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D1F2B" w14:textId="36462523" w:rsidR="00D342A1" w:rsidRPr="00370912" w:rsidRDefault="00914ED8" w:rsidP="00D342A1">
      <w:pPr>
        <w:pStyle w:val="CRCoverPage"/>
        <w:tabs>
          <w:tab w:val="right" w:pos="9639"/>
        </w:tabs>
        <w:spacing w:after="0"/>
        <w:rPr>
          <w:rFonts w:eastAsia="新細明體" w:cs="Arial"/>
          <w:b/>
          <w:sz w:val="24"/>
          <w:szCs w:val="24"/>
          <w:lang w:eastAsia="zh-TW"/>
        </w:rPr>
      </w:pPr>
      <w:r w:rsidRPr="001A659D">
        <w:rPr>
          <w:rFonts w:cs="Arial"/>
          <w:b/>
          <w:sz w:val="24"/>
          <w:szCs w:val="24"/>
        </w:rPr>
        <w:t>3GPP TSG RAN meeting #</w:t>
      </w:r>
      <w:r w:rsidR="00F27FE3">
        <w:rPr>
          <w:rFonts w:eastAsia="新細明體" w:cs="Arial" w:hint="eastAsia"/>
          <w:b/>
          <w:sz w:val="24"/>
          <w:szCs w:val="24"/>
          <w:lang w:eastAsia="zh-TW"/>
        </w:rPr>
        <w:t>86</w:t>
      </w:r>
      <w:r w:rsidR="00D342A1" w:rsidRPr="007E337F">
        <w:rPr>
          <w:rFonts w:cs="Arial"/>
          <w:b/>
          <w:sz w:val="24"/>
          <w:szCs w:val="24"/>
        </w:rPr>
        <w:tab/>
      </w:r>
      <w:r w:rsidR="000C6C2A">
        <w:rPr>
          <w:rFonts w:eastAsia="新細明體" w:cs="Arial" w:hint="eastAsia"/>
          <w:b/>
          <w:sz w:val="24"/>
          <w:szCs w:val="24"/>
          <w:lang w:eastAsia="zh-TW"/>
        </w:rPr>
        <w:t xml:space="preserve">  </w:t>
      </w:r>
      <w:r w:rsidR="00F27FE3" w:rsidRPr="00F27FE3">
        <w:rPr>
          <w:rFonts w:eastAsia="新細明體" w:cs="Arial"/>
          <w:b/>
          <w:sz w:val="24"/>
          <w:szCs w:val="24"/>
          <w:lang w:eastAsia="zh-TW"/>
        </w:rPr>
        <w:t>RP-192742</w:t>
      </w:r>
    </w:p>
    <w:p w14:paraId="431DE704" w14:textId="28B9DF7B" w:rsidR="00D25F8D" w:rsidRPr="00370912" w:rsidRDefault="00F27FE3" w:rsidP="00914ED8">
      <w:pPr>
        <w:tabs>
          <w:tab w:val="left" w:pos="567"/>
        </w:tabs>
        <w:rPr>
          <w:rFonts w:ascii="Arial" w:hAnsi="Arial" w:cs="Arial"/>
          <w:b/>
          <w:sz w:val="24"/>
        </w:rPr>
      </w:pPr>
      <w:r w:rsidRPr="00F27FE3">
        <w:rPr>
          <w:rFonts w:ascii="Arial" w:hAnsi="Arial" w:cs="Arial"/>
          <w:b/>
          <w:sz w:val="24"/>
        </w:rPr>
        <w:t>Sitges, Spain, December 9-12, 2019</w:t>
      </w:r>
      <w:r w:rsidR="00914ED8">
        <w:rPr>
          <w:rFonts w:ascii="Arial" w:hAnsi="Arial" w:cs="Arial"/>
          <w:b/>
          <w:sz w:val="24"/>
        </w:rPr>
        <w:t xml:space="preserve">       </w:t>
      </w:r>
      <w:r w:rsidR="00BF6182">
        <w:rPr>
          <w:rFonts w:cs="Arial"/>
          <w:b/>
          <w:sz w:val="24"/>
        </w:rPr>
        <w:t xml:space="preserve">               </w:t>
      </w:r>
      <w:r w:rsidR="008E50C3">
        <w:rPr>
          <w:rFonts w:cs="Arial"/>
          <w:b/>
          <w:sz w:val="24"/>
        </w:rPr>
        <w:t xml:space="preserve">              </w:t>
      </w:r>
      <w:r w:rsidR="00BF6182">
        <w:rPr>
          <w:rFonts w:cs="Arial"/>
          <w:b/>
          <w:sz w:val="24"/>
        </w:rPr>
        <w:t xml:space="preserve"> </w:t>
      </w:r>
      <w:r w:rsidR="00BF6182" w:rsidRPr="00BF6182">
        <w:rPr>
          <w:rFonts w:cs="Arial"/>
        </w:rPr>
        <w:t xml:space="preserve"> </w:t>
      </w:r>
      <w:r w:rsidR="00370912">
        <w:rPr>
          <w:rFonts w:eastAsia="新細明體" w:cs="Arial" w:hint="eastAsia"/>
          <w:lang w:eastAsia="zh-TW"/>
        </w:rPr>
        <w:tab/>
        <w:t xml:space="preserve">       </w:t>
      </w:r>
      <w:r>
        <w:rPr>
          <w:rFonts w:eastAsia="新細明體" w:cs="Arial" w:hint="eastAsia"/>
          <w:lang w:eastAsia="zh-TW"/>
        </w:rPr>
        <w:tab/>
      </w:r>
      <w:r w:rsidR="00BF6182" w:rsidRPr="00BF6182">
        <w:rPr>
          <w:rFonts w:cs="Arial"/>
        </w:rPr>
        <w:t>(</w:t>
      </w:r>
      <w:r w:rsidR="00BF6182">
        <w:rPr>
          <w:rFonts w:cs="Arial"/>
        </w:rPr>
        <w:t>R</w:t>
      </w:r>
      <w:r w:rsidR="00BF6182" w:rsidRPr="00BF6182">
        <w:rPr>
          <w:rFonts w:cs="Arial"/>
        </w:rPr>
        <w:t>evision of RP-</w:t>
      </w:r>
      <w:r w:rsidR="00E33AFE">
        <w:rPr>
          <w:rFonts w:cs="Arial"/>
        </w:rPr>
        <w:t>19</w:t>
      </w:r>
      <w:r w:rsidR="00D342A1">
        <w:rPr>
          <w:rFonts w:cs="Arial" w:hint="eastAsia"/>
          <w:lang w:eastAsia="ja-JP"/>
        </w:rPr>
        <w:t>1</w:t>
      </w:r>
      <w:r w:rsidR="00370912">
        <w:rPr>
          <w:rFonts w:eastAsia="新細明體" w:cs="Arial" w:hint="eastAsia"/>
          <w:lang w:eastAsia="zh-TW"/>
        </w:rPr>
        <w:t>752</w:t>
      </w:r>
      <w:r w:rsidR="00BF6182" w:rsidRPr="00BF6182">
        <w:rPr>
          <w:rFonts w:cs="Arial"/>
        </w:rPr>
        <w:t>)</w:t>
      </w:r>
    </w:p>
    <w:p w14:paraId="0AD92588" w14:textId="77777777" w:rsidR="00830D78" w:rsidRPr="00F27FE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新細明體" w:hAnsi="Arial" w:cs="Arial"/>
          <w:b/>
          <w:sz w:val="24"/>
          <w:lang w:eastAsia="zh-TW"/>
        </w:rPr>
      </w:pPr>
    </w:p>
    <w:p w14:paraId="478186C8" w14:textId="1A828224"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MS Mincho"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370912">
        <w:rPr>
          <w:rFonts w:ascii="Arial" w:eastAsia="新細明體" w:hAnsi="Arial" w:hint="eastAsia"/>
          <w:b/>
          <w:lang w:val="en-US" w:eastAsia="zh-TW"/>
        </w:rPr>
        <w:t>CHTTL</w:t>
      </w:r>
      <w:r w:rsidR="0022193C" w:rsidRPr="00EA3EB3">
        <w:rPr>
          <w:rFonts w:ascii="Arial" w:eastAsia="MS Mincho" w:hAnsi="Arial" w:hint="eastAsia"/>
          <w:b/>
          <w:lang w:val="en-US" w:eastAsia="ja-JP"/>
        </w:rPr>
        <w:t xml:space="preserve"> </w:t>
      </w:r>
    </w:p>
    <w:p w14:paraId="4F1C7F39" w14:textId="5F1B1647"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E249D" w:rsidRPr="000E249D">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3FB9B458"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7639C4">
        <w:rPr>
          <w:rFonts w:ascii="Arial" w:eastAsia="Batang" w:hAnsi="Arial"/>
          <w:b/>
          <w:lang w:eastAsia="zh-CN"/>
        </w:rPr>
        <w:t>9</w:t>
      </w:r>
      <w:r w:rsidR="002F2A11">
        <w:rPr>
          <w:rFonts w:ascii="Arial" w:eastAsia="Batang" w:hAnsi="Arial"/>
          <w:b/>
          <w:lang w:eastAsia="zh-CN"/>
        </w:rPr>
        <w:t>.</w:t>
      </w:r>
      <w:r w:rsidR="00F27FE3">
        <w:rPr>
          <w:rFonts w:ascii="Arial" w:eastAsia="新細明體" w:hAnsi="Arial" w:hint="eastAsia"/>
          <w:b/>
          <w:lang w:eastAsia="zh-TW"/>
        </w:rPr>
        <w:t>5</w:t>
      </w:r>
      <w:r w:rsidR="002F2A11">
        <w:rPr>
          <w:rFonts w:ascii="Arial" w:eastAsia="Batang" w:hAnsi="Arial"/>
          <w:b/>
          <w:lang w:eastAsia="zh-CN"/>
        </w:rPr>
        <w:t>.1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9" w:history="1">
        <w:r w:rsidRPr="00EA3EB3">
          <w:rPr>
            <w:rStyle w:val="ae"/>
          </w:rPr>
          <w:t>3GPP Working Procedures</w:t>
        </w:r>
      </w:hyperlink>
      <w:r w:rsidRPr="00EA3EB3">
        <w:t xml:space="preserve">, article 39; and </w:t>
      </w:r>
      <w:hyperlink r:id="rId10"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1"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35A76962" w:rsidR="00B078D6" w:rsidRPr="00EA3EB3" w:rsidRDefault="00B078D6" w:rsidP="009870A7">
      <w:pPr>
        <w:pStyle w:val="2"/>
        <w:tabs>
          <w:tab w:val="left" w:pos="2552"/>
        </w:tabs>
      </w:pPr>
      <w:r w:rsidRPr="00EA3EB3">
        <w:t>Unique identifier</w:t>
      </w:r>
      <w:r w:rsidR="00F41A27" w:rsidRPr="00EA3EB3">
        <w:t>:</w:t>
      </w:r>
      <w:r w:rsidR="00B017FC" w:rsidRPr="00EA3EB3">
        <w:t xml:space="preserve"> 800</w:t>
      </w:r>
      <w:r w:rsidR="00EF07C2">
        <w:t>0</w:t>
      </w:r>
      <w:r w:rsidR="00B017FC" w:rsidRPr="00EA3EB3">
        <w:t>66</w:t>
      </w:r>
      <w:r w:rsidR="00F41A27" w:rsidRPr="00EA3EB3">
        <w:t xml:space="preserve"> </w:t>
      </w:r>
      <w:r w:rsidR="00F41A27" w:rsidRPr="00EA3EB3">
        <w:tab/>
      </w:r>
      <w:r w:rsidR="00D31CC8" w:rsidRPr="00EA3EB3">
        <w:t xml:space="preserve"> </w:t>
      </w:r>
      <w:bookmarkStart w:id="0" w:name="_GoBack"/>
      <w:bookmarkEnd w:id="0"/>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MS Mincho"/>
          <w:lang w:eastAsia="ja-JP"/>
        </w:rPr>
      </w:pPr>
      <w:r w:rsidRPr="00EA3EB3">
        <w:rPr>
          <w:rFonts w:eastAsia="MS Mincho" w:hint="eastAsia"/>
          <w:lang w:eastAsia="ja-JP"/>
        </w:rPr>
        <w:t>The precondition</w:t>
      </w:r>
      <w:r w:rsidR="00A90782" w:rsidRPr="00EA3EB3">
        <w:rPr>
          <w:rFonts w:eastAsia="MS Mincho" w:hint="eastAsia"/>
          <w:lang w:eastAsia="ja-JP"/>
        </w:rPr>
        <w:t>s</w:t>
      </w:r>
      <w:r w:rsidRPr="00EA3EB3">
        <w:rPr>
          <w:rFonts w:eastAsia="MS Mincho" w:hint="eastAsia"/>
          <w:lang w:eastAsia="ja-JP"/>
        </w:rPr>
        <w:t xml:space="preserve"> to </w:t>
      </w:r>
      <w:r w:rsidRPr="00EA3EB3">
        <w:rPr>
          <w:rFonts w:eastAsia="Malgun Gothic"/>
          <w:lang w:eastAsia="ko-KR"/>
        </w:rPr>
        <w:t xml:space="preserve">propose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MS Mincho" w:hint="eastAsia"/>
          <w:lang w:eastAsia="ja-JP"/>
        </w:rPr>
        <w:t>6</w:t>
      </w:r>
      <w:r w:rsidRPr="00EA3EB3">
        <w:rPr>
          <w:rFonts w:eastAsia="Malgun Gothic"/>
          <w:lang w:eastAsia="ko-KR"/>
        </w:rPr>
        <w:t xml:space="preserve"> </w:t>
      </w:r>
      <w:r w:rsidR="00A90782" w:rsidRPr="00EA3EB3">
        <w:rPr>
          <w:rFonts w:eastAsia="MS Mincho" w:hint="eastAsia"/>
          <w:lang w:eastAsia="ja-JP"/>
        </w:rPr>
        <w:t xml:space="preserve">are </w:t>
      </w:r>
      <w:r w:rsidRPr="00EA3EB3">
        <w:rPr>
          <w:rFonts w:eastAsia="MS Mincho"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755797">
      <w:pPr>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0BBCC68F" w14:textId="00434551" w:rsidR="00A67257" w:rsidRPr="009238D0" w:rsidRDefault="00A67257" w:rsidP="009238D0">
      <w:pPr>
        <w:pStyle w:val="afe"/>
        <w:keepNext/>
        <w:rPr>
          <w:rFonts w:eastAsia="新細明體"/>
          <w:bCs w:val="0"/>
          <w:lang w:eastAsia="zh-TW"/>
        </w:rPr>
      </w:pPr>
      <w:r w:rsidRPr="000549BB">
        <w:rPr>
          <w:sz w:val="28"/>
        </w:rPr>
        <w:lastRenderedPageBreak/>
        <w:t xml:space="preserve">EN-DC for </w:t>
      </w:r>
      <w:r w:rsidRPr="000549BB">
        <w:rPr>
          <w:rFonts w:hint="eastAsia"/>
          <w:sz w:val="28"/>
          <w:lang w:eastAsia="ja-JP"/>
        </w:rPr>
        <w:t>2</w:t>
      </w:r>
      <w:r w:rsidRPr="000549BB">
        <w:rPr>
          <w:sz w:val="28"/>
        </w:rPr>
        <w:t xml:space="preserve"> </w:t>
      </w:r>
      <w:r w:rsidRPr="000549BB">
        <w:rPr>
          <w:sz w:val="28"/>
          <w:lang w:eastAsia="ja-JP"/>
        </w:rPr>
        <w:t>different</w:t>
      </w:r>
      <w:r w:rsidRPr="000549BB">
        <w:rPr>
          <w:rFonts w:hint="eastAsia"/>
          <w:sz w:val="28"/>
          <w:lang w:eastAsia="ja-JP"/>
        </w:rPr>
        <w:t xml:space="preserve"> </w:t>
      </w:r>
      <w:r w:rsidRPr="000549BB">
        <w:rPr>
          <w:sz w:val="28"/>
        </w:rPr>
        <w:t>band</w:t>
      </w:r>
      <w:r w:rsidRPr="000549BB">
        <w:rPr>
          <w:rFonts w:hint="eastAsia"/>
          <w:sz w:val="28"/>
          <w:lang w:eastAsia="ja-JP"/>
        </w:rPr>
        <w:t>s</w:t>
      </w:r>
      <w:r w:rsidRPr="000549BB">
        <w:rPr>
          <w:sz w:val="28"/>
        </w:rPr>
        <w:t xml:space="preserve"> DL with </w:t>
      </w:r>
      <w:r w:rsidRPr="000549BB">
        <w:rPr>
          <w:rFonts w:hint="eastAsia"/>
          <w:sz w:val="28"/>
          <w:lang w:eastAsia="ja-JP"/>
        </w:rPr>
        <w:t>2</w:t>
      </w:r>
      <w:r w:rsidRPr="000549BB">
        <w:rPr>
          <w:sz w:val="28"/>
        </w:rPr>
        <w:t xml:space="preserve"> </w:t>
      </w:r>
      <w:r w:rsidRPr="000549BB">
        <w:rPr>
          <w:rFonts w:hint="eastAsia"/>
          <w:sz w:val="28"/>
          <w:lang w:eastAsia="ja-JP"/>
        </w:rPr>
        <w:t xml:space="preserve">different </w:t>
      </w:r>
      <w:r w:rsidRPr="000549BB">
        <w:rPr>
          <w:sz w:val="28"/>
        </w:rPr>
        <w:t>bands UL(1 LTE band + 1 NR band )</w:t>
      </w:r>
      <w:r w:rsidRPr="000549BB" w:rsidDel="00F0023A">
        <w:rPr>
          <w:sz w:val="28"/>
        </w:rPr>
        <w:t xml:space="preserve"> </w:t>
      </w:r>
      <w:r w:rsidRPr="000549BB">
        <w:rPr>
          <w:sz w:val="28"/>
        </w:rPr>
        <w:br/>
      </w:r>
      <w:r w:rsidR="007A2BF2">
        <w:rPr>
          <w:bCs w:val="0"/>
        </w:rPr>
        <w:t>&lt;Editor’s note: Table format was changed according to the agreements in R4-1902493&gt;</w:t>
      </w:r>
    </w:p>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8"/>
        <w:gridCol w:w="1559"/>
        <w:gridCol w:w="993"/>
        <w:gridCol w:w="1275"/>
        <w:gridCol w:w="2410"/>
        <w:gridCol w:w="2268"/>
        <w:gridCol w:w="1418"/>
        <w:gridCol w:w="3277"/>
      </w:tblGrid>
      <w:tr w:rsidR="005E2958" w:rsidRPr="00E17D0D" w14:paraId="4817AB3D" w14:textId="77777777" w:rsidTr="0082557A">
        <w:trPr>
          <w:cantSplit/>
          <w:trHeight w:val="408"/>
          <w:jc w:val="center"/>
        </w:trPr>
        <w:tc>
          <w:tcPr>
            <w:tcW w:w="2458" w:type="dxa"/>
          </w:tcPr>
          <w:p w14:paraId="641A09BB" w14:textId="77777777" w:rsidR="005E2958" w:rsidRPr="005E2958" w:rsidRDefault="005E2958" w:rsidP="005F0283">
            <w:pPr>
              <w:pStyle w:val="TAL"/>
              <w:rPr>
                <w:b/>
                <w:lang w:eastAsia="ja-JP"/>
              </w:rPr>
            </w:pPr>
            <w:r w:rsidRPr="005E2958">
              <w:rPr>
                <w:b/>
                <w:lang w:eastAsia="ja-JP"/>
              </w:rPr>
              <w:t>EN-DC configuration</w:t>
            </w:r>
          </w:p>
        </w:tc>
        <w:tc>
          <w:tcPr>
            <w:tcW w:w="1559" w:type="dxa"/>
          </w:tcPr>
          <w:p w14:paraId="55F42419" w14:textId="77777777" w:rsidR="005E2958" w:rsidRPr="005E2958" w:rsidRDefault="005E2958" w:rsidP="005F0283">
            <w:pPr>
              <w:pStyle w:val="TAL"/>
              <w:rPr>
                <w:b/>
                <w:lang w:eastAsia="ja-JP"/>
              </w:rPr>
            </w:pPr>
            <w:r w:rsidRPr="005E2958">
              <w:rPr>
                <w:b/>
                <w:lang w:eastAsia="ja-JP"/>
              </w:rPr>
              <w:t>Uplink EN-DC Configuration</w:t>
            </w:r>
          </w:p>
        </w:tc>
        <w:tc>
          <w:tcPr>
            <w:tcW w:w="993" w:type="dxa"/>
          </w:tcPr>
          <w:p w14:paraId="34A98255" w14:textId="77777777" w:rsidR="005E2958" w:rsidRPr="000549BB" w:rsidRDefault="005E2958" w:rsidP="005E2958">
            <w:pPr>
              <w:pStyle w:val="TAL"/>
              <w:rPr>
                <w:b/>
                <w:lang w:eastAsia="ja-JP"/>
              </w:rPr>
            </w:pPr>
            <w:r w:rsidRPr="000549BB">
              <w:rPr>
                <w:b/>
                <w:lang w:eastAsia="ja-JP"/>
              </w:rPr>
              <w:t>REL-indep.</w:t>
            </w:r>
          </w:p>
          <w:p w14:paraId="62A73EB7" w14:textId="65F9C5A0" w:rsidR="005E2958" w:rsidRPr="005E2958" w:rsidRDefault="005E2958" w:rsidP="005E2958">
            <w:pPr>
              <w:pStyle w:val="TAL"/>
              <w:rPr>
                <w:b/>
                <w:lang w:eastAsia="ja-JP"/>
              </w:rPr>
            </w:pPr>
            <w:r w:rsidRPr="000549BB">
              <w:rPr>
                <w:b/>
                <w:lang w:eastAsia="ja-JP"/>
              </w:rPr>
              <w:t>from</w:t>
            </w:r>
          </w:p>
        </w:tc>
        <w:tc>
          <w:tcPr>
            <w:tcW w:w="1275" w:type="dxa"/>
          </w:tcPr>
          <w:p w14:paraId="1219B2C5" w14:textId="2A9CF672" w:rsidR="005E2958" w:rsidRPr="005E2958" w:rsidRDefault="005E2958" w:rsidP="005F0283">
            <w:pPr>
              <w:pStyle w:val="TAL"/>
              <w:rPr>
                <w:b/>
                <w:lang w:eastAsia="ja-JP"/>
              </w:rPr>
            </w:pPr>
            <w:r w:rsidRPr="005E2958">
              <w:rPr>
                <w:b/>
                <w:lang w:eastAsia="ja-JP"/>
              </w:rPr>
              <w:t>contact</w:t>
            </w:r>
          </w:p>
          <w:p w14:paraId="7EEBE151" w14:textId="77777777" w:rsidR="005E2958" w:rsidRPr="005E2958" w:rsidRDefault="005E2958" w:rsidP="005F0283">
            <w:pPr>
              <w:pStyle w:val="TAL"/>
              <w:rPr>
                <w:b/>
                <w:lang w:eastAsia="ja-JP"/>
              </w:rPr>
            </w:pPr>
            <w:r w:rsidRPr="005E2958">
              <w:rPr>
                <w:b/>
                <w:lang w:eastAsia="ja-JP"/>
              </w:rPr>
              <w:t>name, company</w:t>
            </w:r>
          </w:p>
        </w:tc>
        <w:tc>
          <w:tcPr>
            <w:tcW w:w="2410" w:type="dxa"/>
          </w:tcPr>
          <w:p w14:paraId="3A2FD1A5" w14:textId="77777777" w:rsidR="005E2958" w:rsidRPr="005E2958" w:rsidRDefault="005E2958" w:rsidP="005F0283">
            <w:pPr>
              <w:pStyle w:val="TAL"/>
              <w:rPr>
                <w:b/>
                <w:lang w:eastAsia="ja-JP"/>
              </w:rPr>
            </w:pPr>
            <w:r w:rsidRPr="005E2958">
              <w:rPr>
                <w:b/>
                <w:lang w:eastAsia="ja-JP"/>
              </w:rPr>
              <w:t>contact</w:t>
            </w:r>
          </w:p>
          <w:p w14:paraId="578A6C19" w14:textId="77777777" w:rsidR="005E2958" w:rsidRPr="005E2958" w:rsidRDefault="005E2958" w:rsidP="005F0283">
            <w:pPr>
              <w:pStyle w:val="TAL"/>
              <w:rPr>
                <w:b/>
                <w:lang w:eastAsia="ja-JP"/>
              </w:rPr>
            </w:pPr>
            <w:r w:rsidRPr="005E2958">
              <w:rPr>
                <w:b/>
                <w:lang w:eastAsia="ja-JP"/>
              </w:rPr>
              <w:t>email</w:t>
            </w:r>
          </w:p>
        </w:tc>
        <w:tc>
          <w:tcPr>
            <w:tcW w:w="2268" w:type="dxa"/>
          </w:tcPr>
          <w:p w14:paraId="7461EE05" w14:textId="77777777" w:rsidR="005E2958" w:rsidRPr="005E2958" w:rsidRDefault="005E2958" w:rsidP="005F0283">
            <w:pPr>
              <w:pStyle w:val="TAL"/>
              <w:rPr>
                <w:b/>
                <w:lang w:eastAsia="ja-JP"/>
              </w:rPr>
            </w:pPr>
            <w:r w:rsidRPr="005E2958">
              <w:rPr>
                <w:b/>
                <w:lang w:eastAsia="ja-JP"/>
              </w:rPr>
              <w:t>other supporting companies</w:t>
            </w:r>
          </w:p>
          <w:p w14:paraId="6BF52814" w14:textId="77777777" w:rsidR="005E2958" w:rsidRPr="005E2958" w:rsidRDefault="005E2958" w:rsidP="005F0283">
            <w:pPr>
              <w:pStyle w:val="TAL"/>
              <w:rPr>
                <w:b/>
                <w:lang w:eastAsia="ja-JP"/>
              </w:rPr>
            </w:pPr>
            <w:r w:rsidRPr="005E2958">
              <w:rPr>
                <w:b/>
                <w:lang w:eastAsia="ja-JP"/>
              </w:rPr>
              <w:t>(min. 3)</w:t>
            </w:r>
          </w:p>
        </w:tc>
        <w:tc>
          <w:tcPr>
            <w:tcW w:w="1418" w:type="dxa"/>
          </w:tcPr>
          <w:p w14:paraId="370F879E" w14:textId="77777777" w:rsidR="005E2958" w:rsidRPr="005E2958" w:rsidRDefault="005E2958" w:rsidP="005F0283">
            <w:pPr>
              <w:pStyle w:val="TAL"/>
              <w:rPr>
                <w:b/>
                <w:lang w:eastAsia="ja-JP"/>
              </w:rPr>
            </w:pPr>
            <w:r w:rsidRPr="005E2958">
              <w:rPr>
                <w:b/>
                <w:lang w:eastAsia="ja-JP"/>
              </w:rPr>
              <w:t>status</w:t>
            </w:r>
          </w:p>
          <w:p w14:paraId="69D29814" w14:textId="77777777" w:rsidR="005E2958" w:rsidRPr="005E2958" w:rsidRDefault="005E2958" w:rsidP="005F0283">
            <w:pPr>
              <w:pStyle w:val="TAL"/>
              <w:rPr>
                <w:b/>
                <w:lang w:eastAsia="ja-JP"/>
              </w:rPr>
            </w:pPr>
            <w:r w:rsidRPr="005E2958">
              <w:rPr>
                <w:b/>
                <w:lang w:eastAsia="ja-JP"/>
              </w:rPr>
              <w:t>(new, ongoing, completed, stopped)</w:t>
            </w:r>
          </w:p>
        </w:tc>
        <w:tc>
          <w:tcPr>
            <w:tcW w:w="3277" w:type="dxa"/>
          </w:tcPr>
          <w:p w14:paraId="4F2135BE" w14:textId="77777777" w:rsidR="005E2958" w:rsidRPr="005E2958" w:rsidRDefault="005E2958" w:rsidP="005F0283">
            <w:pPr>
              <w:pStyle w:val="TAL"/>
              <w:rPr>
                <w:b/>
                <w:lang w:eastAsia="ja-JP"/>
              </w:rPr>
            </w:pPr>
            <w:r w:rsidRPr="005E2958">
              <w:rPr>
                <w:b/>
                <w:lang w:eastAsia="ja-JP"/>
              </w:rPr>
              <w:t>supported next level fallback modes</w:t>
            </w:r>
            <w:r w:rsidRPr="005E2958">
              <w:rPr>
                <w:b/>
                <w:lang w:eastAsia="ja-JP"/>
              </w:rPr>
              <w:br/>
              <w:t>(in DL and UL)</w:t>
            </w:r>
          </w:p>
        </w:tc>
      </w:tr>
      <w:tr w:rsidR="005E2958" w:rsidRPr="00817CAA" w14:paraId="3D51E448" w14:textId="77777777" w:rsidTr="0082557A">
        <w:trPr>
          <w:cantSplit/>
          <w:trHeight w:val="302"/>
          <w:jc w:val="center"/>
        </w:trPr>
        <w:tc>
          <w:tcPr>
            <w:tcW w:w="2458" w:type="dxa"/>
            <w:tcBorders>
              <w:top w:val="single" w:sz="4" w:space="0" w:color="auto"/>
              <w:left w:val="single" w:sz="4" w:space="0" w:color="auto"/>
              <w:bottom w:val="single" w:sz="4" w:space="0" w:color="auto"/>
              <w:right w:val="single" w:sz="4" w:space="0" w:color="auto"/>
            </w:tcBorders>
            <w:vAlign w:val="center"/>
          </w:tcPr>
          <w:p w14:paraId="4F112E9B" w14:textId="77777777" w:rsidR="005E2958" w:rsidRPr="005E2958" w:rsidRDefault="005E2958" w:rsidP="005E2958">
            <w:pPr>
              <w:pStyle w:val="TAL"/>
              <w:jc w:val="both"/>
              <w:rPr>
                <w:szCs w:val="18"/>
              </w:rPr>
            </w:pPr>
            <w:r w:rsidRPr="005E2958">
              <w:rPr>
                <w:szCs w:val="18"/>
              </w:rPr>
              <w:t>DC_X1C_nX2A</w:t>
            </w:r>
          </w:p>
        </w:tc>
        <w:tc>
          <w:tcPr>
            <w:tcW w:w="1559" w:type="dxa"/>
            <w:tcBorders>
              <w:top w:val="single" w:sz="4" w:space="0" w:color="auto"/>
              <w:left w:val="single" w:sz="4" w:space="0" w:color="auto"/>
              <w:bottom w:val="single" w:sz="4" w:space="0" w:color="auto"/>
              <w:right w:val="single" w:sz="4" w:space="0" w:color="auto"/>
            </w:tcBorders>
            <w:vAlign w:val="center"/>
          </w:tcPr>
          <w:p w14:paraId="6135DC47" w14:textId="77777777" w:rsidR="005E2958" w:rsidRPr="005E2958" w:rsidRDefault="005E2958" w:rsidP="005E2958">
            <w:pPr>
              <w:pStyle w:val="TAL"/>
              <w:jc w:val="both"/>
              <w:rPr>
                <w:szCs w:val="18"/>
              </w:rPr>
            </w:pPr>
            <w:r w:rsidRPr="005E2958">
              <w:rPr>
                <w:szCs w:val="18"/>
              </w:rPr>
              <w:t>DC_X1C_nX2A</w:t>
            </w:r>
          </w:p>
        </w:tc>
        <w:tc>
          <w:tcPr>
            <w:tcW w:w="993" w:type="dxa"/>
            <w:tcBorders>
              <w:top w:val="single" w:sz="4" w:space="0" w:color="auto"/>
              <w:left w:val="single" w:sz="4" w:space="0" w:color="auto"/>
              <w:bottom w:val="single" w:sz="4" w:space="0" w:color="auto"/>
              <w:right w:val="single" w:sz="4" w:space="0" w:color="auto"/>
            </w:tcBorders>
            <w:vAlign w:val="center"/>
          </w:tcPr>
          <w:p w14:paraId="265BF31F" w14:textId="7A22C90D" w:rsidR="005E2958" w:rsidRPr="005E2958" w:rsidRDefault="005E2958" w:rsidP="005E2958">
            <w:pPr>
              <w:pStyle w:val="TAL"/>
              <w:jc w:val="both"/>
              <w:rPr>
                <w:szCs w:val="18"/>
                <w:lang w:eastAsia="ja-JP"/>
              </w:rPr>
            </w:pPr>
            <w:r w:rsidRPr="005E2958">
              <w:rPr>
                <w:rFonts w:hint="eastAsia"/>
                <w:szCs w:val="18"/>
                <w:lang w:eastAsia="ja-JP"/>
              </w:rPr>
              <w:t>R</w:t>
            </w:r>
            <w:r w:rsidRPr="005E2958">
              <w:rPr>
                <w:szCs w:val="18"/>
                <w:lang w:eastAsia="ja-JP"/>
              </w:rPr>
              <w:t>el. XX</w:t>
            </w:r>
          </w:p>
        </w:tc>
        <w:tc>
          <w:tcPr>
            <w:tcW w:w="1275" w:type="dxa"/>
            <w:tcBorders>
              <w:top w:val="single" w:sz="4" w:space="0" w:color="auto"/>
              <w:left w:val="single" w:sz="4" w:space="0" w:color="auto"/>
              <w:bottom w:val="single" w:sz="4" w:space="0" w:color="auto"/>
              <w:right w:val="single" w:sz="4" w:space="0" w:color="auto"/>
            </w:tcBorders>
            <w:vAlign w:val="center"/>
          </w:tcPr>
          <w:p w14:paraId="6A50862D" w14:textId="451DE160" w:rsidR="005E2958" w:rsidRPr="005E2958" w:rsidRDefault="005E2958" w:rsidP="005E2958">
            <w:pPr>
              <w:pStyle w:val="TAL"/>
              <w:jc w:val="both"/>
              <w:rPr>
                <w:szCs w:val="18"/>
              </w:rPr>
            </w:pPr>
            <w:r w:rsidRPr="005E2958">
              <w:rPr>
                <w:szCs w:val="18"/>
              </w:rPr>
              <w:t>Contact Name, Company name</w:t>
            </w:r>
          </w:p>
        </w:tc>
        <w:tc>
          <w:tcPr>
            <w:tcW w:w="2410" w:type="dxa"/>
            <w:tcBorders>
              <w:top w:val="single" w:sz="4" w:space="0" w:color="auto"/>
              <w:left w:val="single" w:sz="4" w:space="0" w:color="auto"/>
              <w:bottom w:val="single" w:sz="4" w:space="0" w:color="auto"/>
              <w:right w:val="single" w:sz="4" w:space="0" w:color="auto"/>
            </w:tcBorders>
            <w:vAlign w:val="center"/>
          </w:tcPr>
          <w:p w14:paraId="2E386C40" w14:textId="77777777" w:rsidR="005E2958" w:rsidRPr="005E2958" w:rsidRDefault="005E2958" w:rsidP="005E2958">
            <w:pPr>
              <w:keepNext/>
              <w:jc w:val="both"/>
              <w:rPr>
                <w:rFonts w:ascii="Arial" w:hAnsi="Arial"/>
                <w:sz w:val="18"/>
                <w:szCs w:val="18"/>
              </w:rPr>
            </w:pPr>
            <w:r w:rsidRPr="005E2958">
              <w:rPr>
                <w:rFonts w:ascii="Arial" w:hAnsi="Arial"/>
                <w:sz w:val="18"/>
                <w:szCs w:val="18"/>
              </w:rPr>
              <w:t>contact@company.com</w:t>
            </w:r>
          </w:p>
        </w:tc>
        <w:tc>
          <w:tcPr>
            <w:tcW w:w="2268" w:type="dxa"/>
            <w:tcBorders>
              <w:top w:val="single" w:sz="4" w:space="0" w:color="auto"/>
              <w:left w:val="single" w:sz="4" w:space="0" w:color="auto"/>
              <w:bottom w:val="single" w:sz="4" w:space="0" w:color="auto"/>
              <w:right w:val="single" w:sz="4" w:space="0" w:color="auto"/>
            </w:tcBorders>
            <w:vAlign w:val="center"/>
          </w:tcPr>
          <w:p w14:paraId="459DAF69" w14:textId="77777777" w:rsidR="005E2958" w:rsidRPr="005E2958" w:rsidRDefault="005E2958" w:rsidP="005E2958">
            <w:pPr>
              <w:pStyle w:val="TAL"/>
              <w:jc w:val="both"/>
              <w:rPr>
                <w:szCs w:val="18"/>
              </w:rPr>
            </w:pPr>
            <w:r w:rsidRPr="005E2958">
              <w:rPr>
                <w:szCs w:val="18"/>
              </w:rPr>
              <w:t>[comp1, comp2, comp3]</w:t>
            </w:r>
          </w:p>
        </w:tc>
        <w:tc>
          <w:tcPr>
            <w:tcW w:w="1418" w:type="dxa"/>
            <w:tcBorders>
              <w:top w:val="single" w:sz="4" w:space="0" w:color="auto"/>
              <w:left w:val="single" w:sz="4" w:space="0" w:color="auto"/>
              <w:bottom w:val="single" w:sz="4" w:space="0" w:color="auto"/>
              <w:right w:val="single" w:sz="4" w:space="0" w:color="auto"/>
            </w:tcBorders>
            <w:vAlign w:val="center"/>
          </w:tcPr>
          <w:p w14:paraId="4D5F3905" w14:textId="77777777" w:rsidR="005E2958" w:rsidRPr="005E2958" w:rsidRDefault="005E2958" w:rsidP="005E2958">
            <w:pPr>
              <w:pStyle w:val="TAL"/>
              <w:jc w:val="both"/>
              <w:rPr>
                <w:szCs w:val="18"/>
              </w:rPr>
            </w:pPr>
            <w:r w:rsidRPr="005E2958">
              <w:rPr>
                <w:szCs w:val="18"/>
              </w:rPr>
              <w:t>new</w:t>
            </w:r>
          </w:p>
        </w:tc>
        <w:tc>
          <w:tcPr>
            <w:tcW w:w="3277" w:type="dxa"/>
            <w:tcBorders>
              <w:top w:val="single" w:sz="4" w:space="0" w:color="auto"/>
              <w:left w:val="single" w:sz="4" w:space="0" w:color="auto"/>
              <w:bottom w:val="single" w:sz="4" w:space="0" w:color="auto"/>
              <w:right w:val="single" w:sz="4" w:space="0" w:color="auto"/>
            </w:tcBorders>
            <w:vAlign w:val="center"/>
          </w:tcPr>
          <w:p w14:paraId="591B418B" w14:textId="77777777" w:rsidR="005E2958" w:rsidRPr="005E2958" w:rsidRDefault="005E2958" w:rsidP="005E2958">
            <w:pPr>
              <w:pStyle w:val="TAL"/>
              <w:jc w:val="both"/>
              <w:rPr>
                <w:szCs w:val="18"/>
              </w:rPr>
            </w:pPr>
          </w:p>
          <w:p w14:paraId="05AE4B57" w14:textId="77777777" w:rsidR="005E2958" w:rsidRPr="005E2958" w:rsidRDefault="005E2958" w:rsidP="005E2958">
            <w:pPr>
              <w:pStyle w:val="TAL"/>
              <w:jc w:val="both"/>
              <w:rPr>
                <w:szCs w:val="18"/>
              </w:rPr>
            </w:pPr>
            <w:r w:rsidRPr="005E2958">
              <w:rPr>
                <w:szCs w:val="18"/>
              </w:rPr>
              <w:t>(new) DL_X1C_UL_X1C-nX2A</w:t>
            </w:r>
          </w:p>
          <w:p w14:paraId="0A8CF3EB" w14:textId="77777777" w:rsidR="005E2958" w:rsidRPr="005E2958" w:rsidRDefault="005E2958" w:rsidP="005E2958">
            <w:pPr>
              <w:pStyle w:val="TAL"/>
              <w:jc w:val="both"/>
              <w:rPr>
                <w:szCs w:val="18"/>
              </w:rPr>
            </w:pPr>
            <w:r w:rsidRPr="005E2958">
              <w:rPr>
                <w:szCs w:val="18"/>
              </w:rPr>
              <w:t>…</w:t>
            </w:r>
          </w:p>
          <w:p w14:paraId="5C763165" w14:textId="77777777" w:rsidR="005E2958" w:rsidRPr="005E2958" w:rsidRDefault="005E2958" w:rsidP="005E2958">
            <w:pPr>
              <w:pStyle w:val="TAL"/>
              <w:jc w:val="both"/>
              <w:rPr>
                <w:szCs w:val="18"/>
              </w:rPr>
            </w:pPr>
            <w:r w:rsidRPr="005E2958">
              <w:rPr>
                <w:szCs w:val="18"/>
              </w:rPr>
              <w:t>…</w:t>
            </w:r>
          </w:p>
        </w:tc>
      </w:tr>
    </w:tbl>
    <w:p w14:paraId="09AF69EA" w14:textId="77777777" w:rsidR="00A67257" w:rsidRDefault="00A67257" w:rsidP="00A67257">
      <w:pPr>
        <w:pStyle w:val="afe"/>
        <w:keepNext/>
      </w:pPr>
    </w:p>
    <w:p w14:paraId="297EDBA0" w14:textId="6F1C9123" w:rsidR="00A67257" w:rsidRDefault="00033EEF" w:rsidP="00033EEF">
      <w:pPr>
        <w:pStyle w:val="40"/>
        <w:rPr>
          <w:lang w:eastAsia="ja-JP"/>
        </w:rPr>
      </w:pPr>
      <w:r>
        <w:rPr>
          <w:rFonts w:hint="eastAsia"/>
          <w:lang w:eastAsia="ja-JP"/>
        </w:rPr>
        <w:t>4</w:t>
      </w:r>
      <w:r>
        <w:rPr>
          <w:lang w:eastAsia="ja-JP"/>
        </w:rPr>
        <w:t>.1.1 Inter-band EN-DC within FR1</w:t>
      </w:r>
    </w:p>
    <w:p w14:paraId="02BC43A6" w14:textId="6B518C09" w:rsidR="00A67257" w:rsidRPr="000549BB" w:rsidRDefault="00A67257" w:rsidP="00A67257">
      <w:pPr>
        <w:pStyle w:val="afe"/>
        <w:keepNext/>
        <w:rPr>
          <w:lang w:eastAsia="ja-JP"/>
        </w:rPr>
      </w:pPr>
      <w:r w:rsidRPr="000549BB">
        <w:t xml:space="preserve">Table </w:t>
      </w:r>
      <w:r w:rsidR="00126660">
        <w:t>4.1.</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 xml:space="preserve">-1: Individual </w:t>
      </w:r>
      <w:r w:rsidRPr="000549BB">
        <w:rPr>
          <w:lang w:eastAsia="ja-JP"/>
        </w:rPr>
        <w:t>configuration</w:t>
      </w:r>
      <w:r w:rsidRPr="000549BB">
        <w:t xml:space="preserve"> names, proponents and supporting companies for </w:t>
      </w:r>
      <w:r w:rsidR="00BC2AC9">
        <w:rPr>
          <w:lang w:eastAsia="ja-JP"/>
        </w:rPr>
        <w:t>inter-band EN-DC</w:t>
      </w:r>
      <w:r w:rsidRPr="000549BB">
        <w:rPr>
          <w:rFonts w:hint="eastAsia"/>
          <w:lang w:eastAsia="ja-JP"/>
        </w:rPr>
        <w:t xml:space="preserve"> within FR1</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993"/>
        <w:gridCol w:w="1275"/>
        <w:gridCol w:w="2410"/>
        <w:gridCol w:w="2268"/>
        <w:gridCol w:w="1404"/>
        <w:gridCol w:w="3347"/>
      </w:tblGrid>
      <w:tr w:rsidR="00A67257" w:rsidRPr="000549BB" w14:paraId="2EDAC2DA" w14:textId="77777777" w:rsidTr="002770A9">
        <w:trPr>
          <w:cantSplit/>
        </w:trPr>
        <w:tc>
          <w:tcPr>
            <w:tcW w:w="2438" w:type="dxa"/>
            <w:gridSpan w:val="2"/>
          </w:tcPr>
          <w:p w14:paraId="0B7BE577" w14:textId="77777777" w:rsidR="00A67257" w:rsidRPr="000549BB" w:rsidRDefault="00A67257" w:rsidP="002770A9">
            <w:pPr>
              <w:pStyle w:val="TAL"/>
              <w:snapToGrid w:val="0"/>
              <w:rPr>
                <w:b/>
                <w:lang w:eastAsia="ja-JP"/>
              </w:rPr>
            </w:pPr>
            <w:r w:rsidRPr="000549BB">
              <w:rPr>
                <w:rFonts w:hint="eastAsia"/>
                <w:b/>
                <w:lang w:eastAsia="ja-JP"/>
              </w:rPr>
              <w:t>EN-DC</w:t>
            </w:r>
            <w:r w:rsidRPr="000549BB">
              <w:rPr>
                <w:b/>
                <w:lang w:eastAsia="ja-JP"/>
              </w:rPr>
              <w:t xml:space="preserve"> configuration</w:t>
            </w:r>
          </w:p>
          <w:p w14:paraId="2B1EB584" w14:textId="77777777" w:rsidR="00A67257" w:rsidRPr="000549BB" w:rsidRDefault="00A67257" w:rsidP="002770A9">
            <w:pPr>
              <w:pStyle w:val="TAL"/>
              <w:snapToGrid w:val="0"/>
              <w:rPr>
                <w:b/>
                <w:lang w:eastAsia="ja-JP"/>
              </w:rPr>
            </w:pPr>
          </w:p>
        </w:tc>
        <w:tc>
          <w:tcPr>
            <w:tcW w:w="1559" w:type="dxa"/>
          </w:tcPr>
          <w:p w14:paraId="542644A9" w14:textId="77777777" w:rsidR="00A67257" w:rsidRPr="000549BB" w:rsidRDefault="00A67257" w:rsidP="002770A9">
            <w:pPr>
              <w:pStyle w:val="TAL"/>
              <w:snapToGrid w:val="0"/>
              <w:rPr>
                <w:b/>
                <w:lang w:eastAsia="ja-JP"/>
              </w:rPr>
            </w:pPr>
            <w:r w:rsidRPr="00E24BCE">
              <w:rPr>
                <w:b/>
                <w:lang w:eastAsia="ja-JP"/>
              </w:rPr>
              <w:t>Uplink EN-DC Configuration</w:t>
            </w:r>
          </w:p>
        </w:tc>
        <w:tc>
          <w:tcPr>
            <w:tcW w:w="993" w:type="dxa"/>
          </w:tcPr>
          <w:p w14:paraId="5B24EF6E" w14:textId="77777777" w:rsidR="00A67257" w:rsidRPr="000549BB" w:rsidRDefault="00A67257" w:rsidP="002770A9">
            <w:pPr>
              <w:pStyle w:val="TAL"/>
              <w:snapToGrid w:val="0"/>
              <w:rPr>
                <w:b/>
                <w:lang w:eastAsia="ja-JP"/>
              </w:rPr>
            </w:pPr>
            <w:r w:rsidRPr="000549BB">
              <w:rPr>
                <w:b/>
                <w:lang w:eastAsia="ja-JP"/>
              </w:rPr>
              <w:t>REL-indep.</w:t>
            </w:r>
          </w:p>
          <w:p w14:paraId="33024400" w14:textId="77777777" w:rsidR="00A67257" w:rsidRPr="000549BB" w:rsidRDefault="00A67257" w:rsidP="002770A9">
            <w:pPr>
              <w:pStyle w:val="TAL"/>
              <w:snapToGrid w:val="0"/>
              <w:rPr>
                <w:b/>
                <w:lang w:eastAsia="ja-JP"/>
              </w:rPr>
            </w:pPr>
            <w:r w:rsidRPr="000549BB">
              <w:rPr>
                <w:b/>
                <w:lang w:eastAsia="ja-JP"/>
              </w:rPr>
              <w:t>from</w:t>
            </w:r>
          </w:p>
        </w:tc>
        <w:tc>
          <w:tcPr>
            <w:tcW w:w="1275" w:type="dxa"/>
          </w:tcPr>
          <w:p w14:paraId="78F78332" w14:textId="77777777" w:rsidR="00A67257" w:rsidRPr="000549BB" w:rsidRDefault="00A67257" w:rsidP="002770A9">
            <w:pPr>
              <w:pStyle w:val="TAL"/>
              <w:snapToGrid w:val="0"/>
              <w:rPr>
                <w:b/>
                <w:lang w:eastAsia="ja-JP"/>
              </w:rPr>
            </w:pPr>
            <w:r w:rsidRPr="000549BB">
              <w:rPr>
                <w:b/>
                <w:lang w:eastAsia="ja-JP"/>
              </w:rPr>
              <w:t>contact</w:t>
            </w:r>
          </w:p>
          <w:p w14:paraId="4A711524" w14:textId="77777777" w:rsidR="00A67257" w:rsidRPr="000549BB" w:rsidRDefault="00A67257" w:rsidP="002770A9">
            <w:pPr>
              <w:pStyle w:val="TAL"/>
              <w:snapToGrid w:val="0"/>
              <w:rPr>
                <w:b/>
                <w:lang w:eastAsia="ja-JP"/>
              </w:rPr>
            </w:pPr>
            <w:r w:rsidRPr="000549BB">
              <w:rPr>
                <w:b/>
                <w:lang w:eastAsia="ja-JP"/>
              </w:rPr>
              <w:t>name, company</w:t>
            </w:r>
          </w:p>
        </w:tc>
        <w:tc>
          <w:tcPr>
            <w:tcW w:w="2410" w:type="dxa"/>
          </w:tcPr>
          <w:p w14:paraId="6F44E935" w14:textId="77777777" w:rsidR="00A67257" w:rsidRPr="000549BB" w:rsidRDefault="00A67257" w:rsidP="002770A9">
            <w:pPr>
              <w:pStyle w:val="TAL"/>
              <w:snapToGrid w:val="0"/>
              <w:rPr>
                <w:b/>
                <w:lang w:eastAsia="ja-JP"/>
              </w:rPr>
            </w:pPr>
            <w:r w:rsidRPr="000549BB">
              <w:rPr>
                <w:b/>
                <w:lang w:eastAsia="ja-JP"/>
              </w:rPr>
              <w:t>contact</w:t>
            </w:r>
          </w:p>
          <w:p w14:paraId="41B37C02" w14:textId="77777777" w:rsidR="00A67257" w:rsidRPr="000549BB" w:rsidRDefault="00A67257" w:rsidP="002770A9">
            <w:pPr>
              <w:pStyle w:val="TAL"/>
              <w:snapToGrid w:val="0"/>
              <w:rPr>
                <w:b/>
                <w:lang w:eastAsia="ja-JP"/>
              </w:rPr>
            </w:pPr>
            <w:r w:rsidRPr="000549BB">
              <w:rPr>
                <w:b/>
                <w:lang w:eastAsia="ja-JP"/>
              </w:rPr>
              <w:t>email</w:t>
            </w:r>
          </w:p>
        </w:tc>
        <w:tc>
          <w:tcPr>
            <w:tcW w:w="2268" w:type="dxa"/>
          </w:tcPr>
          <w:p w14:paraId="1DA925FB" w14:textId="77777777" w:rsidR="00A67257" w:rsidRPr="000549BB" w:rsidRDefault="00A67257" w:rsidP="002770A9">
            <w:pPr>
              <w:pStyle w:val="TAL"/>
              <w:snapToGrid w:val="0"/>
              <w:rPr>
                <w:b/>
                <w:lang w:eastAsia="ja-JP"/>
              </w:rPr>
            </w:pPr>
            <w:r w:rsidRPr="000549BB">
              <w:rPr>
                <w:b/>
                <w:lang w:eastAsia="ja-JP"/>
              </w:rPr>
              <w:t>other supporting companies</w:t>
            </w:r>
          </w:p>
          <w:p w14:paraId="7D22CC12" w14:textId="77777777" w:rsidR="00A67257" w:rsidRPr="000549BB" w:rsidRDefault="00A67257" w:rsidP="002770A9">
            <w:pPr>
              <w:pStyle w:val="TAL"/>
              <w:snapToGrid w:val="0"/>
              <w:rPr>
                <w:b/>
                <w:lang w:eastAsia="ja-JP"/>
              </w:rPr>
            </w:pPr>
            <w:r w:rsidRPr="000549BB">
              <w:rPr>
                <w:b/>
                <w:lang w:eastAsia="ja-JP"/>
              </w:rPr>
              <w:t>(min. 3)</w:t>
            </w:r>
          </w:p>
        </w:tc>
        <w:tc>
          <w:tcPr>
            <w:tcW w:w="1404" w:type="dxa"/>
          </w:tcPr>
          <w:p w14:paraId="3AFBD017" w14:textId="77777777" w:rsidR="00A67257" w:rsidRPr="000549BB" w:rsidRDefault="00A67257" w:rsidP="002770A9">
            <w:pPr>
              <w:pStyle w:val="TAL"/>
              <w:snapToGrid w:val="0"/>
              <w:rPr>
                <w:b/>
                <w:lang w:eastAsia="ja-JP"/>
              </w:rPr>
            </w:pPr>
            <w:r w:rsidRPr="000549BB">
              <w:rPr>
                <w:b/>
                <w:lang w:eastAsia="ja-JP"/>
              </w:rPr>
              <w:t>status</w:t>
            </w:r>
          </w:p>
          <w:p w14:paraId="696ADE71" w14:textId="77777777" w:rsidR="00A67257" w:rsidRPr="000549BB" w:rsidRDefault="00A67257" w:rsidP="002770A9">
            <w:pPr>
              <w:pStyle w:val="TAL"/>
              <w:snapToGrid w:val="0"/>
              <w:rPr>
                <w:b/>
                <w:lang w:eastAsia="ja-JP"/>
              </w:rPr>
            </w:pPr>
            <w:r w:rsidRPr="000549BB">
              <w:rPr>
                <w:b/>
                <w:lang w:eastAsia="ja-JP"/>
              </w:rPr>
              <w:t>(new, ongoing, completed, stopped)</w:t>
            </w:r>
          </w:p>
        </w:tc>
        <w:tc>
          <w:tcPr>
            <w:tcW w:w="3347" w:type="dxa"/>
          </w:tcPr>
          <w:p w14:paraId="43E477F5" w14:textId="77777777" w:rsidR="00A67257" w:rsidRPr="000549BB" w:rsidRDefault="00A67257" w:rsidP="002770A9">
            <w:pPr>
              <w:pStyle w:val="TAL"/>
              <w:snapToGrid w:val="0"/>
              <w:rPr>
                <w:b/>
                <w:lang w:eastAsia="ja-JP"/>
              </w:rPr>
            </w:pPr>
            <w:r w:rsidRPr="000549BB">
              <w:rPr>
                <w:b/>
                <w:lang w:eastAsia="ja-JP"/>
              </w:rPr>
              <w:t>supported next level fallback modes</w:t>
            </w:r>
            <w:r w:rsidRPr="000549BB">
              <w:rPr>
                <w:b/>
                <w:lang w:eastAsia="ja-JP"/>
              </w:rPr>
              <w:br/>
              <w:t>(in DL and UL)</w:t>
            </w:r>
          </w:p>
        </w:tc>
      </w:tr>
      <w:tr w:rsidR="00A67257" w:rsidRPr="000549BB" w14:paraId="6BD4E480" w14:textId="77777777" w:rsidTr="002770A9">
        <w:trPr>
          <w:cantSplit/>
        </w:trPr>
        <w:tc>
          <w:tcPr>
            <w:tcW w:w="2438" w:type="dxa"/>
            <w:gridSpan w:val="2"/>
            <w:vAlign w:val="center"/>
          </w:tcPr>
          <w:p w14:paraId="1971FEAA" w14:textId="77777777" w:rsidR="00A67257" w:rsidRPr="008D6C3B" w:rsidRDefault="00A67257" w:rsidP="002770A9">
            <w:pPr>
              <w:pStyle w:val="TAL"/>
              <w:snapToGrid w:val="0"/>
              <w:jc w:val="both"/>
              <w:rPr>
                <w:rFonts w:cs="Arial"/>
                <w:b/>
                <w:szCs w:val="18"/>
                <w:lang w:eastAsia="ja-JP"/>
              </w:rPr>
            </w:pPr>
            <w:r w:rsidRPr="008D6C3B">
              <w:rPr>
                <w:rFonts w:cs="Arial"/>
                <w:szCs w:val="18"/>
                <w:lang w:val="it-IT"/>
              </w:rPr>
              <w:t xml:space="preserve">DC_1C_n3A </w:t>
            </w:r>
          </w:p>
        </w:tc>
        <w:tc>
          <w:tcPr>
            <w:tcW w:w="1559" w:type="dxa"/>
            <w:vAlign w:val="center"/>
          </w:tcPr>
          <w:p w14:paraId="45436E97" w14:textId="77777777" w:rsidR="00A67257" w:rsidRPr="008D6C3B" w:rsidRDefault="00A67257" w:rsidP="002770A9">
            <w:pPr>
              <w:pStyle w:val="TAL"/>
              <w:snapToGrid w:val="0"/>
              <w:jc w:val="both"/>
              <w:rPr>
                <w:rFonts w:cs="Arial"/>
                <w:szCs w:val="18"/>
              </w:rPr>
            </w:pPr>
            <w:r w:rsidRPr="008D6C3B">
              <w:rPr>
                <w:rFonts w:cs="Arial"/>
                <w:szCs w:val="18"/>
                <w:lang w:val="it-IT"/>
              </w:rPr>
              <w:t>DC_1C_n3A</w:t>
            </w:r>
          </w:p>
        </w:tc>
        <w:tc>
          <w:tcPr>
            <w:tcW w:w="993" w:type="dxa"/>
            <w:vAlign w:val="center"/>
          </w:tcPr>
          <w:p w14:paraId="46F65E7D" w14:textId="77777777" w:rsidR="00A67257" w:rsidRPr="008D6C3B" w:rsidRDefault="00A67257" w:rsidP="002770A9">
            <w:pPr>
              <w:pStyle w:val="TAL"/>
              <w:snapToGrid w:val="0"/>
              <w:jc w:val="both"/>
              <w:rPr>
                <w:rFonts w:cs="Arial"/>
                <w:b/>
                <w:szCs w:val="18"/>
              </w:rPr>
            </w:pPr>
            <w:r w:rsidRPr="008D6C3B">
              <w:rPr>
                <w:rFonts w:cs="Arial"/>
                <w:szCs w:val="18"/>
              </w:rPr>
              <w:t>Rel. 15</w:t>
            </w:r>
          </w:p>
        </w:tc>
        <w:tc>
          <w:tcPr>
            <w:tcW w:w="1275" w:type="dxa"/>
            <w:vAlign w:val="center"/>
          </w:tcPr>
          <w:p w14:paraId="7493ADC2" w14:textId="77777777" w:rsidR="00A67257" w:rsidRPr="008D6C3B" w:rsidRDefault="00A67257" w:rsidP="002770A9">
            <w:pPr>
              <w:pStyle w:val="TAL"/>
              <w:snapToGrid w:val="0"/>
              <w:jc w:val="both"/>
              <w:rPr>
                <w:rFonts w:cs="Arial"/>
                <w:b/>
                <w:szCs w:val="18"/>
              </w:rPr>
            </w:pPr>
            <w:r w:rsidRPr="008D6C3B">
              <w:rPr>
                <w:rFonts w:eastAsia="新細明體" w:cs="Arial"/>
                <w:szCs w:val="18"/>
                <w:lang w:eastAsia="zh-TW"/>
              </w:rPr>
              <w:t>Christoph Mäder, Swisscom</w:t>
            </w:r>
          </w:p>
        </w:tc>
        <w:tc>
          <w:tcPr>
            <w:tcW w:w="2410" w:type="dxa"/>
            <w:vAlign w:val="center"/>
          </w:tcPr>
          <w:p w14:paraId="607DEF33" w14:textId="77777777" w:rsidR="00A67257" w:rsidRPr="008D6C3B" w:rsidRDefault="00A67257" w:rsidP="002770A9">
            <w:pPr>
              <w:pStyle w:val="TAL"/>
              <w:snapToGrid w:val="0"/>
              <w:jc w:val="both"/>
              <w:rPr>
                <w:rFonts w:cs="Arial"/>
                <w:b/>
                <w:szCs w:val="18"/>
              </w:rPr>
            </w:pPr>
            <w:r w:rsidRPr="008D6C3B">
              <w:rPr>
                <w:rFonts w:eastAsia="新細明體" w:cs="Arial"/>
                <w:szCs w:val="18"/>
                <w:lang w:eastAsia="zh-TW"/>
              </w:rPr>
              <w:t>christoph.maeder@swisscom.com</w:t>
            </w:r>
          </w:p>
        </w:tc>
        <w:tc>
          <w:tcPr>
            <w:tcW w:w="2268" w:type="dxa"/>
            <w:vAlign w:val="center"/>
          </w:tcPr>
          <w:p w14:paraId="5A4E5DF4" w14:textId="77777777" w:rsidR="00A67257" w:rsidRPr="008D6C3B" w:rsidRDefault="00A67257" w:rsidP="002770A9">
            <w:pPr>
              <w:pStyle w:val="TAL"/>
              <w:snapToGrid w:val="0"/>
              <w:jc w:val="both"/>
              <w:rPr>
                <w:rFonts w:cs="Arial"/>
                <w:b/>
                <w:szCs w:val="18"/>
              </w:rPr>
            </w:pPr>
            <w:r w:rsidRPr="008D6C3B">
              <w:rPr>
                <w:rFonts w:eastAsia="新細明體" w:cs="Arial"/>
                <w:szCs w:val="18"/>
                <w:lang w:val="de-DE" w:eastAsia="zh-TW"/>
              </w:rPr>
              <w:t>Ericsson, HTC, LG, Oppo</w:t>
            </w:r>
          </w:p>
        </w:tc>
        <w:tc>
          <w:tcPr>
            <w:tcW w:w="1404" w:type="dxa"/>
            <w:vAlign w:val="center"/>
          </w:tcPr>
          <w:p w14:paraId="0B773F19" w14:textId="3C0FB614" w:rsidR="00A67257" w:rsidRPr="008D6C3B" w:rsidRDefault="00036FD7" w:rsidP="002770A9">
            <w:pPr>
              <w:pStyle w:val="TAL"/>
              <w:snapToGrid w:val="0"/>
              <w:jc w:val="both"/>
              <w:rPr>
                <w:rFonts w:cs="Arial"/>
                <w:b/>
                <w:szCs w:val="18"/>
              </w:rPr>
            </w:pPr>
            <w:r w:rsidRPr="008D6C3B">
              <w:rPr>
                <w:rFonts w:cs="Arial"/>
                <w:szCs w:val="18"/>
                <w:lang w:val="it-IT"/>
              </w:rPr>
              <w:t>Completed</w:t>
            </w:r>
          </w:p>
        </w:tc>
        <w:tc>
          <w:tcPr>
            <w:tcW w:w="3347" w:type="dxa"/>
            <w:vAlign w:val="center"/>
          </w:tcPr>
          <w:p w14:paraId="78BC534F" w14:textId="77777777" w:rsidR="00A67257" w:rsidRPr="008D6C3B" w:rsidRDefault="00A67257" w:rsidP="002770A9">
            <w:pPr>
              <w:pStyle w:val="TAL"/>
              <w:snapToGrid w:val="0"/>
              <w:jc w:val="both"/>
              <w:rPr>
                <w:rFonts w:cs="Arial"/>
                <w:b/>
                <w:szCs w:val="18"/>
              </w:rPr>
            </w:pPr>
            <w:r w:rsidRPr="008D6C3B">
              <w:rPr>
                <w:rFonts w:cs="Arial"/>
                <w:szCs w:val="18"/>
                <w:lang w:val="it-IT"/>
              </w:rPr>
              <w:t>DL_1A_n3A _UL_1A_n3A (new)</w:t>
            </w:r>
          </w:p>
        </w:tc>
      </w:tr>
      <w:tr w:rsidR="00A67257" w:rsidRPr="000549BB" w14:paraId="4E52C81E" w14:textId="77777777" w:rsidTr="002770A9">
        <w:trPr>
          <w:cantSplit/>
        </w:trPr>
        <w:tc>
          <w:tcPr>
            <w:tcW w:w="2438" w:type="dxa"/>
            <w:gridSpan w:val="2"/>
            <w:vAlign w:val="center"/>
          </w:tcPr>
          <w:p w14:paraId="614EE46E"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DC_1C_n3A </w:t>
            </w:r>
          </w:p>
        </w:tc>
        <w:tc>
          <w:tcPr>
            <w:tcW w:w="1559" w:type="dxa"/>
            <w:vAlign w:val="center"/>
          </w:tcPr>
          <w:p w14:paraId="2A9E396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DC_1A_n3A</w:t>
            </w:r>
          </w:p>
        </w:tc>
        <w:tc>
          <w:tcPr>
            <w:tcW w:w="993" w:type="dxa"/>
            <w:vAlign w:val="center"/>
          </w:tcPr>
          <w:p w14:paraId="130C543F" w14:textId="77777777" w:rsidR="00A67257" w:rsidRPr="008D6C3B" w:rsidRDefault="00A67257" w:rsidP="002770A9">
            <w:pPr>
              <w:pStyle w:val="TAL"/>
              <w:snapToGrid w:val="0"/>
              <w:jc w:val="both"/>
              <w:rPr>
                <w:rFonts w:cs="Arial"/>
                <w:szCs w:val="18"/>
                <w:lang w:val="it-IT"/>
              </w:rPr>
            </w:pPr>
            <w:r w:rsidRPr="008D6C3B">
              <w:rPr>
                <w:rFonts w:cs="Arial"/>
                <w:szCs w:val="18"/>
                <w:lang w:val="it-IT"/>
              </w:rPr>
              <w:t>Rel. 15</w:t>
            </w:r>
          </w:p>
        </w:tc>
        <w:tc>
          <w:tcPr>
            <w:tcW w:w="1275" w:type="dxa"/>
            <w:vAlign w:val="center"/>
          </w:tcPr>
          <w:p w14:paraId="5B08C116"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 Mäder, Swisscom</w:t>
            </w:r>
          </w:p>
        </w:tc>
        <w:tc>
          <w:tcPr>
            <w:tcW w:w="2410" w:type="dxa"/>
            <w:vAlign w:val="center"/>
          </w:tcPr>
          <w:p w14:paraId="79E45EC7"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4914E6D0"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41E79068" w14:textId="41C8FEE6" w:rsidR="00A67257" w:rsidRPr="008D6C3B" w:rsidRDefault="0057260D" w:rsidP="002770A9">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6B9BAD43"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DL_1A_n3A _UL_1A_n3A (new)</w:t>
            </w:r>
          </w:p>
        </w:tc>
      </w:tr>
      <w:tr w:rsidR="00A67257" w:rsidRPr="000549BB" w14:paraId="5A0C6737" w14:textId="77777777" w:rsidTr="002770A9">
        <w:trPr>
          <w:cantSplit/>
        </w:trPr>
        <w:tc>
          <w:tcPr>
            <w:tcW w:w="2438" w:type="dxa"/>
            <w:gridSpan w:val="2"/>
            <w:vAlign w:val="center"/>
          </w:tcPr>
          <w:p w14:paraId="58D40C9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DC_1A_n3A </w:t>
            </w:r>
          </w:p>
        </w:tc>
        <w:tc>
          <w:tcPr>
            <w:tcW w:w="1559" w:type="dxa"/>
            <w:vAlign w:val="center"/>
          </w:tcPr>
          <w:p w14:paraId="59F34FE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DC_1A_n3A</w:t>
            </w:r>
          </w:p>
        </w:tc>
        <w:tc>
          <w:tcPr>
            <w:tcW w:w="993" w:type="dxa"/>
            <w:vAlign w:val="center"/>
          </w:tcPr>
          <w:p w14:paraId="664D04FE" w14:textId="77777777" w:rsidR="00A67257" w:rsidRPr="008D6C3B" w:rsidRDefault="00A67257" w:rsidP="002770A9">
            <w:pPr>
              <w:pStyle w:val="TAL"/>
              <w:snapToGrid w:val="0"/>
              <w:jc w:val="both"/>
              <w:rPr>
                <w:rFonts w:cs="Arial"/>
                <w:szCs w:val="18"/>
                <w:lang w:val="it-IT"/>
              </w:rPr>
            </w:pPr>
            <w:r w:rsidRPr="008D6C3B">
              <w:rPr>
                <w:rFonts w:cs="Arial"/>
                <w:szCs w:val="18"/>
                <w:lang w:val="it-IT"/>
              </w:rPr>
              <w:t>Rel. 15</w:t>
            </w:r>
          </w:p>
        </w:tc>
        <w:tc>
          <w:tcPr>
            <w:tcW w:w="1275" w:type="dxa"/>
            <w:vAlign w:val="center"/>
          </w:tcPr>
          <w:p w14:paraId="33C56754"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 Mäder, Swisscom</w:t>
            </w:r>
          </w:p>
        </w:tc>
        <w:tc>
          <w:tcPr>
            <w:tcW w:w="2410" w:type="dxa"/>
            <w:vAlign w:val="center"/>
          </w:tcPr>
          <w:p w14:paraId="3719E04D"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76BEBB31"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0E20431C" w14:textId="56E78B08" w:rsidR="00A67257" w:rsidRPr="008D6C3B" w:rsidRDefault="0057260D" w:rsidP="002770A9">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06BB49D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071F9CB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E085F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DC_1A_n7A </w:t>
            </w:r>
          </w:p>
        </w:tc>
        <w:tc>
          <w:tcPr>
            <w:tcW w:w="1559" w:type="dxa"/>
            <w:tcBorders>
              <w:top w:val="single" w:sz="4" w:space="0" w:color="auto"/>
              <w:left w:val="single" w:sz="4" w:space="0" w:color="auto"/>
              <w:bottom w:val="single" w:sz="4" w:space="0" w:color="auto"/>
              <w:right w:val="single" w:sz="4" w:space="0" w:color="auto"/>
            </w:tcBorders>
            <w:vAlign w:val="center"/>
          </w:tcPr>
          <w:p w14:paraId="48803E8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7AEBAD2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E5F023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DE4EFC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2D0033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7118C90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EE4B5CF"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71A96C3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CCF6FE"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6C2C638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DC_1C_n38A</w:t>
            </w:r>
          </w:p>
        </w:tc>
        <w:tc>
          <w:tcPr>
            <w:tcW w:w="993" w:type="dxa"/>
            <w:tcBorders>
              <w:top w:val="single" w:sz="4" w:space="0" w:color="auto"/>
              <w:left w:val="single" w:sz="4" w:space="0" w:color="auto"/>
              <w:bottom w:val="single" w:sz="4" w:space="0" w:color="auto"/>
              <w:right w:val="single" w:sz="4" w:space="0" w:color="auto"/>
            </w:tcBorders>
            <w:vAlign w:val="center"/>
          </w:tcPr>
          <w:p w14:paraId="7DF362D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D24F8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E62F6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595A26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882F55F"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30C15B4"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DL_1A_n38A _UL_1A_n38A (new)</w:t>
            </w:r>
          </w:p>
        </w:tc>
      </w:tr>
      <w:tr w:rsidR="00A67257" w:rsidRPr="000549BB" w14:paraId="7E3E79D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93AF2"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76471B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993" w:type="dxa"/>
            <w:tcBorders>
              <w:top w:val="single" w:sz="4" w:space="0" w:color="auto"/>
              <w:left w:val="single" w:sz="4" w:space="0" w:color="auto"/>
              <w:bottom w:val="single" w:sz="4" w:space="0" w:color="auto"/>
              <w:right w:val="single" w:sz="4" w:space="0" w:color="auto"/>
            </w:tcBorders>
            <w:vAlign w:val="center"/>
          </w:tcPr>
          <w:p w14:paraId="2108F2E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F5C556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445FC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BF7AC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7AC4786" w14:textId="0BCD84B5" w:rsidR="00A67257" w:rsidRPr="008D6C3B" w:rsidDel="00597620" w:rsidRDefault="00B04EB4" w:rsidP="002770A9">
            <w:pPr>
              <w:pStyle w:val="TAL"/>
              <w:snapToGrid w:val="0"/>
              <w:jc w:val="both"/>
              <w:rPr>
                <w:rFonts w:cs="Arial"/>
                <w:szCs w:val="18"/>
                <w:lang w:val="it-IT"/>
              </w:rPr>
            </w:pPr>
            <w:r w:rsidRPr="00B04EB4">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740DBD6"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DL_1A_n38A _UL_1A_n38A (new)</w:t>
            </w:r>
          </w:p>
        </w:tc>
      </w:tr>
      <w:tr w:rsidR="00A67257" w:rsidRPr="000549BB" w14:paraId="45A560A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D4B91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DC_1A_n38A </w:t>
            </w:r>
          </w:p>
        </w:tc>
        <w:tc>
          <w:tcPr>
            <w:tcW w:w="1559" w:type="dxa"/>
            <w:tcBorders>
              <w:top w:val="single" w:sz="4" w:space="0" w:color="auto"/>
              <w:left w:val="single" w:sz="4" w:space="0" w:color="auto"/>
              <w:bottom w:val="single" w:sz="4" w:space="0" w:color="auto"/>
              <w:right w:val="single" w:sz="4" w:space="0" w:color="auto"/>
            </w:tcBorders>
            <w:vAlign w:val="center"/>
          </w:tcPr>
          <w:p w14:paraId="24CDA9F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993" w:type="dxa"/>
            <w:tcBorders>
              <w:top w:val="single" w:sz="4" w:space="0" w:color="auto"/>
              <w:left w:val="single" w:sz="4" w:space="0" w:color="auto"/>
              <w:bottom w:val="single" w:sz="4" w:space="0" w:color="auto"/>
              <w:right w:val="single" w:sz="4" w:space="0" w:color="auto"/>
            </w:tcBorders>
            <w:vAlign w:val="center"/>
          </w:tcPr>
          <w:p w14:paraId="00FDE67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77FEBA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1803FE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01F9AC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780B1A9" w14:textId="6668BC37" w:rsidR="00A67257" w:rsidRPr="008D6C3B" w:rsidDel="00597620" w:rsidRDefault="00915B6A" w:rsidP="002770A9">
            <w:pPr>
              <w:pStyle w:val="TAL"/>
              <w:snapToGrid w:val="0"/>
              <w:jc w:val="both"/>
              <w:rPr>
                <w:rFonts w:cs="Arial"/>
                <w:szCs w:val="18"/>
                <w:lang w:val="it-IT"/>
              </w:rPr>
            </w:pPr>
            <w:r w:rsidRPr="00915B6A">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2C682D"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102B8FE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79225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DC_1A_n41A</w:t>
            </w:r>
          </w:p>
        </w:tc>
        <w:tc>
          <w:tcPr>
            <w:tcW w:w="1559" w:type="dxa"/>
            <w:tcBorders>
              <w:top w:val="single" w:sz="4" w:space="0" w:color="auto"/>
              <w:left w:val="single" w:sz="4" w:space="0" w:color="auto"/>
              <w:bottom w:val="single" w:sz="4" w:space="0" w:color="auto"/>
              <w:right w:val="single" w:sz="4" w:space="0" w:color="auto"/>
            </w:tcBorders>
            <w:vAlign w:val="center"/>
          </w:tcPr>
          <w:p w14:paraId="6626FDE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DC_1A_n41A</w:t>
            </w:r>
          </w:p>
        </w:tc>
        <w:tc>
          <w:tcPr>
            <w:tcW w:w="993" w:type="dxa"/>
            <w:tcBorders>
              <w:top w:val="single" w:sz="4" w:space="0" w:color="auto"/>
              <w:left w:val="single" w:sz="4" w:space="0" w:color="auto"/>
              <w:bottom w:val="single" w:sz="4" w:space="0" w:color="auto"/>
              <w:right w:val="single" w:sz="4" w:space="0" w:color="auto"/>
            </w:tcBorders>
            <w:vAlign w:val="center"/>
          </w:tcPr>
          <w:p w14:paraId="00E77DD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D311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B653C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5D9498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BE6928A" w14:textId="32762CC8" w:rsidR="00A67257" w:rsidRPr="008D6C3B" w:rsidRDefault="00332F83" w:rsidP="002770A9">
            <w:pPr>
              <w:pStyle w:val="TAL"/>
              <w:snapToGrid w:val="0"/>
              <w:jc w:val="both"/>
              <w:rPr>
                <w:rFonts w:cs="Arial"/>
                <w:szCs w:val="18"/>
                <w:lang w:val="it-IT"/>
              </w:rPr>
            </w:pPr>
            <w:r>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7909186"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274ECF1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3C8308"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DC_1A_n50A</w:t>
            </w:r>
          </w:p>
        </w:tc>
        <w:tc>
          <w:tcPr>
            <w:tcW w:w="1559" w:type="dxa"/>
            <w:tcBorders>
              <w:top w:val="single" w:sz="4" w:space="0" w:color="auto"/>
              <w:left w:val="single" w:sz="4" w:space="0" w:color="auto"/>
              <w:bottom w:val="single" w:sz="4" w:space="0" w:color="auto"/>
              <w:right w:val="single" w:sz="4" w:space="0" w:color="auto"/>
            </w:tcBorders>
            <w:vAlign w:val="center"/>
          </w:tcPr>
          <w:p w14:paraId="167BBC4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DC_1A_n50A</w:t>
            </w:r>
          </w:p>
        </w:tc>
        <w:tc>
          <w:tcPr>
            <w:tcW w:w="993" w:type="dxa"/>
            <w:tcBorders>
              <w:top w:val="single" w:sz="4" w:space="0" w:color="auto"/>
              <w:left w:val="single" w:sz="4" w:space="0" w:color="auto"/>
              <w:bottom w:val="single" w:sz="4" w:space="0" w:color="auto"/>
              <w:right w:val="single" w:sz="4" w:space="0" w:color="auto"/>
            </w:tcBorders>
            <w:vAlign w:val="center"/>
          </w:tcPr>
          <w:p w14:paraId="23F19D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4422D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BF8EC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9290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4CC5F5F9" w14:textId="45D2B95C" w:rsidR="00A67257" w:rsidRPr="008D6C3B" w:rsidRDefault="0013513C"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7A2E4B"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0645C2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56C332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DC_1A_n77C</w:t>
            </w:r>
          </w:p>
        </w:tc>
        <w:tc>
          <w:tcPr>
            <w:tcW w:w="1559" w:type="dxa"/>
            <w:tcBorders>
              <w:top w:val="single" w:sz="4" w:space="0" w:color="auto"/>
              <w:left w:val="single" w:sz="4" w:space="0" w:color="auto"/>
              <w:bottom w:val="single" w:sz="4" w:space="0" w:color="auto"/>
              <w:right w:val="single" w:sz="4" w:space="0" w:color="auto"/>
            </w:tcBorders>
            <w:vAlign w:val="center"/>
          </w:tcPr>
          <w:p w14:paraId="72F3FC3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DC_1A_n77C</w:t>
            </w:r>
          </w:p>
        </w:tc>
        <w:tc>
          <w:tcPr>
            <w:tcW w:w="993" w:type="dxa"/>
            <w:tcBorders>
              <w:top w:val="single" w:sz="4" w:space="0" w:color="auto"/>
              <w:left w:val="single" w:sz="4" w:space="0" w:color="auto"/>
              <w:bottom w:val="single" w:sz="4" w:space="0" w:color="auto"/>
              <w:right w:val="single" w:sz="4" w:space="0" w:color="auto"/>
            </w:tcBorders>
            <w:vAlign w:val="center"/>
          </w:tcPr>
          <w:p w14:paraId="151EE28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CE44E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DABE8B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70B9D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3A45756"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B7632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DC_1A_n77C_UL_1A_n77A</w:t>
            </w:r>
            <w:r w:rsidRPr="008D6C3B">
              <w:rPr>
                <w:rFonts w:cs="Arial"/>
                <w:szCs w:val="18"/>
                <w:lang w:val="it-IT"/>
              </w:rPr>
              <w:br/>
              <w:t>CA_n77C_UL_n77C</w:t>
            </w:r>
          </w:p>
        </w:tc>
      </w:tr>
      <w:tr w:rsidR="00A67257" w:rsidRPr="000549BB" w14:paraId="2B99CF5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306E2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DC_1A_n78C</w:t>
            </w:r>
          </w:p>
        </w:tc>
        <w:tc>
          <w:tcPr>
            <w:tcW w:w="1559" w:type="dxa"/>
            <w:tcBorders>
              <w:top w:val="single" w:sz="4" w:space="0" w:color="auto"/>
              <w:left w:val="single" w:sz="4" w:space="0" w:color="auto"/>
              <w:bottom w:val="single" w:sz="4" w:space="0" w:color="auto"/>
              <w:right w:val="single" w:sz="4" w:space="0" w:color="auto"/>
            </w:tcBorders>
            <w:vAlign w:val="center"/>
          </w:tcPr>
          <w:p w14:paraId="0DFFBA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DC_1A_n78C</w:t>
            </w:r>
          </w:p>
        </w:tc>
        <w:tc>
          <w:tcPr>
            <w:tcW w:w="993" w:type="dxa"/>
            <w:tcBorders>
              <w:top w:val="single" w:sz="4" w:space="0" w:color="auto"/>
              <w:left w:val="single" w:sz="4" w:space="0" w:color="auto"/>
              <w:bottom w:val="single" w:sz="4" w:space="0" w:color="auto"/>
              <w:right w:val="single" w:sz="4" w:space="0" w:color="auto"/>
            </w:tcBorders>
            <w:vAlign w:val="center"/>
          </w:tcPr>
          <w:p w14:paraId="26902D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2C9A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33C92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3B8DA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5ACBBB6"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EAA054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DC_1A_n78C_UL_1A_n78A</w:t>
            </w:r>
            <w:r w:rsidRPr="008D6C3B">
              <w:rPr>
                <w:rFonts w:cs="Arial"/>
                <w:szCs w:val="18"/>
                <w:lang w:val="it-IT"/>
              </w:rPr>
              <w:br/>
              <w:t>CA_n78C_UL_n78C</w:t>
            </w:r>
          </w:p>
        </w:tc>
      </w:tr>
      <w:tr w:rsidR="00A67257" w:rsidRPr="000549BB" w14:paraId="16D1D9C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B4D05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DC_1A_n79C</w:t>
            </w:r>
          </w:p>
        </w:tc>
        <w:tc>
          <w:tcPr>
            <w:tcW w:w="1559" w:type="dxa"/>
            <w:tcBorders>
              <w:top w:val="single" w:sz="4" w:space="0" w:color="auto"/>
              <w:left w:val="single" w:sz="4" w:space="0" w:color="auto"/>
              <w:bottom w:val="single" w:sz="4" w:space="0" w:color="auto"/>
              <w:right w:val="single" w:sz="4" w:space="0" w:color="auto"/>
            </w:tcBorders>
            <w:vAlign w:val="center"/>
          </w:tcPr>
          <w:p w14:paraId="21A9843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DC_1A_n79C</w:t>
            </w:r>
          </w:p>
        </w:tc>
        <w:tc>
          <w:tcPr>
            <w:tcW w:w="993" w:type="dxa"/>
            <w:tcBorders>
              <w:top w:val="single" w:sz="4" w:space="0" w:color="auto"/>
              <w:left w:val="single" w:sz="4" w:space="0" w:color="auto"/>
              <w:bottom w:val="single" w:sz="4" w:space="0" w:color="auto"/>
              <w:right w:val="single" w:sz="4" w:space="0" w:color="auto"/>
            </w:tcBorders>
            <w:vAlign w:val="center"/>
          </w:tcPr>
          <w:p w14:paraId="7F4291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C602E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269BA5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D1DBF4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940827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DA614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DC_1A_n79C_UL_1A_n79A</w:t>
            </w:r>
            <w:r w:rsidRPr="008D6C3B">
              <w:rPr>
                <w:rFonts w:cs="Arial"/>
                <w:szCs w:val="18"/>
                <w:lang w:val="it-IT"/>
              </w:rPr>
              <w:br/>
              <w:t>CA_n79C_UL_n79C</w:t>
            </w:r>
          </w:p>
        </w:tc>
      </w:tr>
      <w:tr w:rsidR="00A67257" w:rsidRPr="000549BB" w14:paraId="26A9A71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9C4EA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DC_2A_n71B</w:t>
            </w:r>
          </w:p>
        </w:tc>
        <w:tc>
          <w:tcPr>
            <w:tcW w:w="1559" w:type="dxa"/>
            <w:tcBorders>
              <w:top w:val="single" w:sz="4" w:space="0" w:color="auto"/>
              <w:left w:val="single" w:sz="4" w:space="0" w:color="auto"/>
              <w:bottom w:val="single" w:sz="4" w:space="0" w:color="auto"/>
              <w:right w:val="single" w:sz="4" w:space="0" w:color="auto"/>
            </w:tcBorders>
            <w:vAlign w:val="center"/>
          </w:tcPr>
          <w:p w14:paraId="06815E3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2C07404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D3928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4D762C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55F452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F5C77"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D5AFD05"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2B_2A_n71A_UL_2A_n71A (completed)</w:t>
            </w:r>
          </w:p>
        </w:tc>
      </w:tr>
      <w:tr w:rsidR="00A67257" w:rsidRPr="000549BB" w14:paraId="2BB8387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7B39E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DC_3A_n1A</w:t>
            </w:r>
          </w:p>
        </w:tc>
        <w:tc>
          <w:tcPr>
            <w:tcW w:w="1559" w:type="dxa"/>
            <w:tcBorders>
              <w:top w:val="single" w:sz="4" w:space="0" w:color="auto"/>
              <w:left w:val="single" w:sz="4" w:space="0" w:color="auto"/>
              <w:bottom w:val="single" w:sz="4" w:space="0" w:color="auto"/>
              <w:right w:val="single" w:sz="4" w:space="0" w:color="auto"/>
            </w:tcBorders>
            <w:vAlign w:val="center"/>
          </w:tcPr>
          <w:p w14:paraId="736A118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472EB55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5EEBF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334064F" w14:textId="77777777" w:rsidR="00A67257" w:rsidRPr="008D6C3B" w:rsidRDefault="00C8650C" w:rsidP="002770A9">
            <w:pPr>
              <w:snapToGrid w:val="0"/>
              <w:spacing w:after="0"/>
              <w:jc w:val="both"/>
              <w:rPr>
                <w:rFonts w:ascii="Arial" w:hAnsi="Arial" w:cs="Arial"/>
                <w:sz w:val="18"/>
                <w:szCs w:val="18"/>
                <w:lang w:val="it-IT"/>
              </w:rPr>
            </w:pPr>
            <w:hyperlink r:id="rId12"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DE2C2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0F4D162D"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58761F"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207BF61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5ADF5B" w14:textId="77777777" w:rsidR="00A67257" w:rsidRPr="00983091" w:rsidRDefault="00A67257" w:rsidP="002770A9">
            <w:pPr>
              <w:pStyle w:val="TAL"/>
              <w:snapToGrid w:val="0"/>
              <w:jc w:val="both"/>
              <w:rPr>
                <w:rFonts w:cs="Arial"/>
                <w:szCs w:val="18"/>
                <w:highlight w:val="yellow"/>
                <w:lang w:val="it-IT"/>
              </w:rPr>
            </w:pPr>
            <w:r w:rsidRPr="00983091">
              <w:rPr>
                <w:rFonts w:cs="Arial"/>
                <w:szCs w:val="18"/>
                <w:highlight w:val="yellow"/>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1A3793C2"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DC_3C_n1A</w:t>
            </w:r>
          </w:p>
        </w:tc>
        <w:tc>
          <w:tcPr>
            <w:tcW w:w="993" w:type="dxa"/>
            <w:tcBorders>
              <w:top w:val="single" w:sz="4" w:space="0" w:color="auto"/>
              <w:left w:val="single" w:sz="4" w:space="0" w:color="auto"/>
              <w:bottom w:val="single" w:sz="4" w:space="0" w:color="auto"/>
              <w:right w:val="single" w:sz="4" w:space="0" w:color="auto"/>
            </w:tcBorders>
            <w:vAlign w:val="center"/>
          </w:tcPr>
          <w:p w14:paraId="612C29F4"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652637C"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F70D3"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83455"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ADC6703" w14:textId="77777777" w:rsidR="00A67257" w:rsidRPr="00983091" w:rsidDel="00597620" w:rsidRDefault="00A67257" w:rsidP="002770A9">
            <w:pPr>
              <w:pStyle w:val="TAL"/>
              <w:snapToGrid w:val="0"/>
              <w:jc w:val="both"/>
              <w:rPr>
                <w:rFonts w:cs="Arial"/>
                <w:szCs w:val="18"/>
                <w:highlight w:val="yellow"/>
                <w:lang w:val="it-IT"/>
              </w:rPr>
            </w:pPr>
            <w:r w:rsidRPr="00983091">
              <w:rPr>
                <w:rFonts w:cs="Arial"/>
                <w:szCs w:val="18"/>
                <w:highlight w:val="yellow"/>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68B887" w14:textId="77777777" w:rsidR="00A67257" w:rsidRPr="008D6C3B" w:rsidRDefault="00A67257" w:rsidP="002770A9">
            <w:pPr>
              <w:pStyle w:val="TAL"/>
              <w:snapToGrid w:val="0"/>
              <w:jc w:val="both"/>
              <w:rPr>
                <w:rFonts w:cs="Arial"/>
                <w:szCs w:val="18"/>
                <w:lang w:val="it-IT"/>
              </w:rPr>
            </w:pPr>
            <w:r w:rsidRPr="00983091">
              <w:rPr>
                <w:rFonts w:cs="Arial"/>
                <w:szCs w:val="18"/>
                <w:highlight w:val="yellow"/>
                <w:lang w:val="it-IT"/>
              </w:rPr>
              <w:t>DL_3A_n1A _UL_3A_n1A (new)</w:t>
            </w:r>
          </w:p>
        </w:tc>
      </w:tr>
      <w:tr w:rsidR="00A67257" w:rsidRPr="000549BB" w14:paraId="521750E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9CFBDE" w14:textId="77777777" w:rsidR="00A67257" w:rsidRPr="00DC40CE" w:rsidRDefault="00A67257" w:rsidP="002770A9">
            <w:pPr>
              <w:pStyle w:val="TAL"/>
              <w:snapToGrid w:val="0"/>
              <w:jc w:val="both"/>
              <w:rPr>
                <w:rFonts w:cs="Arial"/>
                <w:szCs w:val="18"/>
                <w:highlight w:val="yellow"/>
                <w:lang w:val="it-IT"/>
              </w:rPr>
            </w:pPr>
            <w:r w:rsidRPr="00DC40CE">
              <w:rPr>
                <w:rFonts w:cs="Arial"/>
                <w:szCs w:val="18"/>
                <w:highlight w:val="yellow"/>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777744DE"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3599F4F5"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E571BAA"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1ECD3F99"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30D875B"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90E7F6D" w14:textId="77777777" w:rsidR="00A67257" w:rsidRPr="00DC40CE" w:rsidDel="00597620" w:rsidRDefault="00A67257" w:rsidP="002770A9">
            <w:pPr>
              <w:pStyle w:val="TAL"/>
              <w:snapToGrid w:val="0"/>
              <w:jc w:val="both"/>
              <w:rPr>
                <w:rFonts w:cs="Arial"/>
                <w:szCs w:val="18"/>
                <w:highlight w:val="yellow"/>
                <w:lang w:val="it-IT"/>
              </w:rPr>
            </w:pPr>
            <w:r w:rsidRPr="00DC40CE">
              <w:rPr>
                <w:rFonts w:cs="Arial"/>
                <w:szCs w:val="18"/>
                <w:highlight w:val="yellow"/>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C3B82D7" w14:textId="77777777" w:rsidR="00A67257" w:rsidRPr="008D6C3B" w:rsidRDefault="00A67257" w:rsidP="002770A9">
            <w:pPr>
              <w:pStyle w:val="TAL"/>
              <w:snapToGrid w:val="0"/>
              <w:jc w:val="both"/>
              <w:rPr>
                <w:rFonts w:cs="Arial"/>
                <w:szCs w:val="18"/>
                <w:lang w:val="it-IT"/>
              </w:rPr>
            </w:pPr>
            <w:r w:rsidRPr="00DC40CE">
              <w:rPr>
                <w:rFonts w:cs="Arial"/>
                <w:szCs w:val="18"/>
                <w:highlight w:val="yellow"/>
                <w:lang w:val="it-IT"/>
              </w:rPr>
              <w:t>DL_3A_n1A _UL_3A_n1A (new)</w:t>
            </w:r>
          </w:p>
        </w:tc>
      </w:tr>
      <w:tr w:rsidR="00A67257" w:rsidRPr="000549BB" w14:paraId="78C7A89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870C0C"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EE624A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6E1974B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19F33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38C3B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5E47C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499A1513" w14:textId="0EFA745F" w:rsidR="00A67257" w:rsidRPr="008D6C3B" w:rsidRDefault="00EB7F38"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727467B"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DL_3A_n7A _UL_3A_n7A (rel. 15)</w:t>
            </w:r>
          </w:p>
        </w:tc>
      </w:tr>
      <w:tr w:rsidR="00A67257" w:rsidRPr="000549BB" w14:paraId="409173A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B5C69"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934DA6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0BAC368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8B3C1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311BA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A2B1E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1341DCB4" w14:textId="3401890F" w:rsidR="00A67257" w:rsidRPr="008D6C3B" w:rsidRDefault="00EB7F38"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CA84D"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DL_3A_n7A _UL_3A_n7A (rel. 15)</w:t>
            </w:r>
          </w:p>
        </w:tc>
      </w:tr>
      <w:tr w:rsidR="00A67257" w:rsidRPr="000549BB" w14:paraId="1386A75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0FAEA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1FAC31B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DC_3C_n28A</w:t>
            </w:r>
          </w:p>
        </w:tc>
        <w:tc>
          <w:tcPr>
            <w:tcW w:w="993" w:type="dxa"/>
            <w:tcBorders>
              <w:top w:val="single" w:sz="4" w:space="0" w:color="auto"/>
              <w:left w:val="single" w:sz="4" w:space="0" w:color="auto"/>
              <w:bottom w:val="single" w:sz="4" w:space="0" w:color="auto"/>
              <w:right w:val="single" w:sz="4" w:space="0" w:color="auto"/>
            </w:tcBorders>
            <w:vAlign w:val="center"/>
          </w:tcPr>
          <w:p w14:paraId="2BFBBBF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36659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87AF5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0325FD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0794024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7BCE6"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423DED5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CF4C2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3EA9B5A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DC_3A_n28A</w:t>
            </w:r>
          </w:p>
        </w:tc>
        <w:tc>
          <w:tcPr>
            <w:tcW w:w="993" w:type="dxa"/>
            <w:tcBorders>
              <w:top w:val="single" w:sz="4" w:space="0" w:color="auto"/>
              <w:left w:val="single" w:sz="4" w:space="0" w:color="auto"/>
              <w:bottom w:val="single" w:sz="4" w:space="0" w:color="auto"/>
              <w:right w:val="single" w:sz="4" w:space="0" w:color="auto"/>
            </w:tcBorders>
            <w:vAlign w:val="center"/>
          </w:tcPr>
          <w:p w14:paraId="0FA9E18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033E553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9589A1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71B4BA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5D322F7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537860"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0698E55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C7F79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7E72C1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DC_3C_n38A</w:t>
            </w:r>
          </w:p>
        </w:tc>
        <w:tc>
          <w:tcPr>
            <w:tcW w:w="993" w:type="dxa"/>
            <w:tcBorders>
              <w:top w:val="single" w:sz="4" w:space="0" w:color="auto"/>
              <w:left w:val="single" w:sz="4" w:space="0" w:color="auto"/>
              <w:bottom w:val="single" w:sz="4" w:space="0" w:color="auto"/>
              <w:right w:val="single" w:sz="4" w:space="0" w:color="auto"/>
            </w:tcBorders>
            <w:vAlign w:val="center"/>
          </w:tcPr>
          <w:p w14:paraId="13796DE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47961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FA1228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3B5DA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0298A553"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B1E5F"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DL_3A_n38A _UL_1A_n38A (new)</w:t>
            </w:r>
          </w:p>
        </w:tc>
      </w:tr>
      <w:tr w:rsidR="00A67257" w:rsidRPr="000549BB" w14:paraId="1F7731F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2A3791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44689D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993" w:type="dxa"/>
            <w:tcBorders>
              <w:top w:val="single" w:sz="4" w:space="0" w:color="auto"/>
              <w:left w:val="single" w:sz="4" w:space="0" w:color="auto"/>
              <w:bottom w:val="single" w:sz="4" w:space="0" w:color="auto"/>
              <w:right w:val="single" w:sz="4" w:space="0" w:color="auto"/>
            </w:tcBorders>
            <w:vAlign w:val="center"/>
          </w:tcPr>
          <w:p w14:paraId="7C6B47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AA4722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BB6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95179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5B920B5" w14:textId="5B09671D" w:rsidR="00A67257" w:rsidRPr="008D6C3B" w:rsidDel="00597620" w:rsidRDefault="00B06787" w:rsidP="002770A9">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2884B1"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DL_3A_n38A _UL_1A_n38A (new)</w:t>
            </w:r>
          </w:p>
        </w:tc>
      </w:tr>
      <w:tr w:rsidR="00A67257" w:rsidRPr="000549BB" w14:paraId="373E9B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C4F5B9"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DC_3A_n38A </w:t>
            </w:r>
          </w:p>
        </w:tc>
        <w:tc>
          <w:tcPr>
            <w:tcW w:w="1559" w:type="dxa"/>
            <w:tcBorders>
              <w:top w:val="single" w:sz="4" w:space="0" w:color="auto"/>
              <w:left w:val="single" w:sz="4" w:space="0" w:color="auto"/>
              <w:bottom w:val="single" w:sz="4" w:space="0" w:color="auto"/>
              <w:right w:val="single" w:sz="4" w:space="0" w:color="auto"/>
            </w:tcBorders>
            <w:vAlign w:val="center"/>
          </w:tcPr>
          <w:p w14:paraId="3113930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993" w:type="dxa"/>
            <w:tcBorders>
              <w:top w:val="single" w:sz="4" w:space="0" w:color="auto"/>
              <w:left w:val="single" w:sz="4" w:space="0" w:color="auto"/>
              <w:bottom w:val="single" w:sz="4" w:space="0" w:color="auto"/>
              <w:right w:val="single" w:sz="4" w:space="0" w:color="auto"/>
            </w:tcBorders>
            <w:vAlign w:val="center"/>
          </w:tcPr>
          <w:p w14:paraId="56FB23D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B9ADB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EF01CF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C95397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3CAEB3D" w14:textId="12C5BB46" w:rsidR="00A67257" w:rsidRPr="008D6C3B" w:rsidDel="00597620" w:rsidRDefault="00B06787" w:rsidP="002770A9">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AAF6EE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58AB10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EA6DD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DC_3A_n41A</w:t>
            </w:r>
          </w:p>
        </w:tc>
        <w:tc>
          <w:tcPr>
            <w:tcW w:w="1559" w:type="dxa"/>
            <w:tcBorders>
              <w:top w:val="single" w:sz="4" w:space="0" w:color="auto"/>
              <w:left w:val="single" w:sz="4" w:space="0" w:color="auto"/>
              <w:bottom w:val="single" w:sz="4" w:space="0" w:color="auto"/>
              <w:right w:val="single" w:sz="4" w:space="0" w:color="auto"/>
            </w:tcBorders>
            <w:vAlign w:val="center"/>
          </w:tcPr>
          <w:p w14:paraId="7783CCE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1659B6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C5D4E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286396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5254EB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1EE7DB77"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DB2797"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3964409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B57BCF"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015B852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2F0ED6B2"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4F3BB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5B3952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56E6A2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67EAA08C"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F1E00EA"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2B_DL_3A_n41A_UL_3A_n41A</w:t>
            </w:r>
          </w:p>
          <w:p w14:paraId="2D15D39F" w14:textId="77777777" w:rsidR="00A67257" w:rsidRPr="008D6C3B" w:rsidRDefault="00A67257" w:rsidP="002770A9">
            <w:pPr>
              <w:pStyle w:val="TAL"/>
              <w:snapToGrid w:val="0"/>
              <w:jc w:val="both"/>
              <w:rPr>
                <w:rFonts w:cs="Arial"/>
                <w:szCs w:val="18"/>
                <w:lang w:val="it-IT"/>
              </w:rPr>
            </w:pPr>
          </w:p>
        </w:tc>
      </w:tr>
      <w:tr w:rsidR="00A67257" w:rsidRPr="000549BB" w14:paraId="4BF64BE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0EEC2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15863A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DC_3A_n41C</w:t>
            </w:r>
          </w:p>
        </w:tc>
        <w:tc>
          <w:tcPr>
            <w:tcW w:w="993" w:type="dxa"/>
            <w:tcBorders>
              <w:top w:val="single" w:sz="4" w:space="0" w:color="auto"/>
              <w:left w:val="single" w:sz="4" w:space="0" w:color="auto"/>
              <w:bottom w:val="single" w:sz="4" w:space="0" w:color="auto"/>
              <w:right w:val="single" w:sz="4" w:space="0" w:color="auto"/>
            </w:tcBorders>
            <w:vAlign w:val="center"/>
          </w:tcPr>
          <w:p w14:paraId="59918C78"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C6B6E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456397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18BA020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2ED4992"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2C3D41"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2B_DL_3A_n41C_UL_3A_n41A</w:t>
            </w:r>
          </w:p>
          <w:p w14:paraId="4036D0F0"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2B_DL_3A_n41A_UL_3A_n41A</w:t>
            </w:r>
          </w:p>
          <w:p w14:paraId="11FA575D" w14:textId="77777777" w:rsidR="00A67257" w:rsidRPr="008D6C3B" w:rsidRDefault="00A67257" w:rsidP="002770A9">
            <w:pPr>
              <w:pStyle w:val="TAL"/>
              <w:snapToGrid w:val="0"/>
              <w:jc w:val="both"/>
              <w:rPr>
                <w:rFonts w:cs="Arial"/>
                <w:szCs w:val="18"/>
                <w:lang w:val="it-IT"/>
              </w:rPr>
            </w:pPr>
          </w:p>
        </w:tc>
      </w:tr>
      <w:tr w:rsidR="00A67257" w:rsidRPr="000549BB" w14:paraId="6BD0BB9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CA8A7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DC_3A_n41(2A)</w:t>
            </w:r>
          </w:p>
        </w:tc>
        <w:tc>
          <w:tcPr>
            <w:tcW w:w="1559" w:type="dxa"/>
            <w:tcBorders>
              <w:top w:val="single" w:sz="4" w:space="0" w:color="auto"/>
              <w:left w:val="single" w:sz="4" w:space="0" w:color="auto"/>
              <w:bottom w:val="single" w:sz="4" w:space="0" w:color="auto"/>
              <w:right w:val="single" w:sz="4" w:space="0" w:color="auto"/>
            </w:tcBorders>
            <w:vAlign w:val="center"/>
          </w:tcPr>
          <w:p w14:paraId="6F2F2E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001ACFD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FA335B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3501D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3920B1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4BF6D7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D7ED83"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2B_DL_3A_n41A_UL_3A_n41A</w:t>
            </w:r>
          </w:p>
          <w:p w14:paraId="4CBF8EA9" w14:textId="77777777" w:rsidR="00A67257" w:rsidRPr="008D6C3B" w:rsidRDefault="00A67257" w:rsidP="002770A9">
            <w:pPr>
              <w:pStyle w:val="TAL"/>
              <w:snapToGrid w:val="0"/>
              <w:jc w:val="both"/>
              <w:rPr>
                <w:rFonts w:cs="Arial"/>
                <w:szCs w:val="18"/>
                <w:lang w:val="it-IT"/>
              </w:rPr>
            </w:pPr>
          </w:p>
        </w:tc>
      </w:tr>
      <w:tr w:rsidR="00A67257" w:rsidRPr="000549BB" w14:paraId="1CDC16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B973A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DC_3A_n50A</w:t>
            </w:r>
          </w:p>
        </w:tc>
        <w:tc>
          <w:tcPr>
            <w:tcW w:w="1559" w:type="dxa"/>
            <w:tcBorders>
              <w:top w:val="single" w:sz="4" w:space="0" w:color="auto"/>
              <w:left w:val="single" w:sz="4" w:space="0" w:color="auto"/>
              <w:bottom w:val="single" w:sz="4" w:space="0" w:color="auto"/>
              <w:right w:val="single" w:sz="4" w:space="0" w:color="auto"/>
            </w:tcBorders>
            <w:vAlign w:val="center"/>
          </w:tcPr>
          <w:p w14:paraId="0296F22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DC_3A_n50A</w:t>
            </w:r>
          </w:p>
        </w:tc>
        <w:tc>
          <w:tcPr>
            <w:tcW w:w="993" w:type="dxa"/>
            <w:tcBorders>
              <w:top w:val="single" w:sz="4" w:space="0" w:color="auto"/>
              <w:left w:val="single" w:sz="4" w:space="0" w:color="auto"/>
              <w:bottom w:val="single" w:sz="4" w:space="0" w:color="auto"/>
              <w:right w:val="single" w:sz="4" w:space="0" w:color="auto"/>
            </w:tcBorders>
            <w:vAlign w:val="center"/>
          </w:tcPr>
          <w:p w14:paraId="73D3F71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BB070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30A321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0930C1A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E81CB9B" w14:textId="401DD1AB" w:rsidR="00A67257" w:rsidRPr="00482FC3" w:rsidRDefault="00482FC3" w:rsidP="002770A9">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46CCC08"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3CCD903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DC_3A_n77C</w:t>
            </w:r>
          </w:p>
        </w:tc>
        <w:tc>
          <w:tcPr>
            <w:tcW w:w="1559" w:type="dxa"/>
            <w:tcBorders>
              <w:top w:val="single" w:sz="4" w:space="0" w:color="auto"/>
              <w:left w:val="single" w:sz="4" w:space="0" w:color="auto"/>
              <w:bottom w:val="single" w:sz="4" w:space="0" w:color="auto"/>
              <w:right w:val="single" w:sz="4" w:space="0" w:color="auto"/>
            </w:tcBorders>
            <w:vAlign w:val="center"/>
          </w:tcPr>
          <w:p w14:paraId="4843481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DC_3A_n77C</w:t>
            </w:r>
          </w:p>
        </w:tc>
        <w:tc>
          <w:tcPr>
            <w:tcW w:w="993" w:type="dxa"/>
            <w:tcBorders>
              <w:top w:val="single" w:sz="4" w:space="0" w:color="auto"/>
              <w:left w:val="single" w:sz="4" w:space="0" w:color="auto"/>
              <w:bottom w:val="single" w:sz="4" w:space="0" w:color="auto"/>
              <w:right w:val="single" w:sz="4" w:space="0" w:color="auto"/>
            </w:tcBorders>
            <w:vAlign w:val="center"/>
          </w:tcPr>
          <w:p w14:paraId="58310EA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0C831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40D384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A350DF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0661845"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BDF0D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DC_3A_n77C_UL_3A_n77A</w:t>
            </w:r>
            <w:r w:rsidRPr="008D6C3B">
              <w:rPr>
                <w:rFonts w:cs="Arial"/>
                <w:szCs w:val="18"/>
                <w:lang w:val="it-IT"/>
              </w:rPr>
              <w:br/>
              <w:t>CA_n77C_UL_n77C</w:t>
            </w:r>
          </w:p>
        </w:tc>
      </w:tr>
      <w:tr w:rsidR="00A67257" w:rsidRPr="000549BB" w14:paraId="4CB6608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38B7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DC_3A_n78C</w:t>
            </w:r>
          </w:p>
        </w:tc>
        <w:tc>
          <w:tcPr>
            <w:tcW w:w="1559" w:type="dxa"/>
            <w:tcBorders>
              <w:top w:val="single" w:sz="4" w:space="0" w:color="auto"/>
              <w:left w:val="single" w:sz="4" w:space="0" w:color="auto"/>
              <w:bottom w:val="single" w:sz="4" w:space="0" w:color="auto"/>
              <w:right w:val="single" w:sz="4" w:space="0" w:color="auto"/>
            </w:tcBorders>
            <w:vAlign w:val="center"/>
          </w:tcPr>
          <w:p w14:paraId="2FA93DA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DC_3A_n78C</w:t>
            </w:r>
          </w:p>
        </w:tc>
        <w:tc>
          <w:tcPr>
            <w:tcW w:w="993" w:type="dxa"/>
            <w:tcBorders>
              <w:top w:val="single" w:sz="4" w:space="0" w:color="auto"/>
              <w:left w:val="single" w:sz="4" w:space="0" w:color="auto"/>
              <w:bottom w:val="single" w:sz="4" w:space="0" w:color="auto"/>
              <w:right w:val="single" w:sz="4" w:space="0" w:color="auto"/>
            </w:tcBorders>
            <w:vAlign w:val="center"/>
          </w:tcPr>
          <w:p w14:paraId="0AADF93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3EA7D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1BAD74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7E17A4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01D24E6"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91D785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DC_3A_n78C_UL_3A_n78A</w:t>
            </w:r>
          </w:p>
          <w:p w14:paraId="4A9EE4A5"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CA_n78C_UL_n78C</w:t>
            </w:r>
          </w:p>
        </w:tc>
      </w:tr>
      <w:tr w:rsidR="00A67257" w:rsidRPr="000549BB" w14:paraId="26B9365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161E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DC_3A_n79C</w:t>
            </w:r>
          </w:p>
        </w:tc>
        <w:tc>
          <w:tcPr>
            <w:tcW w:w="1559" w:type="dxa"/>
            <w:tcBorders>
              <w:top w:val="single" w:sz="4" w:space="0" w:color="auto"/>
              <w:left w:val="single" w:sz="4" w:space="0" w:color="auto"/>
              <w:bottom w:val="single" w:sz="4" w:space="0" w:color="auto"/>
              <w:right w:val="single" w:sz="4" w:space="0" w:color="auto"/>
            </w:tcBorders>
            <w:vAlign w:val="center"/>
          </w:tcPr>
          <w:p w14:paraId="4934918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DC_3A_n79C</w:t>
            </w:r>
          </w:p>
        </w:tc>
        <w:tc>
          <w:tcPr>
            <w:tcW w:w="993" w:type="dxa"/>
            <w:tcBorders>
              <w:top w:val="single" w:sz="4" w:space="0" w:color="auto"/>
              <w:left w:val="single" w:sz="4" w:space="0" w:color="auto"/>
              <w:bottom w:val="single" w:sz="4" w:space="0" w:color="auto"/>
              <w:right w:val="single" w:sz="4" w:space="0" w:color="auto"/>
            </w:tcBorders>
            <w:vAlign w:val="center"/>
          </w:tcPr>
          <w:p w14:paraId="00BF1ED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0EE63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9A18F3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00E74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BB4AF7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BD001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DC_3A_n79C_UL_3A_n79A CA_n79C_UL_n79C</w:t>
            </w:r>
          </w:p>
        </w:tc>
      </w:tr>
      <w:tr w:rsidR="00A67257" w:rsidRPr="000549BB" w14:paraId="42C6FE4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A65919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DC_3A-3A_n77A</w:t>
            </w:r>
          </w:p>
        </w:tc>
        <w:tc>
          <w:tcPr>
            <w:tcW w:w="1559" w:type="dxa"/>
            <w:tcBorders>
              <w:top w:val="single" w:sz="4" w:space="0" w:color="auto"/>
              <w:left w:val="single" w:sz="4" w:space="0" w:color="auto"/>
              <w:bottom w:val="single" w:sz="4" w:space="0" w:color="auto"/>
              <w:right w:val="single" w:sz="4" w:space="0" w:color="auto"/>
            </w:tcBorders>
            <w:vAlign w:val="center"/>
          </w:tcPr>
          <w:p w14:paraId="158F821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3D7D4D5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0DF9C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3233E69D" w14:textId="77777777" w:rsidR="00A67257" w:rsidRPr="008D6C3B" w:rsidRDefault="00C8650C" w:rsidP="002770A9">
            <w:pPr>
              <w:snapToGrid w:val="0"/>
              <w:spacing w:after="0"/>
              <w:jc w:val="both"/>
              <w:rPr>
                <w:rFonts w:ascii="Arial" w:hAnsi="Arial" w:cs="Arial"/>
                <w:sz w:val="18"/>
                <w:szCs w:val="18"/>
                <w:lang w:val="it-IT"/>
              </w:rPr>
            </w:pPr>
            <w:hyperlink r:id="rId13"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C22EC0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32C59DF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49C2E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DC_3A_n77A (completed in Rel.15)</w:t>
            </w:r>
          </w:p>
        </w:tc>
      </w:tr>
      <w:tr w:rsidR="00A67257" w:rsidRPr="000549BB" w14:paraId="3405F3C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157B8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3E31ABE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129DD6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313AB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7A5E2FC" w14:textId="77777777" w:rsidR="00A67257" w:rsidRPr="008D6C3B" w:rsidRDefault="00C8650C" w:rsidP="002770A9">
            <w:pPr>
              <w:snapToGrid w:val="0"/>
              <w:spacing w:after="0"/>
              <w:jc w:val="both"/>
              <w:rPr>
                <w:rFonts w:ascii="Arial" w:hAnsi="Arial" w:cs="Arial"/>
                <w:sz w:val="18"/>
                <w:szCs w:val="18"/>
                <w:lang w:val="it-IT"/>
              </w:rPr>
            </w:pPr>
            <w:hyperlink r:id="rId14"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2019D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2316AE7B"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3067A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DC_3A_n78A (completed in Rel.15)</w:t>
            </w:r>
          </w:p>
        </w:tc>
      </w:tr>
      <w:tr w:rsidR="00A67257" w:rsidRPr="000549BB" w14:paraId="251646A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747ED65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993" w:type="dxa"/>
            <w:tcBorders>
              <w:top w:val="single" w:sz="4" w:space="0" w:color="auto"/>
              <w:left w:val="single" w:sz="4" w:space="0" w:color="auto"/>
              <w:bottom w:val="single" w:sz="4" w:space="0" w:color="auto"/>
              <w:right w:val="single" w:sz="4" w:space="0" w:color="auto"/>
            </w:tcBorders>
            <w:vAlign w:val="center"/>
          </w:tcPr>
          <w:p w14:paraId="40F2EC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69C8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F4713F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4D5B6A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CC3ED7"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939DB6"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74FB90DC" w14:textId="77777777" w:rsidTr="002770A9">
        <w:trPr>
          <w:cantSplit/>
        </w:trPr>
        <w:tc>
          <w:tcPr>
            <w:tcW w:w="2438" w:type="dxa"/>
            <w:gridSpan w:val="2"/>
            <w:vAlign w:val="center"/>
          </w:tcPr>
          <w:p w14:paraId="62A05D7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DC_5A_n79A</w:t>
            </w:r>
          </w:p>
        </w:tc>
        <w:tc>
          <w:tcPr>
            <w:tcW w:w="1559" w:type="dxa"/>
            <w:vAlign w:val="center"/>
          </w:tcPr>
          <w:p w14:paraId="3D2E62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DC_5A_n79A</w:t>
            </w:r>
          </w:p>
        </w:tc>
        <w:tc>
          <w:tcPr>
            <w:tcW w:w="993" w:type="dxa"/>
            <w:vAlign w:val="center"/>
          </w:tcPr>
          <w:p w14:paraId="379680A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vAlign w:val="center"/>
          </w:tcPr>
          <w:p w14:paraId="23D377D7" w14:textId="77777777" w:rsidR="00A67257" w:rsidRPr="008D6C3B" w:rsidRDefault="00A67257" w:rsidP="002770A9">
            <w:pPr>
              <w:pStyle w:val="TAL"/>
              <w:snapToGrid w:val="0"/>
              <w:jc w:val="both"/>
              <w:rPr>
                <w:rFonts w:cs="Arial"/>
                <w:szCs w:val="18"/>
                <w:lang w:val="it-IT"/>
              </w:rPr>
            </w:pPr>
            <w:r w:rsidRPr="008D6C3B">
              <w:rPr>
                <w:rFonts w:cs="Arial"/>
                <w:szCs w:val="18"/>
                <w:lang w:val="it-IT"/>
              </w:rPr>
              <w:t>Bo Liu, China Telecom</w:t>
            </w:r>
          </w:p>
        </w:tc>
        <w:tc>
          <w:tcPr>
            <w:tcW w:w="2410" w:type="dxa"/>
            <w:vAlign w:val="center"/>
          </w:tcPr>
          <w:p w14:paraId="02A94AC7" w14:textId="77777777" w:rsidR="00A67257" w:rsidRPr="008D6C3B" w:rsidRDefault="00C8650C" w:rsidP="002770A9">
            <w:pPr>
              <w:pStyle w:val="TAL"/>
              <w:snapToGrid w:val="0"/>
              <w:jc w:val="both"/>
              <w:rPr>
                <w:rFonts w:cs="Arial"/>
                <w:szCs w:val="18"/>
                <w:lang w:val="it-IT"/>
              </w:rPr>
            </w:pPr>
            <w:hyperlink r:id="rId15" w:history="1">
              <w:r w:rsidR="00A67257" w:rsidRPr="008D6C3B">
                <w:rPr>
                  <w:rFonts w:cs="Arial"/>
                  <w:szCs w:val="18"/>
                  <w:lang w:val="it-IT"/>
                </w:rPr>
                <w:t>liubo1.bri@chinatelecom.cn</w:t>
              </w:r>
            </w:hyperlink>
            <w:r w:rsidR="00A67257" w:rsidRPr="008D6C3B">
              <w:rPr>
                <w:rFonts w:cs="Arial"/>
                <w:szCs w:val="18"/>
                <w:lang w:val="it-IT"/>
              </w:rPr>
              <w:t xml:space="preserve"> </w:t>
            </w:r>
          </w:p>
        </w:tc>
        <w:tc>
          <w:tcPr>
            <w:tcW w:w="2268" w:type="dxa"/>
            <w:vAlign w:val="center"/>
          </w:tcPr>
          <w:p w14:paraId="33A65556" w14:textId="77777777" w:rsidR="00A67257" w:rsidRPr="008D6C3B" w:rsidRDefault="00A67257" w:rsidP="002770A9">
            <w:pPr>
              <w:pStyle w:val="TAL"/>
              <w:snapToGrid w:val="0"/>
              <w:jc w:val="both"/>
              <w:rPr>
                <w:rFonts w:cs="Arial"/>
                <w:szCs w:val="18"/>
                <w:lang w:val="it-IT"/>
              </w:rPr>
            </w:pPr>
            <w:r w:rsidRPr="008D6C3B">
              <w:rPr>
                <w:rFonts w:cs="Arial"/>
                <w:szCs w:val="18"/>
                <w:lang w:val="it-IT"/>
              </w:rPr>
              <w:t>OPPO, Huawei, HiSilicon, Xiaomi, Samsung</w:t>
            </w:r>
          </w:p>
        </w:tc>
        <w:tc>
          <w:tcPr>
            <w:tcW w:w="1404" w:type="dxa"/>
            <w:vAlign w:val="center"/>
          </w:tcPr>
          <w:p w14:paraId="0F24A20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0B69CD74"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2B060CDA" w14:textId="77777777" w:rsidTr="002770A9">
        <w:trPr>
          <w:cantSplit/>
        </w:trPr>
        <w:tc>
          <w:tcPr>
            <w:tcW w:w="2438" w:type="dxa"/>
            <w:gridSpan w:val="2"/>
            <w:vAlign w:val="center"/>
          </w:tcPr>
          <w:p w14:paraId="71F1513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DC_28_n8</w:t>
            </w:r>
          </w:p>
        </w:tc>
        <w:tc>
          <w:tcPr>
            <w:tcW w:w="1559" w:type="dxa"/>
            <w:vAlign w:val="center"/>
          </w:tcPr>
          <w:p w14:paraId="51C495A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DC_28_n8</w:t>
            </w:r>
          </w:p>
        </w:tc>
        <w:tc>
          <w:tcPr>
            <w:tcW w:w="993" w:type="dxa"/>
            <w:vAlign w:val="center"/>
          </w:tcPr>
          <w:p w14:paraId="7DADDAD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vAlign w:val="center"/>
          </w:tcPr>
          <w:p w14:paraId="11B16CA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 xml:space="preserve">Meng Wang, </w:t>
            </w:r>
            <w:r w:rsidRPr="008D6C3B">
              <w:rPr>
                <w:rFonts w:ascii="Arial" w:hAnsi="Arial" w:cs="Arial"/>
                <w:sz w:val="18"/>
                <w:szCs w:val="18"/>
                <w:lang w:val="it-IT"/>
              </w:rPr>
              <w:br/>
              <w:t>Telstra</w:t>
            </w:r>
          </w:p>
        </w:tc>
        <w:tc>
          <w:tcPr>
            <w:tcW w:w="2410" w:type="dxa"/>
            <w:vAlign w:val="center"/>
          </w:tcPr>
          <w:p w14:paraId="5EA14683" w14:textId="77777777" w:rsidR="00A67257" w:rsidRPr="008D6C3B" w:rsidRDefault="00C8650C" w:rsidP="002770A9">
            <w:pPr>
              <w:snapToGrid w:val="0"/>
              <w:spacing w:after="0"/>
              <w:jc w:val="both"/>
              <w:rPr>
                <w:rFonts w:ascii="Arial" w:hAnsi="Arial" w:cs="Arial"/>
                <w:sz w:val="18"/>
                <w:szCs w:val="18"/>
                <w:lang w:val="it-IT"/>
              </w:rPr>
            </w:pPr>
            <w:hyperlink r:id="rId16" w:history="1">
              <w:r w:rsidR="00A67257" w:rsidRPr="008D6C3B">
                <w:rPr>
                  <w:rFonts w:ascii="Arial" w:hAnsi="Arial" w:cs="Arial"/>
                  <w:sz w:val="18"/>
                  <w:szCs w:val="18"/>
                  <w:lang w:val="it-IT"/>
                </w:rPr>
                <w:t>meng.wang@team.telstra.com</w:t>
              </w:r>
            </w:hyperlink>
          </w:p>
        </w:tc>
        <w:tc>
          <w:tcPr>
            <w:tcW w:w="2268" w:type="dxa"/>
            <w:vAlign w:val="center"/>
          </w:tcPr>
          <w:p w14:paraId="6C1AEA4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Cohere Technologies</w:t>
            </w:r>
          </w:p>
        </w:tc>
        <w:tc>
          <w:tcPr>
            <w:tcW w:w="1404" w:type="dxa"/>
            <w:vAlign w:val="center"/>
          </w:tcPr>
          <w:p w14:paraId="5F99913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2164971E"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10878822" w14:textId="77777777" w:rsidTr="002770A9">
        <w:trPr>
          <w:cantSplit/>
        </w:trPr>
        <w:tc>
          <w:tcPr>
            <w:tcW w:w="2438" w:type="dxa"/>
            <w:gridSpan w:val="2"/>
            <w:vAlign w:val="center"/>
          </w:tcPr>
          <w:p w14:paraId="2227CE74"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DC_7A_n1A </w:t>
            </w:r>
          </w:p>
        </w:tc>
        <w:tc>
          <w:tcPr>
            <w:tcW w:w="1559" w:type="dxa"/>
            <w:vAlign w:val="center"/>
          </w:tcPr>
          <w:p w14:paraId="6C28080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993" w:type="dxa"/>
            <w:vAlign w:val="center"/>
          </w:tcPr>
          <w:p w14:paraId="56C84D0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vAlign w:val="center"/>
          </w:tcPr>
          <w:p w14:paraId="5D40F69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203FE26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4DDD7F6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456E7C06" w14:textId="559792A5" w:rsidR="00A67257" w:rsidRPr="008D6C3B" w:rsidRDefault="005F5F58"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vAlign w:val="center"/>
          </w:tcPr>
          <w:p w14:paraId="3A98BC96"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6FF9CBC8" w14:textId="77777777" w:rsidTr="002770A9">
        <w:trPr>
          <w:cantSplit/>
        </w:trPr>
        <w:tc>
          <w:tcPr>
            <w:tcW w:w="2438" w:type="dxa"/>
            <w:gridSpan w:val="2"/>
            <w:vAlign w:val="center"/>
          </w:tcPr>
          <w:p w14:paraId="3A7E385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DC_7A_n3A </w:t>
            </w:r>
          </w:p>
        </w:tc>
        <w:tc>
          <w:tcPr>
            <w:tcW w:w="1559" w:type="dxa"/>
            <w:vAlign w:val="center"/>
          </w:tcPr>
          <w:p w14:paraId="174395E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DC_7A_n3A</w:t>
            </w:r>
          </w:p>
        </w:tc>
        <w:tc>
          <w:tcPr>
            <w:tcW w:w="993" w:type="dxa"/>
            <w:vAlign w:val="center"/>
          </w:tcPr>
          <w:p w14:paraId="16DB93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vAlign w:val="center"/>
          </w:tcPr>
          <w:p w14:paraId="00C0AAE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7A6964E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38514E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22436CC2" w14:textId="46AE29F2" w:rsidR="00A67257" w:rsidRPr="008D6C3B" w:rsidRDefault="00460C92" w:rsidP="002770A9">
            <w:pPr>
              <w:pStyle w:val="TAL"/>
              <w:snapToGrid w:val="0"/>
              <w:jc w:val="both"/>
              <w:rPr>
                <w:rFonts w:cs="Arial"/>
                <w:szCs w:val="18"/>
                <w:lang w:val="it-IT"/>
              </w:rPr>
            </w:pPr>
            <w:r w:rsidRPr="00460C92">
              <w:rPr>
                <w:rFonts w:cs="Arial"/>
                <w:szCs w:val="18"/>
                <w:lang w:val="it-IT"/>
              </w:rPr>
              <w:t>Completed</w:t>
            </w:r>
          </w:p>
        </w:tc>
        <w:tc>
          <w:tcPr>
            <w:tcW w:w="3347" w:type="dxa"/>
            <w:vAlign w:val="center"/>
          </w:tcPr>
          <w:p w14:paraId="0FB00D45"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11D833D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BAEF1"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DC_7C_n28A </w:t>
            </w:r>
          </w:p>
        </w:tc>
        <w:tc>
          <w:tcPr>
            <w:tcW w:w="1559" w:type="dxa"/>
            <w:tcBorders>
              <w:top w:val="single" w:sz="4" w:space="0" w:color="auto"/>
              <w:left w:val="single" w:sz="4" w:space="0" w:color="auto"/>
              <w:bottom w:val="single" w:sz="4" w:space="0" w:color="auto"/>
              <w:right w:val="single" w:sz="4" w:space="0" w:color="auto"/>
            </w:tcBorders>
            <w:vAlign w:val="center"/>
          </w:tcPr>
          <w:p w14:paraId="244333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DC_7C_n28A</w:t>
            </w:r>
          </w:p>
        </w:tc>
        <w:tc>
          <w:tcPr>
            <w:tcW w:w="993" w:type="dxa"/>
            <w:tcBorders>
              <w:top w:val="single" w:sz="4" w:space="0" w:color="auto"/>
              <w:left w:val="single" w:sz="4" w:space="0" w:color="auto"/>
              <w:bottom w:val="single" w:sz="4" w:space="0" w:color="auto"/>
              <w:right w:val="single" w:sz="4" w:space="0" w:color="auto"/>
            </w:tcBorders>
            <w:vAlign w:val="center"/>
          </w:tcPr>
          <w:p w14:paraId="412E1B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0E66A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29AD06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839A1C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66016A59"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59C49A"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DL_7A_n28A _UL_7A_n28A (rel. 15)</w:t>
            </w:r>
          </w:p>
        </w:tc>
      </w:tr>
      <w:tr w:rsidR="00A67257" w:rsidRPr="000549BB" w14:paraId="0604AA6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49AE8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DC_7A_n71A</w:t>
            </w:r>
          </w:p>
        </w:tc>
        <w:tc>
          <w:tcPr>
            <w:tcW w:w="1559" w:type="dxa"/>
            <w:tcBorders>
              <w:top w:val="single" w:sz="4" w:space="0" w:color="auto"/>
              <w:left w:val="single" w:sz="4" w:space="0" w:color="auto"/>
              <w:bottom w:val="single" w:sz="4" w:space="0" w:color="auto"/>
              <w:right w:val="single" w:sz="4" w:space="0" w:color="auto"/>
            </w:tcBorders>
            <w:vAlign w:val="center"/>
          </w:tcPr>
          <w:p w14:paraId="5BB9285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DC_7A_n71A</w:t>
            </w:r>
          </w:p>
        </w:tc>
        <w:tc>
          <w:tcPr>
            <w:tcW w:w="993" w:type="dxa"/>
            <w:tcBorders>
              <w:top w:val="single" w:sz="4" w:space="0" w:color="auto"/>
              <w:left w:val="single" w:sz="4" w:space="0" w:color="auto"/>
              <w:bottom w:val="single" w:sz="4" w:space="0" w:color="auto"/>
              <w:right w:val="single" w:sz="4" w:space="0" w:color="auto"/>
            </w:tcBorders>
            <w:vAlign w:val="center"/>
          </w:tcPr>
          <w:p w14:paraId="694D6D6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6A82B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325D4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D578A1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 Rogers</w:t>
            </w:r>
          </w:p>
        </w:tc>
        <w:tc>
          <w:tcPr>
            <w:tcW w:w="1404" w:type="dxa"/>
            <w:tcBorders>
              <w:top w:val="single" w:sz="4" w:space="0" w:color="auto"/>
              <w:left w:val="single" w:sz="4" w:space="0" w:color="auto"/>
              <w:bottom w:val="single" w:sz="4" w:space="0" w:color="auto"/>
              <w:right w:val="single" w:sz="4" w:space="0" w:color="auto"/>
            </w:tcBorders>
            <w:vAlign w:val="center"/>
          </w:tcPr>
          <w:p w14:paraId="4259C45D"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EF11D"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53E0C17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09BBC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DC_7A_n77A</w:t>
            </w:r>
          </w:p>
        </w:tc>
        <w:tc>
          <w:tcPr>
            <w:tcW w:w="1559" w:type="dxa"/>
            <w:tcBorders>
              <w:top w:val="single" w:sz="4" w:space="0" w:color="auto"/>
              <w:left w:val="single" w:sz="4" w:space="0" w:color="auto"/>
              <w:bottom w:val="single" w:sz="4" w:space="0" w:color="auto"/>
              <w:right w:val="single" w:sz="4" w:space="0" w:color="auto"/>
            </w:tcBorders>
            <w:vAlign w:val="center"/>
          </w:tcPr>
          <w:p w14:paraId="1C74DDD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993" w:type="dxa"/>
            <w:tcBorders>
              <w:top w:val="single" w:sz="4" w:space="0" w:color="auto"/>
              <w:left w:val="single" w:sz="4" w:space="0" w:color="auto"/>
              <w:bottom w:val="single" w:sz="4" w:space="0" w:color="auto"/>
              <w:right w:val="single" w:sz="4" w:space="0" w:color="auto"/>
            </w:tcBorders>
            <w:vAlign w:val="center"/>
          </w:tcPr>
          <w:p w14:paraId="4A703FC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4B7CA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DF8DCF8" w14:textId="77777777" w:rsidR="00A67257" w:rsidRPr="008D6C3B" w:rsidRDefault="00C8650C" w:rsidP="002770A9">
            <w:pPr>
              <w:snapToGrid w:val="0"/>
              <w:spacing w:after="0"/>
              <w:jc w:val="both"/>
              <w:rPr>
                <w:rFonts w:ascii="Arial" w:hAnsi="Arial" w:cs="Arial"/>
                <w:sz w:val="18"/>
                <w:szCs w:val="18"/>
                <w:lang w:val="it-IT"/>
              </w:rPr>
            </w:pPr>
            <w:hyperlink r:id="rId17"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41DD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4CDE352E"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AB0B65"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46B9E47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DC_7A-7A_n77A</w:t>
            </w:r>
          </w:p>
        </w:tc>
        <w:tc>
          <w:tcPr>
            <w:tcW w:w="1559" w:type="dxa"/>
            <w:tcBorders>
              <w:top w:val="single" w:sz="4" w:space="0" w:color="auto"/>
              <w:left w:val="single" w:sz="4" w:space="0" w:color="auto"/>
              <w:bottom w:val="single" w:sz="4" w:space="0" w:color="auto"/>
              <w:right w:val="single" w:sz="4" w:space="0" w:color="auto"/>
            </w:tcBorders>
            <w:vAlign w:val="center"/>
          </w:tcPr>
          <w:p w14:paraId="467AE16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993" w:type="dxa"/>
            <w:tcBorders>
              <w:top w:val="single" w:sz="4" w:space="0" w:color="auto"/>
              <w:left w:val="single" w:sz="4" w:space="0" w:color="auto"/>
              <w:bottom w:val="single" w:sz="4" w:space="0" w:color="auto"/>
              <w:right w:val="single" w:sz="4" w:space="0" w:color="auto"/>
            </w:tcBorders>
            <w:vAlign w:val="center"/>
          </w:tcPr>
          <w:p w14:paraId="7325984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4F218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AC4F959" w14:textId="77777777" w:rsidR="00A67257" w:rsidRPr="008D6C3B" w:rsidRDefault="00C8650C" w:rsidP="002770A9">
            <w:pPr>
              <w:snapToGrid w:val="0"/>
              <w:spacing w:after="0"/>
              <w:jc w:val="both"/>
              <w:rPr>
                <w:rFonts w:ascii="Arial" w:hAnsi="Arial" w:cs="Arial"/>
                <w:sz w:val="18"/>
                <w:szCs w:val="18"/>
                <w:lang w:val="it-IT"/>
              </w:rPr>
            </w:pPr>
            <w:hyperlink r:id="rId18"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19EC0F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625DCAD3"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33AED9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DC_7A_n77A (new)</w:t>
            </w:r>
          </w:p>
        </w:tc>
      </w:tr>
      <w:tr w:rsidR="00A67257" w:rsidRPr="000549BB" w14:paraId="26222B1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E99E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7E3D3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2A3FE8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0CD68C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3A25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8CE3B2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BF641D" w14:textId="228C07A0" w:rsidR="00A67257" w:rsidRPr="008D6C3B" w:rsidRDefault="00184199" w:rsidP="002770A9">
            <w:pPr>
              <w:pStyle w:val="TAL"/>
              <w:snapToGrid w:val="0"/>
              <w:jc w:val="both"/>
              <w:rPr>
                <w:rFonts w:cs="Arial"/>
                <w:szCs w:val="18"/>
                <w:lang w:val="it-IT"/>
              </w:rPr>
            </w:pPr>
            <w:r w:rsidRPr="00184199">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70816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DC_7A_n78A (completed)</w:t>
            </w:r>
          </w:p>
        </w:tc>
      </w:tr>
      <w:tr w:rsidR="00A67257" w:rsidRPr="000549BB" w14:paraId="1B1A95C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DBA178"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 xml:space="preserve">DC_8A_n1A </w:t>
            </w:r>
          </w:p>
        </w:tc>
        <w:tc>
          <w:tcPr>
            <w:tcW w:w="1559" w:type="dxa"/>
            <w:tcBorders>
              <w:top w:val="single" w:sz="4" w:space="0" w:color="auto"/>
              <w:left w:val="single" w:sz="4" w:space="0" w:color="auto"/>
              <w:bottom w:val="single" w:sz="4" w:space="0" w:color="auto"/>
              <w:right w:val="single" w:sz="4" w:space="0" w:color="auto"/>
            </w:tcBorders>
            <w:vAlign w:val="center"/>
          </w:tcPr>
          <w:p w14:paraId="0FCE2E1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DC_8A_n1A</w:t>
            </w:r>
          </w:p>
        </w:tc>
        <w:tc>
          <w:tcPr>
            <w:tcW w:w="993" w:type="dxa"/>
            <w:tcBorders>
              <w:top w:val="single" w:sz="4" w:space="0" w:color="auto"/>
              <w:left w:val="single" w:sz="4" w:space="0" w:color="auto"/>
              <w:bottom w:val="single" w:sz="4" w:space="0" w:color="auto"/>
              <w:right w:val="single" w:sz="4" w:space="0" w:color="auto"/>
            </w:tcBorders>
            <w:vAlign w:val="center"/>
          </w:tcPr>
          <w:p w14:paraId="73CB1CB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2199C0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B849D6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9983E5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09D0825" w14:textId="710D4F60" w:rsidR="00A67257" w:rsidRPr="008D6C3B" w:rsidDel="00597620" w:rsidRDefault="0094182C" w:rsidP="002770A9">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34E3A2C"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63CCCEB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F1E85C"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DC_8A_n3A </w:t>
            </w:r>
          </w:p>
        </w:tc>
        <w:tc>
          <w:tcPr>
            <w:tcW w:w="1559" w:type="dxa"/>
            <w:tcBorders>
              <w:top w:val="single" w:sz="4" w:space="0" w:color="auto"/>
              <w:left w:val="single" w:sz="4" w:space="0" w:color="auto"/>
              <w:bottom w:val="single" w:sz="4" w:space="0" w:color="auto"/>
              <w:right w:val="single" w:sz="4" w:space="0" w:color="auto"/>
            </w:tcBorders>
            <w:vAlign w:val="center"/>
          </w:tcPr>
          <w:p w14:paraId="0C6BFA2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DC_8A_n3A</w:t>
            </w:r>
          </w:p>
        </w:tc>
        <w:tc>
          <w:tcPr>
            <w:tcW w:w="993" w:type="dxa"/>
            <w:tcBorders>
              <w:top w:val="single" w:sz="4" w:space="0" w:color="auto"/>
              <w:left w:val="single" w:sz="4" w:space="0" w:color="auto"/>
              <w:bottom w:val="single" w:sz="4" w:space="0" w:color="auto"/>
              <w:right w:val="single" w:sz="4" w:space="0" w:color="auto"/>
            </w:tcBorders>
            <w:vAlign w:val="center"/>
          </w:tcPr>
          <w:p w14:paraId="2569414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1FA0BB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0A0844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8FEBFD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011F86A" w14:textId="26AB164E" w:rsidR="00A67257" w:rsidRPr="008D6C3B" w:rsidRDefault="0094182C" w:rsidP="002770A9">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C73DC0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1FB6B6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22F19C"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DC_8A_n38A </w:t>
            </w:r>
          </w:p>
        </w:tc>
        <w:tc>
          <w:tcPr>
            <w:tcW w:w="1559" w:type="dxa"/>
            <w:tcBorders>
              <w:top w:val="single" w:sz="4" w:space="0" w:color="auto"/>
              <w:left w:val="single" w:sz="4" w:space="0" w:color="auto"/>
              <w:bottom w:val="single" w:sz="4" w:space="0" w:color="auto"/>
              <w:right w:val="single" w:sz="4" w:space="0" w:color="auto"/>
            </w:tcBorders>
            <w:vAlign w:val="center"/>
          </w:tcPr>
          <w:p w14:paraId="2E9BD12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DC_8A_n38A</w:t>
            </w:r>
          </w:p>
        </w:tc>
        <w:tc>
          <w:tcPr>
            <w:tcW w:w="993" w:type="dxa"/>
            <w:tcBorders>
              <w:top w:val="single" w:sz="4" w:space="0" w:color="auto"/>
              <w:left w:val="single" w:sz="4" w:space="0" w:color="auto"/>
              <w:bottom w:val="single" w:sz="4" w:space="0" w:color="auto"/>
              <w:right w:val="single" w:sz="4" w:space="0" w:color="auto"/>
            </w:tcBorders>
            <w:vAlign w:val="center"/>
          </w:tcPr>
          <w:p w14:paraId="2AB48D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BA845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183E35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BB46C5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3AC7415"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EE31DB"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78BD806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55691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DC_8A_n41A</w:t>
            </w:r>
          </w:p>
        </w:tc>
        <w:tc>
          <w:tcPr>
            <w:tcW w:w="1559" w:type="dxa"/>
            <w:tcBorders>
              <w:top w:val="single" w:sz="4" w:space="0" w:color="auto"/>
              <w:left w:val="single" w:sz="4" w:space="0" w:color="auto"/>
              <w:bottom w:val="single" w:sz="4" w:space="0" w:color="auto"/>
              <w:right w:val="single" w:sz="4" w:space="0" w:color="auto"/>
            </w:tcBorders>
            <w:vAlign w:val="center"/>
          </w:tcPr>
          <w:p w14:paraId="28ADD3E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2FA612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121192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DCE1C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72CCF7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7D20AC13" w14:textId="1F6A6BA6"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76418C"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3E2174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F3185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40FA0C2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53B07394"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4EDE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CB85C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1D85FB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44DDA8E8" w14:textId="67EE2DB6"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A59E8E"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2B_DL_8A_n41A_UL_8A_n41A</w:t>
            </w:r>
          </w:p>
          <w:p w14:paraId="1AC07200" w14:textId="77777777" w:rsidR="00A67257" w:rsidRPr="008D6C3B" w:rsidRDefault="00A67257" w:rsidP="002770A9">
            <w:pPr>
              <w:pStyle w:val="TAL"/>
              <w:snapToGrid w:val="0"/>
              <w:jc w:val="both"/>
              <w:rPr>
                <w:rFonts w:cs="Arial"/>
                <w:szCs w:val="18"/>
                <w:lang w:val="it-IT"/>
              </w:rPr>
            </w:pPr>
            <w:r w:rsidRPr="008D6C3B">
              <w:rPr>
                <w:rFonts w:cs="Arial"/>
                <w:szCs w:val="18"/>
                <w:lang w:val="it-IT"/>
              </w:rPr>
              <w:t>1B_DL_n41C_UL_n41A</w:t>
            </w:r>
          </w:p>
        </w:tc>
      </w:tr>
      <w:tr w:rsidR="00A67257" w:rsidRPr="000549BB" w14:paraId="0D45AE3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A30DB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51526EB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DC_8A_n41C</w:t>
            </w:r>
          </w:p>
        </w:tc>
        <w:tc>
          <w:tcPr>
            <w:tcW w:w="993" w:type="dxa"/>
            <w:tcBorders>
              <w:top w:val="single" w:sz="4" w:space="0" w:color="auto"/>
              <w:left w:val="single" w:sz="4" w:space="0" w:color="auto"/>
              <w:bottom w:val="single" w:sz="4" w:space="0" w:color="auto"/>
              <w:right w:val="single" w:sz="4" w:space="0" w:color="auto"/>
            </w:tcBorders>
            <w:vAlign w:val="center"/>
          </w:tcPr>
          <w:p w14:paraId="626F1E4D"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EA61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9A7F97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C1B5C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0C1DC89"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3642BF"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2B_DL_8A_n41C_UL_8A_n41A</w:t>
            </w:r>
          </w:p>
          <w:p w14:paraId="14AB5E19" w14:textId="77777777" w:rsidR="00A67257" w:rsidRPr="008D6C3B" w:rsidRDefault="00A67257" w:rsidP="002770A9">
            <w:pPr>
              <w:pStyle w:val="TAL"/>
              <w:snapToGrid w:val="0"/>
              <w:jc w:val="both"/>
              <w:rPr>
                <w:rFonts w:cs="Arial"/>
                <w:szCs w:val="18"/>
                <w:lang w:val="it-IT"/>
              </w:rPr>
            </w:pPr>
            <w:r w:rsidRPr="008D6C3B">
              <w:rPr>
                <w:rFonts w:cs="Arial"/>
                <w:szCs w:val="18"/>
                <w:lang w:val="it-IT"/>
              </w:rPr>
              <w:t>1B_DL_n41C_UL_n41C</w:t>
            </w:r>
          </w:p>
        </w:tc>
      </w:tr>
      <w:tr w:rsidR="00A67257" w:rsidRPr="000549BB" w14:paraId="7376B5A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39323F"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DC_8A_n41(2A)</w:t>
            </w:r>
          </w:p>
        </w:tc>
        <w:tc>
          <w:tcPr>
            <w:tcW w:w="1559" w:type="dxa"/>
            <w:tcBorders>
              <w:top w:val="single" w:sz="4" w:space="0" w:color="auto"/>
              <w:left w:val="single" w:sz="4" w:space="0" w:color="auto"/>
              <w:bottom w:val="single" w:sz="4" w:space="0" w:color="auto"/>
              <w:right w:val="single" w:sz="4" w:space="0" w:color="auto"/>
            </w:tcBorders>
            <w:vAlign w:val="center"/>
          </w:tcPr>
          <w:p w14:paraId="3E4972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22BC78F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7A861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E76BD5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C4B0AD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5EC0910" w14:textId="4FCA9C79"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2489AC"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2B_DL_8A_n41A_UL_8A_n41A</w:t>
            </w:r>
          </w:p>
          <w:p w14:paraId="23C263AD" w14:textId="77777777" w:rsidR="00A67257" w:rsidRPr="008D6C3B" w:rsidRDefault="00A67257" w:rsidP="002770A9">
            <w:pPr>
              <w:pStyle w:val="TAL"/>
              <w:snapToGrid w:val="0"/>
              <w:jc w:val="both"/>
              <w:rPr>
                <w:rFonts w:cs="Arial"/>
                <w:szCs w:val="18"/>
                <w:lang w:val="it-IT"/>
              </w:rPr>
            </w:pPr>
            <w:r w:rsidRPr="008D6C3B">
              <w:rPr>
                <w:rFonts w:cs="Arial"/>
                <w:szCs w:val="18"/>
                <w:lang w:val="it-IT"/>
              </w:rPr>
              <w:t>1B_DL_n41(2A)_UL_n41A</w:t>
            </w:r>
          </w:p>
        </w:tc>
      </w:tr>
      <w:tr w:rsidR="00740D4B" w:rsidRPr="000549BB" w14:paraId="6B7D5D6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C244873" w14:textId="77777777" w:rsidR="00740D4B" w:rsidRPr="008D6C3B" w:rsidRDefault="00740D4B" w:rsidP="002770A9">
            <w:pPr>
              <w:pStyle w:val="TAL"/>
              <w:snapToGrid w:val="0"/>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06FC29D7"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DC_8A_n79A</w:t>
            </w:r>
          </w:p>
        </w:tc>
        <w:tc>
          <w:tcPr>
            <w:tcW w:w="993" w:type="dxa"/>
            <w:tcBorders>
              <w:top w:val="single" w:sz="4" w:space="0" w:color="auto"/>
              <w:left w:val="single" w:sz="4" w:space="0" w:color="auto"/>
              <w:bottom w:val="single" w:sz="4" w:space="0" w:color="auto"/>
              <w:right w:val="single" w:sz="4" w:space="0" w:color="auto"/>
            </w:tcBorders>
            <w:vAlign w:val="center"/>
          </w:tcPr>
          <w:p w14:paraId="12DDCA37"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1A360CB" w14:textId="77777777" w:rsidR="00740D4B" w:rsidRPr="008D6C3B" w:rsidRDefault="00740D4B" w:rsidP="002770A9">
            <w:pPr>
              <w:pStyle w:val="TAL"/>
              <w:snapToGrid w:val="0"/>
              <w:jc w:val="both"/>
              <w:rPr>
                <w:rFonts w:cs="Arial"/>
                <w:szCs w:val="18"/>
                <w:lang w:val="it-IT"/>
              </w:rPr>
            </w:pPr>
            <w:r w:rsidRPr="008D6C3B">
              <w:rPr>
                <w:rFonts w:cs="Arial"/>
                <w:szCs w:val="18"/>
                <w:lang w:val="it-IT"/>
              </w:rPr>
              <w:t>Shengxiang, Guo,</w:t>
            </w:r>
          </w:p>
          <w:p w14:paraId="53C52A28"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DEF1546"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681008FA"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A3543E6" w14:textId="32E1AAD2" w:rsidR="00740D4B" w:rsidRPr="008D6C3B" w:rsidDel="00597620"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7AA9AA" w14:textId="77777777" w:rsidR="00740D4B" w:rsidRPr="008D6C3B" w:rsidRDefault="00740D4B" w:rsidP="002770A9">
            <w:pPr>
              <w:pStyle w:val="TAL"/>
              <w:snapToGrid w:val="0"/>
              <w:jc w:val="both"/>
              <w:rPr>
                <w:rFonts w:cs="Arial"/>
                <w:szCs w:val="18"/>
                <w:lang w:val="it-IT"/>
              </w:rPr>
            </w:pPr>
            <w:r w:rsidRPr="008D6C3B">
              <w:rPr>
                <w:rFonts w:cs="Arial"/>
                <w:szCs w:val="18"/>
                <w:lang w:val="it-IT"/>
              </w:rPr>
              <w:t>2B_DL_8A_n79A_UL_8A_n79A</w:t>
            </w:r>
          </w:p>
          <w:p w14:paraId="14CBDA2B" w14:textId="77777777" w:rsidR="00740D4B" w:rsidRPr="008D6C3B" w:rsidRDefault="00740D4B" w:rsidP="002770A9">
            <w:pPr>
              <w:pStyle w:val="TAL"/>
              <w:snapToGrid w:val="0"/>
              <w:jc w:val="both"/>
              <w:rPr>
                <w:rFonts w:cs="Arial"/>
                <w:szCs w:val="18"/>
                <w:lang w:val="it-IT"/>
              </w:rPr>
            </w:pPr>
            <w:r w:rsidRPr="008D6C3B">
              <w:rPr>
                <w:rFonts w:cs="Arial"/>
                <w:szCs w:val="18"/>
                <w:lang w:val="it-IT"/>
              </w:rPr>
              <w:t xml:space="preserve"> (completed in Rel.15)</w:t>
            </w:r>
          </w:p>
        </w:tc>
      </w:tr>
      <w:tr w:rsidR="00740D4B" w:rsidRPr="000549BB" w14:paraId="28D3A4F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74A0E4" w14:textId="77777777" w:rsidR="00740D4B" w:rsidRPr="008D6C3B" w:rsidRDefault="00740D4B" w:rsidP="002770A9">
            <w:pPr>
              <w:pStyle w:val="TAL"/>
              <w:snapToGrid w:val="0"/>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6C4D2377"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DC_8A_n79C</w:t>
            </w:r>
          </w:p>
        </w:tc>
        <w:tc>
          <w:tcPr>
            <w:tcW w:w="993" w:type="dxa"/>
            <w:tcBorders>
              <w:top w:val="single" w:sz="4" w:space="0" w:color="auto"/>
              <w:left w:val="single" w:sz="4" w:space="0" w:color="auto"/>
              <w:bottom w:val="single" w:sz="4" w:space="0" w:color="auto"/>
              <w:right w:val="single" w:sz="4" w:space="0" w:color="auto"/>
            </w:tcBorders>
            <w:vAlign w:val="center"/>
          </w:tcPr>
          <w:p w14:paraId="665687DC"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A6F809" w14:textId="77777777" w:rsidR="00740D4B" w:rsidRPr="008D6C3B" w:rsidRDefault="00740D4B" w:rsidP="002770A9">
            <w:pPr>
              <w:pStyle w:val="TAL"/>
              <w:snapToGrid w:val="0"/>
              <w:jc w:val="both"/>
              <w:rPr>
                <w:rFonts w:cs="Arial"/>
                <w:szCs w:val="18"/>
                <w:lang w:val="it-IT"/>
              </w:rPr>
            </w:pPr>
            <w:r w:rsidRPr="008D6C3B">
              <w:rPr>
                <w:rFonts w:cs="Arial"/>
                <w:szCs w:val="18"/>
                <w:lang w:val="it-IT"/>
              </w:rPr>
              <w:t>Shengxiang, Guo,</w:t>
            </w:r>
          </w:p>
          <w:p w14:paraId="40864770"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A6F692D"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1F22ED38"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9F33937" w14:textId="1662FCD4" w:rsidR="00740D4B" w:rsidRPr="008D6C3B" w:rsidDel="00597620"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E6AB7A" w14:textId="77777777" w:rsidR="00740D4B" w:rsidRPr="008D6C3B" w:rsidRDefault="00740D4B" w:rsidP="002770A9">
            <w:pPr>
              <w:pStyle w:val="TAL"/>
              <w:snapToGrid w:val="0"/>
              <w:jc w:val="both"/>
              <w:rPr>
                <w:rFonts w:cs="Arial"/>
                <w:szCs w:val="18"/>
                <w:lang w:val="it-IT"/>
              </w:rPr>
            </w:pPr>
            <w:r w:rsidRPr="008D6C3B">
              <w:rPr>
                <w:rFonts w:cs="Arial"/>
                <w:szCs w:val="18"/>
                <w:lang w:val="it-IT"/>
              </w:rPr>
              <w:t>2B_DL_8A_n79C_UL_8A_n79A  -- new</w:t>
            </w:r>
          </w:p>
          <w:p w14:paraId="064D3F84" w14:textId="77777777" w:rsidR="00740D4B" w:rsidRPr="008D6C3B" w:rsidRDefault="00740D4B" w:rsidP="002770A9">
            <w:pPr>
              <w:pStyle w:val="TAL"/>
              <w:snapToGrid w:val="0"/>
              <w:jc w:val="both"/>
              <w:rPr>
                <w:rFonts w:cs="Arial"/>
                <w:szCs w:val="18"/>
                <w:lang w:val="it-IT"/>
              </w:rPr>
            </w:pPr>
            <w:r w:rsidRPr="008D6C3B">
              <w:rPr>
                <w:rFonts w:cs="Arial"/>
                <w:szCs w:val="18"/>
                <w:lang w:val="it-IT"/>
              </w:rPr>
              <w:t>2B_DL_8A_n79A_UL_8A_n79A  -- new</w:t>
            </w:r>
          </w:p>
          <w:p w14:paraId="5C8A5669" w14:textId="77777777" w:rsidR="00740D4B" w:rsidRPr="008D6C3B" w:rsidRDefault="00740D4B" w:rsidP="002770A9">
            <w:pPr>
              <w:pStyle w:val="TAL"/>
              <w:snapToGrid w:val="0"/>
              <w:jc w:val="both"/>
              <w:rPr>
                <w:rFonts w:cs="Arial"/>
                <w:szCs w:val="18"/>
                <w:lang w:val="it-IT"/>
              </w:rPr>
            </w:pPr>
          </w:p>
          <w:p w14:paraId="4221E179" w14:textId="77777777" w:rsidR="00740D4B" w:rsidRPr="008D6C3B" w:rsidRDefault="00740D4B" w:rsidP="002770A9">
            <w:pPr>
              <w:pStyle w:val="TAL"/>
              <w:snapToGrid w:val="0"/>
              <w:jc w:val="both"/>
              <w:rPr>
                <w:rFonts w:cs="Arial"/>
                <w:szCs w:val="18"/>
                <w:lang w:val="it-IT"/>
              </w:rPr>
            </w:pPr>
          </w:p>
        </w:tc>
      </w:tr>
      <w:tr w:rsidR="00A67257" w:rsidRPr="000549BB" w14:paraId="2311F55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6B7E0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68CFA40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DC_12A_n71A</w:t>
            </w:r>
          </w:p>
        </w:tc>
        <w:tc>
          <w:tcPr>
            <w:tcW w:w="993" w:type="dxa"/>
            <w:tcBorders>
              <w:top w:val="single" w:sz="4" w:space="0" w:color="auto"/>
              <w:left w:val="single" w:sz="4" w:space="0" w:color="auto"/>
              <w:bottom w:val="single" w:sz="4" w:space="0" w:color="auto"/>
              <w:right w:val="single" w:sz="4" w:space="0" w:color="auto"/>
            </w:tcBorders>
            <w:vAlign w:val="center"/>
          </w:tcPr>
          <w:p w14:paraId="00D431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8950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9E097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826F6B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9D315B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F58591"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32998AC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D4F5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DC_13A_n71A</w:t>
            </w:r>
          </w:p>
        </w:tc>
        <w:tc>
          <w:tcPr>
            <w:tcW w:w="1559" w:type="dxa"/>
            <w:tcBorders>
              <w:top w:val="single" w:sz="4" w:space="0" w:color="auto"/>
              <w:left w:val="single" w:sz="4" w:space="0" w:color="auto"/>
              <w:bottom w:val="single" w:sz="4" w:space="0" w:color="auto"/>
              <w:right w:val="single" w:sz="4" w:space="0" w:color="auto"/>
            </w:tcBorders>
            <w:vAlign w:val="center"/>
          </w:tcPr>
          <w:p w14:paraId="4AD97C7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DC_13A_n71A</w:t>
            </w:r>
          </w:p>
        </w:tc>
        <w:tc>
          <w:tcPr>
            <w:tcW w:w="993" w:type="dxa"/>
            <w:tcBorders>
              <w:top w:val="single" w:sz="4" w:space="0" w:color="auto"/>
              <w:left w:val="single" w:sz="4" w:space="0" w:color="auto"/>
              <w:bottom w:val="single" w:sz="4" w:space="0" w:color="auto"/>
              <w:right w:val="single" w:sz="4" w:space="0" w:color="auto"/>
            </w:tcBorders>
            <w:vAlign w:val="center"/>
          </w:tcPr>
          <w:p w14:paraId="1487F1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E5A655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CEDFD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12D0F2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AB7241" w14:textId="124B2975" w:rsidR="00A67257" w:rsidRPr="008D6C3B" w:rsidDel="00597620"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B2A10"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1C4D2CE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6E659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DC_19A_n79C</w:t>
            </w:r>
          </w:p>
        </w:tc>
        <w:tc>
          <w:tcPr>
            <w:tcW w:w="1559" w:type="dxa"/>
            <w:tcBorders>
              <w:top w:val="single" w:sz="4" w:space="0" w:color="auto"/>
              <w:left w:val="single" w:sz="4" w:space="0" w:color="auto"/>
              <w:bottom w:val="single" w:sz="4" w:space="0" w:color="auto"/>
              <w:right w:val="single" w:sz="4" w:space="0" w:color="auto"/>
            </w:tcBorders>
            <w:vAlign w:val="center"/>
          </w:tcPr>
          <w:p w14:paraId="713B1AA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DC_19A_n79C</w:t>
            </w:r>
          </w:p>
        </w:tc>
        <w:tc>
          <w:tcPr>
            <w:tcW w:w="993" w:type="dxa"/>
            <w:tcBorders>
              <w:top w:val="single" w:sz="4" w:space="0" w:color="auto"/>
              <w:left w:val="single" w:sz="4" w:space="0" w:color="auto"/>
              <w:bottom w:val="single" w:sz="4" w:space="0" w:color="auto"/>
              <w:right w:val="single" w:sz="4" w:space="0" w:color="auto"/>
            </w:tcBorders>
            <w:vAlign w:val="center"/>
          </w:tcPr>
          <w:p w14:paraId="037A74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D7FC3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7F342E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A5BC82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E1B6234"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B93486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DC_19A_n79C_UL_19A_n79A</w:t>
            </w:r>
            <w:r w:rsidRPr="008D6C3B">
              <w:rPr>
                <w:rFonts w:cs="Arial"/>
                <w:szCs w:val="18"/>
                <w:lang w:val="it-IT"/>
              </w:rPr>
              <w:br/>
              <w:t>CA_n79C_UL_n79C</w:t>
            </w:r>
          </w:p>
        </w:tc>
      </w:tr>
      <w:tr w:rsidR="00A67257" w:rsidRPr="000549BB" w14:paraId="3D7B605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C13898"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DC_19A_n78C</w:t>
            </w:r>
          </w:p>
        </w:tc>
        <w:tc>
          <w:tcPr>
            <w:tcW w:w="1559" w:type="dxa"/>
            <w:tcBorders>
              <w:top w:val="single" w:sz="4" w:space="0" w:color="auto"/>
              <w:left w:val="single" w:sz="4" w:space="0" w:color="auto"/>
              <w:bottom w:val="single" w:sz="4" w:space="0" w:color="auto"/>
              <w:right w:val="single" w:sz="4" w:space="0" w:color="auto"/>
            </w:tcBorders>
            <w:vAlign w:val="center"/>
          </w:tcPr>
          <w:p w14:paraId="2AA4F76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DC_19A_n78C</w:t>
            </w:r>
          </w:p>
        </w:tc>
        <w:tc>
          <w:tcPr>
            <w:tcW w:w="993" w:type="dxa"/>
            <w:tcBorders>
              <w:top w:val="single" w:sz="4" w:space="0" w:color="auto"/>
              <w:left w:val="single" w:sz="4" w:space="0" w:color="auto"/>
              <w:bottom w:val="single" w:sz="4" w:space="0" w:color="auto"/>
              <w:right w:val="single" w:sz="4" w:space="0" w:color="auto"/>
            </w:tcBorders>
            <w:vAlign w:val="center"/>
          </w:tcPr>
          <w:p w14:paraId="15B448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60130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0C7EC6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0C62A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D65CBF3"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54E075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DC_19A_n78C_UL_19A_n78A</w:t>
            </w:r>
          </w:p>
        </w:tc>
      </w:tr>
      <w:tr w:rsidR="00A67257" w:rsidRPr="000549BB" w14:paraId="15A3847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2B4F4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DC_19A_n77C</w:t>
            </w:r>
          </w:p>
        </w:tc>
        <w:tc>
          <w:tcPr>
            <w:tcW w:w="1559" w:type="dxa"/>
            <w:tcBorders>
              <w:top w:val="single" w:sz="4" w:space="0" w:color="auto"/>
              <w:left w:val="single" w:sz="4" w:space="0" w:color="auto"/>
              <w:bottom w:val="single" w:sz="4" w:space="0" w:color="auto"/>
              <w:right w:val="single" w:sz="4" w:space="0" w:color="auto"/>
            </w:tcBorders>
            <w:vAlign w:val="center"/>
          </w:tcPr>
          <w:p w14:paraId="358E468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DC_19A_n77C</w:t>
            </w:r>
          </w:p>
        </w:tc>
        <w:tc>
          <w:tcPr>
            <w:tcW w:w="993" w:type="dxa"/>
            <w:tcBorders>
              <w:top w:val="single" w:sz="4" w:space="0" w:color="auto"/>
              <w:left w:val="single" w:sz="4" w:space="0" w:color="auto"/>
              <w:bottom w:val="single" w:sz="4" w:space="0" w:color="auto"/>
              <w:right w:val="single" w:sz="4" w:space="0" w:color="auto"/>
            </w:tcBorders>
            <w:vAlign w:val="center"/>
          </w:tcPr>
          <w:p w14:paraId="2E3508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A182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619BED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BA849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27C4EF8"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EE64F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DC_19A_n77C_UL_19A_n77A</w:t>
            </w:r>
          </w:p>
        </w:tc>
      </w:tr>
      <w:tr w:rsidR="00A67257" w:rsidRPr="000549BB" w14:paraId="02C8FE2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1E6A74"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DC_20A_n1A </w:t>
            </w:r>
          </w:p>
        </w:tc>
        <w:tc>
          <w:tcPr>
            <w:tcW w:w="1559" w:type="dxa"/>
            <w:tcBorders>
              <w:top w:val="single" w:sz="4" w:space="0" w:color="auto"/>
              <w:left w:val="single" w:sz="4" w:space="0" w:color="auto"/>
              <w:bottom w:val="single" w:sz="4" w:space="0" w:color="auto"/>
              <w:right w:val="single" w:sz="4" w:space="0" w:color="auto"/>
            </w:tcBorders>
            <w:vAlign w:val="center"/>
          </w:tcPr>
          <w:p w14:paraId="52E6C31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DC_20A_n1A</w:t>
            </w:r>
          </w:p>
        </w:tc>
        <w:tc>
          <w:tcPr>
            <w:tcW w:w="993" w:type="dxa"/>
            <w:tcBorders>
              <w:top w:val="single" w:sz="4" w:space="0" w:color="auto"/>
              <w:left w:val="single" w:sz="4" w:space="0" w:color="auto"/>
              <w:bottom w:val="single" w:sz="4" w:space="0" w:color="auto"/>
              <w:right w:val="single" w:sz="4" w:space="0" w:color="auto"/>
            </w:tcBorders>
            <w:vAlign w:val="center"/>
          </w:tcPr>
          <w:p w14:paraId="79D68F0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73B26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341575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CC17A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58859E8" w14:textId="0C836EB4" w:rsidR="00A67257" w:rsidRPr="008D6C3B" w:rsidDel="00597620" w:rsidRDefault="00135F72" w:rsidP="002770A9">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EDE07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25B4C7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CA5470"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DC_20A_n3A </w:t>
            </w:r>
          </w:p>
        </w:tc>
        <w:tc>
          <w:tcPr>
            <w:tcW w:w="1559" w:type="dxa"/>
            <w:tcBorders>
              <w:top w:val="single" w:sz="4" w:space="0" w:color="auto"/>
              <w:left w:val="single" w:sz="4" w:space="0" w:color="auto"/>
              <w:bottom w:val="single" w:sz="4" w:space="0" w:color="auto"/>
              <w:right w:val="single" w:sz="4" w:space="0" w:color="auto"/>
            </w:tcBorders>
            <w:vAlign w:val="center"/>
          </w:tcPr>
          <w:p w14:paraId="341630B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DC_20A_n3A</w:t>
            </w:r>
          </w:p>
        </w:tc>
        <w:tc>
          <w:tcPr>
            <w:tcW w:w="993" w:type="dxa"/>
            <w:tcBorders>
              <w:top w:val="single" w:sz="4" w:space="0" w:color="auto"/>
              <w:left w:val="single" w:sz="4" w:space="0" w:color="auto"/>
              <w:bottom w:val="single" w:sz="4" w:space="0" w:color="auto"/>
              <w:right w:val="single" w:sz="4" w:space="0" w:color="auto"/>
            </w:tcBorders>
            <w:vAlign w:val="center"/>
          </w:tcPr>
          <w:p w14:paraId="5257E02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103E31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CF60C3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640AC5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A20958B" w14:textId="293AA3FE" w:rsidR="00A67257" w:rsidRPr="008D6C3B" w:rsidRDefault="00135F72" w:rsidP="002770A9">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15CCB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0012832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905B3A"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 xml:space="preserve">DC_20A_n38A </w:t>
            </w:r>
          </w:p>
        </w:tc>
        <w:tc>
          <w:tcPr>
            <w:tcW w:w="1559" w:type="dxa"/>
            <w:tcBorders>
              <w:top w:val="single" w:sz="4" w:space="0" w:color="auto"/>
              <w:left w:val="single" w:sz="4" w:space="0" w:color="auto"/>
              <w:bottom w:val="single" w:sz="4" w:space="0" w:color="auto"/>
              <w:right w:val="single" w:sz="4" w:space="0" w:color="auto"/>
            </w:tcBorders>
            <w:vAlign w:val="center"/>
          </w:tcPr>
          <w:p w14:paraId="2408812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DC_20A_n38A</w:t>
            </w:r>
          </w:p>
        </w:tc>
        <w:tc>
          <w:tcPr>
            <w:tcW w:w="993" w:type="dxa"/>
            <w:tcBorders>
              <w:top w:val="single" w:sz="4" w:space="0" w:color="auto"/>
              <w:left w:val="single" w:sz="4" w:space="0" w:color="auto"/>
              <w:bottom w:val="single" w:sz="4" w:space="0" w:color="auto"/>
              <w:right w:val="single" w:sz="4" w:space="0" w:color="auto"/>
            </w:tcBorders>
            <w:vAlign w:val="center"/>
          </w:tcPr>
          <w:p w14:paraId="7550BBF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548E9E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941E25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F93F50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A2BB87A" w14:textId="53015F64" w:rsidR="00A67257" w:rsidRPr="005D0E1C" w:rsidRDefault="005D0E1C" w:rsidP="002770A9">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50FD4F"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BD4070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3D9B7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DC_20A_n41A</w:t>
            </w:r>
          </w:p>
        </w:tc>
        <w:tc>
          <w:tcPr>
            <w:tcW w:w="1559" w:type="dxa"/>
            <w:tcBorders>
              <w:top w:val="single" w:sz="4" w:space="0" w:color="auto"/>
              <w:left w:val="single" w:sz="4" w:space="0" w:color="auto"/>
              <w:bottom w:val="single" w:sz="4" w:space="0" w:color="auto"/>
              <w:right w:val="single" w:sz="4" w:space="0" w:color="auto"/>
            </w:tcBorders>
            <w:vAlign w:val="center"/>
          </w:tcPr>
          <w:p w14:paraId="13824E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DC_20A_n41A</w:t>
            </w:r>
          </w:p>
        </w:tc>
        <w:tc>
          <w:tcPr>
            <w:tcW w:w="993" w:type="dxa"/>
            <w:tcBorders>
              <w:top w:val="single" w:sz="4" w:space="0" w:color="auto"/>
              <w:left w:val="single" w:sz="4" w:space="0" w:color="auto"/>
              <w:bottom w:val="single" w:sz="4" w:space="0" w:color="auto"/>
              <w:right w:val="single" w:sz="4" w:space="0" w:color="auto"/>
            </w:tcBorders>
            <w:vAlign w:val="center"/>
          </w:tcPr>
          <w:p w14:paraId="091A6C4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B9CB7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3C094D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1ABD7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E280E1"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676EFA2"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1FF3FB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1E549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DC_20A_n50A</w:t>
            </w:r>
          </w:p>
        </w:tc>
        <w:tc>
          <w:tcPr>
            <w:tcW w:w="1559" w:type="dxa"/>
            <w:tcBorders>
              <w:top w:val="single" w:sz="4" w:space="0" w:color="auto"/>
              <w:left w:val="single" w:sz="4" w:space="0" w:color="auto"/>
              <w:bottom w:val="single" w:sz="4" w:space="0" w:color="auto"/>
              <w:right w:val="single" w:sz="4" w:space="0" w:color="auto"/>
            </w:tcBorders>
            <w:vAlign w:val="center"/>
          </w:tcPr>
          <w:p w14:paraId="56A0BFE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DC_20A_n50A</w:t>
            </w:r>
          </w:p>
        </w:tc>
        <w:tc>
          <w:tcPr>
            <w:tcW w:w="993" w:type="dxa"/>
            <w:tcBorders>
              <w:top w:val="single" w:sz="4" w:space="0" w:color="auto"/>
              <w:left w:val="single" w:sz="4" w:space="0" w:color="auto"/>
              <w:bottom w:val="single" w:sz="4" w:space="0" w:color="auto"/>
              <w:right w:val="single" w:sz="4" w:space="0" w:color="auto"/>
            </w:tcBorders>
            <w:vAlign w:val="center"/>
          </w:tcPr>
          <w:p w14:paraId="6FF016F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AD746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15713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64A4E8C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5840207" w14:textId="76B56A19" w:rsidR="00A67257" w:rsidRPr="005D0E1C" w:rsidRDefault="005D0E1C" w:rsidP="002770A9">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4E7C31"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B86136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3D0AA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DC_21A_n77C</w:t>
            </w:r>
          </w:p>
        </w:tc>
        <w:tc>
          <w:tcPr>
            <w:tcW w:w="1559" w:type="dxa"/>
            <w:tcBorders>
              <w:top w:val="single" w:sz="4" w:space="0" w:color="auto"/>
              <w:left w:val="single" w:sz="4" w:space="0" w:color="auto"/>
              <w:bottom w:val="single" w:sz="4" w:space="0" w:color="auto"/>
              <w:right w:val="single" w:sz="4" w:space="0" w:color="auto"/>
            </w:tcBorders>
            <w:vAlign w:val="center"/>
          </w:tcPr>
          <w:p w14:paraId="78CD9B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DC_21A_n77C</w:t>
            </w:r>
          </w:p>
        </w:tc>
        <w:tc>
          <w:tcPr>
            <w:tcW w:w="993" w:type="dxa"/>
            <w:tcBorders>
              <w:top w:val="single" w:sz="4" w:space="0" w:color="auto"/>
              <w:left w:val="single" w:sz="4" w:space="0" w:color="auto"/>
              <w:bottom w:val="single" w:sz="4" w:space="0" w:color="auto"/>
              <w:right w:val="single" w:sz="4" w:space="0" w:color="auto"/>
            </w:tcBorders>
            <w:vAlign w:val="center"/>
          </w:tcPr>
          <w:p w14:paraId="02D6557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39A2B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93C73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C4E68A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1219F2"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C7A511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DC_21A_n77C_UL_21A_n77A</w:t>
            </w:r>
            <w:r w:rsidRPr="008D6C3B">
              <w:rPr>
                <w:rFonts w:cs="Arial"/>
                <w:szCs w:val="18"/>
                <w:lang w:val="it-IT"/>
              </w:rPr>
              <w:br/>
              <w:t>CA_n77C_UL_n77C</w:t>
            </w:r>
          </w:p>
        </w:tc>
      </w:tr>
      <w:tr w:rsidR="00A67257" w:rsidRPr="000549BB" w14:paraId="6E64B29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A3692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DC_21A_n78C</w:t>
            </w:r>
          </w:p>
        </w:tc>
        <w:tc>
          <w:tcPr>
            <w:tcW w:w="1559" w:type="dxa"/>
            <w:tcBorders>
              <w:top w:val="single" w:sz="4" w:space="0" w:color="auto"/>
              <w:left w:val="single" w:sz="4" w:space="0" w:color="auto"/>
              <w:bottom w:val="single" w:sz="4" w:space="0" w:color="auto"/>
              <w:right w:val="single" w:sz="4" w:space="0" w:color="auto"/>
            </w:tcBorders>
            <w:vAlign w:val="center"/>
          </w:tcPr>
          <w:p w14:paraId="2504E37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DC_21A_n78C</w:t>
            </w:r>
          </w:p>
        </w:tc>
        <w:tc>
          <w:tcPr>
            <w:tcW w:w="993" w:type="dxa"/>
            <w:tcBorders>
              <w:top w:val="single" w:sz="4" w:space="0" w:color="auto"/>
              <w:left w:val="single" w:sz="4" w:space="0" w:color="auto"/>
              <w:bottom w:val="single" w:sz="4" w:space="0" w:color="auto"/>
              <w:right w:val="single" w:sz="4" w:space="0" w:color="auto"/>
            </w:tcBorders>
            <w:vAlign w:val="center"/>
          </w:tcPr>
          <w:p w14:paraId="47981D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BB66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D5E358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238C8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68EB71"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1D341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DC_21A_n78C_UL_21A_n78A</w:t>
            </w:r>
            <w:r w:rsidRPr="008D6C3B">
              <w:rPr>
                <w:rFonts w:cs="Arial"/>
                <w:szCs w:val="18"/>
                <w:lang w:val="it-IT"/>
              </w:rPr>
              <w:br/>
              <w:t>CA_n78C_UL_n78C</w:t>
            </w:r>
          </w:p>
        </w:tc>
      </w:tr>
      <w:tr w:rsidR="00A67257" w:rsidRPr="000549BB" w14:paraId="4C2B37F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235ED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DC_21A_n79C</w:t>
            </w:r>
          </w:p>
        </w:tc>
        <w:tc>
          <w:tcPr>
            <w:tcW w:w="1559" w:type="dxa"/>
            <w:tcBorders>
              <w:top w:val="single" w:sz="4" w:space="0" w:color="auto"/>
              <w:left w:val="single" w:sz="4" w:space="0" w:color="auto"/>
              <w:bottom w:val="single" w:sz="4" w:space="0" w:color="auto"/>
              <w:right w:val="single" w:sz="4" w:space="0" w:color="auto"/>
            </w:tcBorders>
            <w:vAlign w:val="center"/>
          </w:tcPr>
          <w:p w14:paraId="6FF9080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DC_21A_n79C</w:t>
            </w:r>
          </w:p>
        </w:tc>
        <w:tc>
          <w:tcPr>
            <w:tcW w:w="993" w:type="dxa"/>
            <w:tcBorders>
              <w:top w:val="single" w:sz="4" w:space="0" w:color="auto"/>
              <w:left w:val="single" w:sz="4" w:space="0" w:color="auto"/>
              <w:bottom w:val="single" w:sz="4" w:space="0" w:color="auto"/>
              <w:right w:val="single" w:sz="4" w:space="0" w:color="auto"/>
            </w:tcBorders>
            <w:vAlign w:val="center"/>
          </w:tcPr>
          <w:p w14:paraId="3FB61D2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8886F8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52A6CA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796EC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3F80BED"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DEE5B2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DC_21A_n79C_UL_21A_n79A</w:t>
            </w:r>
            <w:r w:rsidRPr="008D6C3B">
              <w:rPr>
                <w:rFonts w:cs="Arial"/>
                <w:szCs w:val="18"/>
                <w:lang w:val="it-IT"/>
              </w:rPr>
              <w:br/>
              <w:t>CA_n79C_UL_n79C</w:t>
            </w:r>
          </w:p>
        </w:tc>
      </w:tr>
      <w:tr w:rsidR="00A67257" w:rsidRPr="000549BB" w14:paraId="274EE12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0EC7F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DC_28A_n41A</w:t>
            </w:r>
          </w:p>
        </w:tc>
        <w:tc>
          <w:tcPr>
            <w:tcW w:w="1559" w:type="dxa"/>
            <w:tcBorders>
              <w:top w:val="single" w:sz="4" w:space="0" w:color="auto"/>
              <w:left w:val="single" w:sz="4" w:space="0" w:color="auto"/>
              <w:bottom w:val="single" w:sz="4" w:space="0" w:color="auto"/>
              <w:right w:val="single" w:sz="4" w:space="0" w:color="auto"/>
            </w:tcBorders>
            <w:vAlign w:val="center"/>
          </w:tcPr>
          <w:p w14:paraId="1F19076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DC_28A_n41A</w:t>
            </w:r>
          </w:p>
        </w:tc>
        <w:tc>
          <w:tcPr>
            <w:tcW w:w="993" w:type="dxa"/>
            <w:tcBorders>
              <w:top w:val="single" w:sz="4" w:space="0" w:color="auto"/>
              <w:left w:val="single" w:sz="4" w:space="0" w:color="auto"/>
              <w:bottom w:val="single" w:sz="4" w:space="0" w:color="auto"/>
              <w:right w:val="single" w:sz="4" w:space="0" w:color="auto"/>
            </w:tcBorders>
            <w:vAlign w:val="center"/>
          </w:tcPr>
          <w:p w14:paraId="1E3E8D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D1F97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25B17F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B3A6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6182C37" w14:textId="5F592F74"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650A75"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0527239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1F726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DC_28A_n50A</w:t>
            </w:r>
          </w:p>
        </w:tc>
        <w:tc>
          <w:tcPr>
            <w:tcW w:w="1559" w:type="dxa"/>
            <w:tcBorders>
              <w:top w:val="single" w:sz="4" w:space="0" w:color="auto"/>
              <w:left w:val="single" w:sz="4" w:space="0" w:color="auto"/>
              <w:bottom w:val="single" w:sz="4" w:space="0" w:color="auto"/>
              <w:right w:val="single" w:sz="4" w:space="0" w:color="auto"/>
            </w:tcBorders>
            <w:vAlign w:val="center"/>
          </w:tcPr>
          <w:p w14:paraId="0975855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DC_28A_n50A</w:t>
            </w:r>
          </w:p>
        </w:tc>
        <w:tc>
          <w:tcPr>
            <w:tcW w:w="993" w:type="dxa"/>
            <w:tcBorders>
              <w:top w:val="single" w:sz="4" w:space="0" w:color="auto"/>
              <w:left w:val="single" w:sz="4" w:space="0" w:color="auto"/>
              <w:bottom w:val="single" w:sz="4" w:space="0" w:color="auto"/>
              <w:right w:val="single" w:sz="4" w:space="0" w:color="auto"/>
            </w:tcBorders>
            <w:vAlign w:val="center"/>
          </w:tcPr>
          <w:p w14:paraId="7C89D20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E4ADB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28C4C48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FB40C1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5941A0A8" w14:textId="7ECDA03B"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BD2AFE"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700080E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8C74F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2C6F711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DC_38C_n1A</w:t>
            </w:r>
          </w:p>
        </w:tc>
        <w:tc>
          <w:tcPr>
            <w:tcW w:w="993" w:type="dxa"/>
            <w:tcBorders>
              <w:top w:val="single" w:sz="4" w:space="0" w:color="auto"/>
              <w:left w:val="single" w:sz="4" w:space="0" w:color="auto"/>
              <w:bottom w:val="single" w:sz="4" w:space="0" w:color="auto"/>
              <w:right w:val="single" w:sz="4" w:space="0" w:color="auto"/>
            </w:tcBorders>
            <w:vAlign w:val="center"/>
          </w:tcPr>
          <w:p w14:paraId="4A53090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E8F154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2314C8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1557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348BD8E"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9CBCB7"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DL_38A_n1A _UL_38A_n1A (new)</w:t>
            </w:r>
          </w:p>
        </w:tc>
      </w:tr>
      <w:tr w:rsidR="00A67257" w:rsidRPr="000549BB" w14:paraId="1BDE399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5F4377"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07AC02C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993" w:type="dxa"/>
            <w:tcBorders>
              <w:top w:val="single" w:sz="4" w:space="0" w:color="auto"/>
              <w:left w:val="single" w:sz="4" w:space="0" w:color="auto"/>
              <w:bottom w:val="single" w:sz="4" w:space="0" w:color="auto"/>
              <w:right w:val="single" w:sz="4" w:space="0" w:color="auto"/>
            </w:tcBorders>
            <w:vAlign w:val="center"/>
          </w:tcPr>
          <w:p w14:paraId="6CF337E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9B467D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8FFA11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1D45D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B01B5AC"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BA3897D"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DL_38A_n1A _UL_38A_n1A (new)</w:t>
            </w:r>
          </w:p>
        </w:tc>
      </w:tr>
      <w:tr w:rsidR="00A67257" w:rsidRPr="000549BB" w14:paraId="1446C70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53D34F"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DC_38A_n1A </w:t>
            </w:r>
          </w:p>
        </w:tc>
        <w:tc>
          <w:tcPr>
            <w:tcW w:w="1559" w:type="dxa"/>
            <w:tcBorders>
              <w:top w:val="single" w:sz="4" w:space="0" w:color="auto"/>
              <w:left w:val="single" w:sz="4" w:space="0" w:color="auto"/>
              <w:bottom w:val="single" w:sz="4" w:space="0" w:color="auto"/>
              <w:right w:val="single" w:sz="4" w:space="0" w:color="auto"/>
            </w:tcBorders>
            <w:vAlign w:val="center"/>
          </w:tcPr>
          <w:p w14:paraId="25DE50C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993" w:type="dxa"/>
            <w:tcBorders>
              <w:top w:val="single" w:sz="4" w:space="0" w:color="auto"/>
              <w:left w:val="single" w:sz="4" w:space="0" w:color="auto"/>
              <w:bottom w:val="single" w:sz="4" w:space="0" w:color="auto"/>
              <w:right w:val="single" w:sz="4" w:space="0" w:color="auto"/>
            </w:tcBorders>
            <w:vAlign w:val="center"/>
          </w:tcPr>
          <w:p w14:paraId="5CCE667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53CF01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DD28F0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1C695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A5A91EC"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9CFA9B"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785E4C6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4F2725"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499DA61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DC_38C_n3A</w:t>
            </w:r>
          </w:p>
        </w:tc>
        <w:tc>
          <w:tcPr>
            <w:tcW w:w="993" w:type="dxa"/>
            <w:tcBorders>
              <w:top w:val="single" w:sz="4" w:space="0" w:color="auto"/>
              <w:left w:val="single" w:sz="4" w:space="0" w:color="auto"/>
              <w:bottom w:val="single" w:sz="4" w:space="0" w:color="auto"/>
              <w:right w:val="single" w:sz="4" w:space="0" w:color="auto"/>
            </w:tcBorders>
            <w:vAlign w:val="center"/>
          </w:tcPr>
          <w:p w14:paraId="3FF9665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DD81B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69D4BC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1B71824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C9F242C"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03B920A"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DL_38A_n3A _UL_38A_n3A (new)</w:t>
            </w:r>
          </w:p>
        </w:tc>
      </w:tr>
      <w:tr w:rsidR="00A67257" w:rsidRPr="000549BB" w14:paraId="53B19BF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A59276"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6EF095B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993" w:type="dxa"/>
            <w:tcBorders>
              <w:top w:val="single" w:sz="4" w:space="0" w:color="auto"/>
              <w:left w:val="single" w:sz="4" w:space="0" w:color="auto"/>
              <w:bottom w:val="single" w:sz="4" w:space="0" w:color="auto"/>
              <w:right w:val="single" w:sz="4" w:space="0" w:color="auto"/>
            </w:tcBorders>
            <w:vAlign w:val="center"/>
          </w:tcPr>
          <w:p w14:paraId="1EABF6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612E9C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9EC8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C91620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069C73C"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D20D7"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DL_38A_n3A _UL_38A_n3A (new)</w:t>
            </w:r>
          </w:p>
        </w:tc>
      </w:tr>
      <w:tr w:rsidR="00A67257" w:rsidRPr="000549BB" w14:paraId="7FDEE08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FBA287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DC_38A_n3A </w:t>
            </w:r>
          </w:p>
        </w:tc>
        <w:tc>
          <w:tcPr>
            <w:tcW w:w="1559" w:type="dxa"/>
            <w:tcBorders>
              <w:top w:val="single" w:sz="4" w:space="0" w:color="auto"/>
              <w:left w:val="single" w:sz="4" w:space="0" w:color="auto"/>
              <w:bottom w:val="single" w:sz="4" w:space="0" w:color="auto"/>
              <w:right w:val="single" w:sz="4" w:space="0" w:color="auto"/>
            </w:tcBorders>
            <w:vAlign w:val="center"/>
          </w:tcPr>
          <w:p w14:paraId="03AFBB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993" w:type="dxa"/>
            <w:tcBorders>
              <w:top w:val="single" w:sz="4" w:space="0" w:color="auto"/>
              <w:left w:val="single" w:sz="4" w:space="0" w:color="auto"/>
              <w:bottom w:val="single" w:sz="4" w:space="0" w:color="auto"/>
              <w:right w:val="single" w:sz="4" w:space="0" w:color="auto"/>
            </w:tcBorders>
            <w:vAlign w:val="center"/>
          </w:tcPr>
          <w:p w14:paraId="07C8F9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428742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FCD67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4BC1BA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F7C89C9"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7BEDADB"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19568B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591E4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DC_39A_n41A</w:t>
            </w:r>
          </w:p>
        </w:tc>
        <w:tc>
          <w:tcPr>
            <w:tcW w:w="1559" w:type="dxa"/>
            <w:tcBorders>
              <w:top w:val="single" w:sz="4" w:space="0" w:color="auto"/>
              <w:left w:val="single" w:sz="4" w:space="0" w:color="auto"/>
              <w:bottom w:val="single" w:sz="4" w:space="0" w:color="auto"/>
              <w:right w:val="single" w:sz="4" w:space="0" w:color="auto"/>
            </w:tcBorders>
            <w:vAlign w:val="center"/>
          </w:tcPr>
          <w:p w14:paraId="09EC0F5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4016671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7E6E7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2B60CE8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BDF0D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1D2F8A"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B5C515"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3CD6556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3365C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56D5464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4EF72090"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9A9024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3CA944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DA719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E947A53"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25A162"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2B_DL_39A_n41A_UL_39A_n41A</w:t>
            </w:r>
          </w:p>
          <w:p w14:paraId="7BAD27A1" w14:textId="77777777" w:rsidR="00A67257" w:rsidRPr="008D6C3B" w:rsidRDefault="00A67257" w:rsidP="002770A9">
            <w:pPr>
              <w:pStyle w:val="TAL"/>
              <w:snapToGrid w:val="0"/>
              <w:jc w:val="both"/>
              <w:rPr>
                <w:rFonts w:cs="Arial"/>
                <w:szCs w:val="18"/>
                <w:lang w:val="it-IT"/>
              </w:rPr>
            </w:pPr>
          </w:p>
        </w:tc>
      </w:tr>
      <w:tr w:rsidR="00A67257" w:rsidRPr="000549BB" w14:paraId="441FFB2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98463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3DCB4D8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DC_39A_n41C</w:t>
            </w:r>
          </w:p>
        </w:tc>
        <w:tc>
          <w:tcPr>
            <w:tcW w:w="993" w:type="dxa"/>
            <w:tcBorders>
              <w:top w:val="single" w:sz="4" w:space="0" w:color="auto"/>
              <w:left w:val="single" w:sz="4" w:space="0" w:color="auto"/>
              <w:bottom w:val="single" w:sz="4" w:space="0" w:color="auto"/>
              <w:right w:val="single" w:sz="4" w:space="0" w:color="auto"/>
            </w:tcBorders>
            <w:vAlign w:val="center"/>
          </w:tcPr>
          <w:p w14:paraId="3B69224F"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55FF6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3D32D51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22513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436A9215"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A731561"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2B_DL_39A_n41C_UL_39A_n41A</w:t>
            </w:r>
          </w:p>
          <w:p w14:paraId="5C081DB4"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2B_DL_39A_n41A_UL_39A_n41A</w:t>
            </w:r>
          </w:p>
          <w:p w14:paraId="3E6858B5" w14:textId="77777777" w:rsidR="00A67257" w:rsidRPr="008D6C3B" w:rsidRDefault="00A67257" w:rsidP="002770A9">
            <w:pPr>
              <w:pStyle w:val="TAL"/>
              <w:snapToGrid w:val="0"/>
              <w:jc w:val="both"/>
              <w:rPr>
                <w:rFonts w:cs="Arial"/>
                <w:szCs w:val="18"/>
                <w:lang w:val="it-IT"/>
              </w:rPr>
            </w:pPr>
          </w:p>
        </w:tc>
      </w:tr>
      <w:tr w:rsidR="00A67257" w:rsidRPr="000549BB" w14:paraId="4297C8D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41557"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DC_39A_n41(2A)</w:t>
            </w:r>
          </w:p>
        </w:tc>
        <w:tc>
          <w:tcPr>
            <w:tcW w:w="1559" w:type="dxa"/>
            <w:tcBorders>
              <w:top w:val="single" w:sz="4" w:space="0" w:color="auto"/>
              <w:left w:val="single" w:sz="4" w:space="0" w:color="auto"/>
              <w:bottom w:val="single" w:sz="4" w:space="0" w:color="auto"/>
              <w:right w:val="single" w:sz="4" w:space="0" w:color="auto"/>
            </w:tcBorders>
            <w:vAlign w:val="center"/>
          </w:tcPr>
          <w:p w14:paraId="43E3673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05FBCD8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0863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4CBB2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59533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F35D07"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44DB24"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2B_DL_39A_n41A_UL_39A_n41A</w:t>
            </w:r>
          </w:p>
        </w:tc>
      </w:tr>
      <w:tr w:rsidR="00A67257" w:rsidRPr="000549BB" w14:paraId="6A78181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000AD6" w14:textId="49B20E61" w:rsidR="00A67257" w:rsidRPr="008D6C3B" w:rsidRDefault="00A67257" w:rsidP="00A4322E">
            <w:pPr>
              <w:pStyle w:val="TAL"/>
              <w:snapToGrid w:val="0"/>
              <w:jc w:val="both"/>
              <w:rPr>
                <w:rFonts w:cs="Arial"/>
                <w:szCs w:val="18"/>
                <w:lang w:val="it-IT"/>
              </w:rPr>
            </w:pPr>
            <w:r w:rsidRPr="008D6C3B">
              <w:rPr>
                <w:rFonts w:cs="Arial"/>
                <w:szCs w:val="18"/>
                <w:lang w:val="it-IT"/>
              </w:rPr>
              <w:t>DC_40C</w:t>
            </w:r>
            <w:r w:rsidR="00A4322E">
              <w:rPr>
                <w:rFonts w:eastAsia="新細明體" w:cs="Arial" w:hint="eastAsia"/>
                <w:szCs w:val="18"/>
                <w:lang w:val="it-IT" w:eastAsia="zh-TW"/>
              </w:rPr>
              <w:t>_</w:t>
            </w:r>
            <w:r w:rsidRPr="008D6C3B">
              <w:rPr>
                <w:rFonts w:cs="Arial"/>
                <w:szCs w:val="18"/>
                <w:lang w:val="it-IT"/>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20AC98D3" w14:textId="4EDE878A" w:rsidR="00A67257" w:rsidRPr="008D6C3B" w:rsidRDefault="00A67257" w:rsidP="00A4322E">
            <w:pPr>
              <w:snapToGrid w:val="0"/>
              <w:spacing w:after="0"/>
              <w:jc w:val="both"/>
              <w:rPr>
                <w:rFonts w:ascii="Arial" w:hAnsi="Arial" w:cs="Arial"/>
                <w:sz w:val="18"/>
                <w:szCs w:val="18"/>
                <w:lang w:val="it-IT"/>
              </w:rPr>
            </w:pPr>
            <w:r w:rsidRPr="008D6C3B">
              <w:rPr>
                <w:rFonts w:ascii="Arial" w:hAnsi="Arial" w:cs="Arial"/>
                <w:sz w:val="18"/>
                <w:szCs w:val="18"/>
                <w:lang w:val="it-IT"/>
              </w:rPr>
              <w:t>DC_40C</w:t>
            </w:r>
            <w:r w:rsidR="00A4322E">
              <w:rPr>
                <w:rFonts w:ascii="Arial" w:eastAsia="新細明體" w:hAnsi="Arial" w:cs="Arial" w:hint="eastAsia"/>
                <w:sz w:val="18"/>
                <w:szCs w:val="18"/>
                <w:lang w:val="it-IT" w:eastAsia="zh-TW"/>
              </w:rPr>
              <w:t>_</w:t>
            </w:r>
            <w:r w:rsidRPr="008D6C3B">
              <w:rPr>
                <w:rFonts w:ascii="Arial" w:hAnsi="Arial" w:cs="Arial"/>
                <w:sz w:val="18"/>
                <w:szCs w:val="18"/>
                <w:lang w:val="it-IT"/>
              </w:rPr>
              <w:t>n41A</w:t>
            </w:r>
          </w:p>
        </w:tc>
        <w:tc>
          <w:tcPr>
            <w:tcW w:w="993" w:type="dxa"/>
            <w:tcBorders>
              <w:top w:val="single" w:sz="4" w:space="0" w:color="auto"/>
              <w:left w:val="single" w:sz="4" w:space="0" w:color="auto"/>
              <w:bottom w:val="single" w:sz="4" w:space="0" w:color="auto"/>
              <w:right w:val="single" w:sz="4" w:space="0" w:color="auto"/>
            </w:tcBorders>
            <w:vAlign w:val="center"/>
          </w:tcPr>
          <w:p w14:paraId="186F8B6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43C37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4AE65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18909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Huawei Technologies France</w:t>
            </w:r>
          </w:p>
        </w:tc>
        <w:tc>
          <w:tcPr>
            <w:tcW w:w="1404" w:type="dxa"/>
            <w:tcBorders>
              <w:top w:val="single" w:sz="4" w:space="0" w:color="auto"/>
              <w:left w:val="single" w:sz="4" w:space="0" w:color="auto"/>
              <w:bottom w:val="single" w:sz="4" w:space="0" w:color="auto"/>
              <w:right w:val="single" w:sz="4" w:space="0" w:color="auto"/>
            </w:tcBorders>
            <w:vAlign w:val="center"/>
          </w:tcPr>
          <w:p w14:paraId="5145A7E9" w14:textId="28B43B11" w:rsidR="00A67257" w:rsidRPr="005D0E1C" w:rsidDel="00597620" w:rsidRDefault="005D0E1C" w:rsidP="002770A9">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4782F6"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3B46B1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412CF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DC_40A_n41A</w:t>
            </w:r>
          </w:p>
        </w:tc>
        <w:tc>
          <w:tcPr>
            <w:tcW w:w="1559" w:type="dxa"/>
            <w:tcBorders>
              <w:top w:val="single" w:sz="4" w:space="0" w:color="auto"/>
              <w:left w:val="single" w:sz="4" w:space="0" w:color="auto"/>
              <w:bottom w:val="single" w:sz="4" w:space="0" w:color="auto"/>
              <w:right w:val="single" w:sz="4" w:space="0" w:color="auto"/>
            </w:tcBorders>
            <w:vAlign w:val="center"/>
          </w:tcPr>
          <w:p w14:paraId="0B667D7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75E8C6A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19CEE1"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3F2282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9EBBC7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3AA45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626D391"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A8F3A17"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964DA0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7CDF9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009A91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44C6058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BCEE6DB"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4B7B4A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53E8121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90BA4E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EC2C907"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1A6DC79"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2B_DL_40A_n41A_UL_40A_n41A  -- new</w:t>
            </w:r>
          </w:p>
        </w:tc>
      </w:tr>
      <w:tr w:rsidR="00A67257" w:rsidRPr="000549BB" w14:paraId="656AB1D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C669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3FC80C2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DC_40A_n41C</w:t>
            </w:r>
          </w:p>
        </w:tc>
        <w:tc>
          <w:tcPr>
            <w:tcW w:w="993" w:type="dxa"/>
            <w:tcBorders>
              <w:top w:val="single" w:sz="4" w:space="0" w:color="auto"/>
              <w:left w:val="single" w:sz="4" w:space="0" w:color="auto"/>
              <w:bottom w:val="single" w:sz="4" w:space="0" w:color="auto"/>
              <w:right w:val="single" w:sz="4" w:space="0" w:color="auto"/>
            </w:tcBorders>
            <w:vAlign w:val="center"/>
          </w:tcPr>
          <w:p w14:paraId="78877D4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DDD45B"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5928462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9182E9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2FC150A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263F9D7D"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1898C30"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2B_DL_40A_n41C_UL_40A_n41A -- new</w:t>
            </w:r>
          </w:p>
          <w:p w14:paraId="44D40E17"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2B_DL_40A_n41A_UL_40A_n41A  -- new</w:t>
            </w:r>
          </w:p>
          <w:p w14:paraId="162D5D8D" w14:textId="77777777" w:rsidR="00A67257" w:rsidRPr="008D6C3B" w:rsidRDefault="00A67257" w:rsidP="002770A9">
            <w:pPr>
              <w:pStyle w:val="TAL"/>
              <w:snapToGrid w:val="0"/>
              <w:jc w:val="both"/>
              <w:rPr>
                <w:rFonts w:cs="Arial"/>
                <w:szCs w:val="18"/>
                <w:lang w:val="it-IT"/>
              </w:rPr>
            </w:pPr>
          </w:p>
        </w:tc>
      </w:tr>
      <w:tr w:rsidR="00A67257" w:rsidRPr="000549BB" w14:paraId="7504699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35EAE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DC_40A_n41(2A)</w:t>
            </w:r>
          </w:p>
        </w:tc>
        <w:tc>
          <w:tcPr>
            <w:tcW w:w="1559" w:type="dxa"/>
            <w:tcBorders>
              <w:top w:val="single" w:sz="4" w:space="0" w:color="auto"/>
              <w:left w:val="single" w:sz="4" w:space="0" w:color="auto"/>
              <w:bottom w:val="single" w:sz="4" w:space="0" w:color="auto"/>
              <w:right w:val="single" w:sz="4" w:space="0" w:color="auto"/>
            </w:tcBorders>
            <w:vAlign w:val="center"/>
          </w:tcPr>
          <w:p w14:paraId="3481CA0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722F6EA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B46119"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42FDB58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A2AC84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6520E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4FF719D"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6B678F7"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2B_DL_40A_n41A_UL_40A_n41A  -- new</w:t>
            </w:r>
          </w:p>
          <w:p w14:paraId="714B68E7" w14:textId="77777777" w:rsidR="00A67257" w:rsidRPr="008D6C3B" w:rsidRDefault="00A67257" w:rsidP="002770A9">
            <w:pPr>
              <w:pStyle w:val="TAL"/>
              <w:snapToGrid w:val="0"/>
              <w:jc w:val="both"/>
              <w:rPr>
                <w:rFonts w:cs="Arial"/>
                <w:szCs w:val="18"/>
                <w:lang w:val="it-IT"/>
              </w:rPr>
            </w:pPr>
          </w:p>
        </w:tc>
      </w:tr>
      <w:tr w:rsidR="00A67257" w:rsidRPr="000549BB" w14:paraId="4626CE3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149ACF"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DC_42A_n77C1</w:t>
            </w:r>
          </w:p>
        </w:tc>
        <w:tc>
          <w:tcPr>
            <w:tcW w:w="1559" w:type="dxa"/>
            <w:tcBorders>
              <w:top w:val="single" w:sz="4" w:space="0" w:color="auto"/>
              <w:left w:val="single" w:sz="4" w:space="0" w:color="auto"/>
              <w:bottom w:val="single" w:sz="4" w:space="0" w:color="auto"/>
              <w:right w:val="single" w:sz="4" w:space="0" w:color="auto"/>
            </w:tcBorders>
            <w:vAlign w:val="center"/>
          </w:tcPr>
          <w:p w14:paraId="6083FC3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26EF3E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58F309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48FF7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87DE2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6B34B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D32E2B"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CA_n77C</w:t>
            </w:r>
          </w:p>
          <w:p w14:paraId="6F9F1CF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DC_42C_n77A</w:t>
            </w:r>
          </w:p>
        </w:tc>
      </w:tr>
      <w:tr w:rsidR="00A67257" w:rsidRPr="000549BB" w14:paraId="1A6C3D5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9C25E3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DC_42A_n78C1</w:t>
            </w:r>
          </w:p>
        </w:tc>
        <w:tc>
          <w:tcPr>
            <w:tcW w:w="1559" w:type="dxa"/>
            <w:tcBorders>
              <w:top w:val="single" w:sz="4" w:space="0" w:color="auto"/>
              <w:left w:val="single" w:sz="4" w:space="0" w:color="auto"/>
              <w:bottom w:val="single" w:sz="4" w:space="0" w:color="auto"/>
              <w:right w:val="single" w:sz="4" w:space="0" w:color="auto"/>
            </w:tcBorders>
            <w:vAlign w:val="center"/>
          </w:tcPr>
          <w:p w14:paraId="10A520F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29EEC4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FEE0D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804E2A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E77601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4ADC971"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A15B649"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CA_n78C</w:t>
            </w:r>
          </w:p>
          <w:p w14:paraId="5DFEFE3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DC_42C_n78A</w:t>
            </w:r>
          </w:p>
        </w:tc>
      </w:tr>
      <w:tr w:rsidR="00A67257" w:rsidRPr="000549BB" w14:paraId="3D5E14C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79B12F"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DC_42A_n79C1</w:t>
            </w:r>
          </w:p>
        </w:tc>
        <w:tc>
          <w:tcPr>
            <w:tcW w:w="1559" w:type="dxa"/>
            <w:tcBorders>
              <w:top w:val="single" w:sz="4" w:space="0" w:color="auto"/>
              <w:left w:val="single" w:sz="4" w:space="0" w:color="auto"/>
              <w:bottom w:val="single" w:sz="4" w:space="0" w:color="auto"/>
              <w:right w:val="single" w:sz="4" w:space="0" w:color="auto"/>
            </w:tcBorders>
            <w:vAlign w:val="center"/>
          </w:tcPr>
          <w:p w14:paraId="688F20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55E2AD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28F2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1F9A6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16EDE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55D831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7C0E4E"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CA_n79C</w:t>
            </w:r>
          </w:p>
          <w:p w14:paraId="553DC29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DC_42C_n79A</w:t>
            </w:r>
          </w:p>
        </w:tc>
      </w:tr>
      <w:tr w:rsidR="00A67257" w:rsidRPr="000549BB" w14:paraId="273A9F5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5124C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DC_42C_n77C1</w:t>
            </w:r>
          </w:p>
        </w:tc>
        <w:tc>
          <w:tcPr>
            <w:tcW w:w="1559" w:type="dxa"/>
            <w:tcBorders>
              <w:top w:val="single" w:sz="4" w:space="0" w:color="auto"/>
              <w:left w:val="single" w:sz="4" w:space="0" w:color="auto"/>
              <w:bottom w:val="single" w:sz="4" w:space="0" w:color="auto"/>
              <w:right w:val="single" w:sz="4" w:space="0" w:color="auto"/>
            </w:tcBorders>
            <w:vAlign w:val="center"/>
          </w:tcPr>
          <w:p w14:paraId="0CFC255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030F53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3BEF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35E495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330C0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46D7C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D0AC7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DC_42A_n77C</w:t>
            </w:r>
          </w:p>
          <w:p w14:paraId="2874E324"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DC_42C_n77A</w:t>
            </w:r>
          </w:p>
        </w:tc>
      </w:tr>
      <w:tr w:rsidR="00A67257" w:rsidRPr="000549BB" w14:paraId="178E526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0090F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DC_42C_n78C1</w:t>
            </w:r>
          </w:p>
        </w:tc>
        <w:tc>
          <w:tcPr>
            <w:tcW w:w="1559" w:type="dxa"/>
            <w:tcBorders>
              <w:top w:val="single" w:sz="4" w:space="0" w:color="auto"/>
              <w:left w:val="single" w:sz="4" w:space="0" w:color="auto"/>
              <w:bottom w:val="single" w:sz="4" w:space="0" w:color="auto"/>
              <w:right w:val="single" w:sz="4" w:space="0" w:color="auto"/>
            </w:tcBorders>
            <w:vAlign w:val="center"/>
          </w:tcPr>
          <w:p w14:paraId="23C6604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0C69142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37267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CC48B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0ECDB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6F64CD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1EE441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DC_42A_n78C</w:t>
            </w:r>
          </w:p>
          <w:p w14:paraId="1CB6455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DC_42C_n78A</w:t>
            </w:r>
          </w:p>
        </w:tc>
      </w:tr>
      <w:tr w:rsidR="00A67257" w:rsidRPr="000549BB" w14:paraId="2324BB5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FB02D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DC_42C_n79C1</w:t>
            </w:r>
          </w:p>
        </w:tc>
        <w:tc>
          <w:tcPr>
            <w:tcW w:w="1559" w:type="dxa"/>
            <w:tcBorders>
              <w:top w:val="single" w:sz="4" w:space="0" w:color="auto"/>
              <w:left w:val="single" w:sz="4" w:space="0" w:color="auto"/>
              <w:bottom w:val="single" w:sz="4" w:space="0" w:color="auto"/>
              <w:right w:val="single" w:sz="4" w:space="0" w:color="auto"/>
            </w:tcBorders>
            <w:vAlign w:val="center"/>
          </w:tcPr>
          <w:p w14:paraId="3DA7F2E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6F1D6B3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6A80AA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7ACAB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4BF94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BA7581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DEB136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DC_42A_n79C</w:t>
            </w:r>
          </w:p>
          <w:p w14:paraId="4E54B807"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DC_42C_n79A </w:t>
            </w:r>
          </w:p>
        </w:tc>
      </w:tr>
      <w:tr w:rsidR="00A67257" w:rsidRPr="000549BB" w14:paraId="7868E58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32AC9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DC_42D_n77C1</w:t>
            </w:r>
          </w:p>
        </w:tc>
        <w:tc>
          <w:tcPr>
            <w:tcW w:w="1559" w:type="dxa"/>
            <w:tcBorders>
              <w:top w:val="single" w:sz="4" w:space="0" w:color="auto"/>
              <w:left w:val="single" w:sz="4" w:space="0" w:color="auto"/>
              <w:bottom w:val="single" w:sz="4" w:space="0" w:color="auto"/>
              <w:right w:val="single" w:sz="4" w:space="0" w:color="auto"/>
            </w:tcBorders>
            <w:vAlign w:val="center"/>
          </w:tcPr>
          <w:p w14:paraId="5A136C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362EAB3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6AAC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26B769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FB0797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315798"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FA625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DC_42C_n77C</w:t>
            </w:r>
          </w:p>
          <w:p w14:paraId="339BBB3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DC_42D_n77A</w:t>
            </w:r>
          </w:p>
        </w:tc>
      </w:tr>
      <w:tr w:rsidR="00A67257" w:rsidRPr="000549BB" w14:paraId="7389422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A0B4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DC_42D_n78C1</w:t>
            </w:r>
          </w:p>
        </w:tc>
        <w:tc>
          <w:tcPr>
            <w:tcW w:w="1559" w:type="dxa"/>
            <w:tcBorders>
              <w:top w:val="single" w:sz="4" w:space="0" w:color="auto"/>
              <w:left w:val="single" w:sz="4" w:space="0" w:color="auto"/>
              <w:bottom w:val="single" w:sz="4" w:space="0" w:color="auto"/>
              <w:right w:val="single" w:sz="4" w:space="0" w:color="auto"/>
            </w:tcBorders>
            <w:vAlign w:val="center"/>
          </w:tcPr>
          <w:p w14:paraId="2CCFE5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3EB6AE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15B743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C8621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0C965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959A84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9AAC4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DC_42C_n78C</w:t>
            </w:r>
          </w:p>
          <w:p w14:paraId="2BD05CE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DC_42D_n78A</w:t>
            </w:r>
          </w:p>
        </w:tc>
      </w:tr>
      <w:tr w:rsidR="00A67257" w:rsidRPr="000549BB" w14:paraId="73F3D1B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BC3832"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DC_42D_n79C1</w:t>
            </w:r>
          </w:p>
        </w:tc>
        <w:tc>
          <w:tcPr>
            <w:tcW w:w="1559" w:type="dxa"/>
            <w:tcBorders>
              <w:top w:val="single" w:sz="4" w:space="0" w:color="auto"/>
              <w:left w:val="single" w:sz="4" w:space="0" w:color="auto"/>
              <w:bottom w:val="single" w:sz="4" w:space="0" w:color="auto"/>
              <w:right w:val="single" w:sz="4" w:space="0" w:color="auto"/>
            </w:tcBorders>
            <w:vAlign w:val="center"/>
          </w:tcPr>
          <w:p w14:paraId="16C4C8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164FBD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C2D06A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665A00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3B8A7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08329E"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B8A7DF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DC_42C_n79C</w:t>
            </w:r>
          </w:p>
          <w:p w14:paraId="3B101B4B"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1B5E72B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C0CED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DC_42E_n77C1</w:t>
            </w:r>
          </w:p>
        </w:tc>
        <w:tc>
          <w:tcPr>
            <w:tcW w:w="1559" w:type="dxa"/>
            <w:tcBorders>
              <w:top w:val="single" w:sz="4" w:space="0" w:color="auto"/>
              <w:left w:val="single" w:sz="4" w:space="0" w:color="auto"/>
              <w:bottom w:val="single" w:sz="4" w:space="0" w:color="auto"/>
              <w:right w:val="single" w:sz="4" w:space="0" w:color="auto"/>
            </w:tcBorders>
            <w:vAlign w:val="center"/>
          </w:tcPr>
          <w:p w14:paraId="5ECBF00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50C472B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70DF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44C13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58635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8B87950"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812A278"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DC_42C_n77C</w:t>
            </w:r>
          </w:p>
          <w:p w14:paraId="6DEF961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DC_42D_n77A</w:t>
            </w:r>
          </w:p>
        </w:tc>
      </w:tr>
      <w:tr w:rsidR="00A67257" w:rsidRPr="000549BB" w14:paraId="517275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636EF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DC_42E_n78C1</w:t>
            </w:r>
          </w:p>
        </w:tc>
        <w:tc>
          <w:tcPr>
            <w:tcW w:w="1559" w:type="dxa"/>
            <w:tcBorders>
              <w:top w:val="single" w:sz="4" w:space="0" w:color="auto"/>
              <w:left w:val="single" w:sz="4" w:space="0" w:color="auto"/>
              <w:bottom w:val="single" w:sz="4" w:space="0" w:color="auto"/>
              <w:right w:val="single" w:sz="4" w:space="0" w:color="auto"/>
            </w:tcBorders>
            <w:vAlign w:val="center"/>
          </w:tcPr>
          <w:p w14:paraId="2EA57C3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9BD6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848C6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0AA5E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98A82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1C03971"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5714"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DC_42C_n78C</w:t>
            </w:r>
          </w:p>
          <w:p w14:paraId="3BE1687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DC_42D_n78A</w:t>
            </w:r>
          </w:p>
        </w:tc>
      </w:tr>
      <w:tr w:rsidR="00A67257" w:rsidRPr="000549BB" w14:paraId="0E0BF01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13880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DC_42E_n79C1</w:t>
            </w:r>
          </w:p>
        </w:tc>
        <w:tc>
          <w:tcPr>
            <w:tcW w:w="1559" w:type="dxa"/>
            <w:tcBorders>
              <w:top w:val="single" w:sz="4" w:space="0" w:color="auto"/>
              <w:left w:val="single" w:sz="4" w:space="0" w:color="auto"/>
              <w:bottom w:val="single" w:sz="4" w:space="0" w:color="auto"/>
              <w:right w:val="single" w:sz="4" w:space="0" w:color="auto"/>
            </w:tcBorders>
            <w:vAlign w:val="center"/>
          </w:tcPr>
          <w:p w14:paraId="1B5608B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E988F8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DC7C38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3A3F6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4555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2EF6EBE"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78402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DC_42C_n79C</w:t>
            </w:r>
          </w:p>
          <w:p w14:paraId="6E42A6F5"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335BDF2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05F87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DC_66A_n71B </w:t>
            </w:r>
          </w:p>
        </w:tc>
        <w:tc>
          <w:tcPr>
            <w:tcW w:w="1559" w:type="dxa"/>
            <w:tcBorders>
              <w:top w:val="single" w:sz="4" w:space="0" w:color="auto"/>
              <w:left w:val="single" w:sz="4" w:space="0" w:color="auto"/>
              <w:bottom w:val="single" w:sz="4" w:space="0" w:color="auto"/>
              <w:right w:val="single" w:sz="4" w:space="0" w:color="auto"/>
            </w:tcBorders>
            <w:vAlign w:val="center"/>
          </w:tcPr>
          <w:p w14:paraId="2F19FF3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 xml:space="preserve">DC_66A_n71A </w:t>
            </w:r>
          </w:p>
        </w:tc>
        <w:tc>
          <w:tcPr>
            <w:tcW w:w="993" w:type="dxa"/>
            <w:tcBorders>
              <w:top w:val="single" w:sz="4" w:space="0" w:color="auto"/>
              <w:left w:val="single" w:sz="4" w:space="0" w:color="auto"/>
              <w:bottom w:val="single" w:sz="4" w:space="0" w:color="auto"/>
              <w:right w:val="single" w:sz="4" w:space="0" w:color="auto"/>
            </w:tcBorders>
            <w:vAlign w:val="center"/>
          </w:tcPr>
          <w:p w14:paraId="135FCE5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D7BF4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750D6D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734E31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D83998"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7264CC5"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215765F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68CE73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DC_66C_n71A</w:t>
            </w:r>
          </w:p>
        </w:tc>
        <w:tc>
          <w:tcPr>
            <w:tcW w:w="1559" w:type="dxa"/>
            <w:tcBorders>
              <w:top w:val="single" w:sz="4" w:space="0" w:color="auto"/>
              <w:left w:val="single" w:sz="4" w:space="0" w:color="auto"/>
              <w:bottom w:val="single" w:sz="4" w:space="0" w:color="auto"/>
              <w:right w:val="single" w:sz="4" w:space="0" w:color="auto"/>
            </w:tcBorders>
            <w:vAlign w:val="center"/>
          </w:tcPr>
          <w:p w14:paraId="468EC8C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6EB8483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B63C7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03B8CB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791DAE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218810B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F5D774"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11F27C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EF931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DC_66A_n78A</w:t>
            </w:r>
          </w:p>
        </w:tc>
        <w:tc>
          <w:tcPr>
            <w:tcW w:w="1559" w:type="dxa"/>
            <w:tcBorders>
              <w:top w:val="single" w:sz="4" w:space="0" w:color="auto"/>
              <w:left w:val="single" w:sz="4" w:space="0" w:color="auto"/>
              <w:bottom w:val="single" w:sz="4" w:space="0" w:color="auto"/>
              <w:right w:val="single" w:sz="4" w:space="0" w:color="auto"/>
            </w:tcBorders>
            <w:vAlign w:val="center"/>
          </w:tcPr>
          <w:p w14:paraId="71E9C0F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2F9C18F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275E0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F39CBE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50427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1EDF9"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E34C4A"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66ECC1B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A9226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DC_66A-66A_n78A</w:t>
            </w:r>
          </w:p>
        </w:tc>
        <w:tc>
          <w:tcPr>
            <w:tcW w:w="1559" w:type="dxa"/>
            <w:tcBorders>
              <w:top w:val="single" w:sz="4" w:space="0" w:color="auto"/>
              <w:left w:val="single" w:sz="4" w:space="0" w:color="auto"/>
              <w:bottom w:val="single" w:sz="4" w:space="0" w:color="auto"/>
              <w:right w:val="single" w:sz="4" w:space="0" w:color="auto"/>
            </w:tcBorders>
            <w:vAlign w:val="center"/>
          </w:tcPr>
          <w:p w14:paraId="599A84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17D6C80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C46F2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BE86D3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B235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B7EEF6" w14:textId="4A028CFA" w:rsidR="00A67257" w:rsidRPr="008D6C3B" w:rsidDel="00597620" w:rsidRDefault="00A4322E" w:rsidP="002770A9">
            <w:pPr>
              <w:pStyle w:val="TAL"/>
              <w:snapToGrid w:val="0"/>
              <w:jc w:val="both"/>
              <w:rPr>
                <w:rFonts w:cs="Arial"/>
                <w:szCs w:val="18"/>
                <w:lang w:val="it-IT"/>
              </w:rPr>
            </w:pPr>
            <w:r w:rsidRPr="00A4322E">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5729D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DC_66A_n78 (in progress)</w:t>
            </w:r>
          </w:p>
        </w:tc>
      </w:tr>
      <w:tr w:rsidR="00A67257" w:rsidRPr="000549BB" w14:paraId="209161A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255FC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00D90B5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993" w:type="dxa"/>
            <w:tcBorders>
              <w:top w:val="single" w:sz="4" w:space="0" w:color="auto"/>
              <w:left w:val="single" w:sz="4" w:space="0" w:color="auto"/>
              <w:bottom w:val="single" w:sz="4" w:space="0" w:color="auto"/>
              <w:right w:val="single" w:sz="4" w:space="0" w:color="auto"/>
            </w:tcBorders>
            <w:vAlign w:val="center"/>
          </w:tcPr>
          <w:p w14:paraId="219520F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1D553A" w14:textId="77777777" w:rsidR="00A67257" w:rsidRPr="008D6C3B" w:rsidRDefault="00A67257" w:rsidP="002770A9">
            <w:pPr>
              <w:pStyle w:val="Web"/>
              <w:snapToGrid w:val="0"/>
              <w:spacing w:before="0" w:beforeAutospacing="0" w:after="0" w:afterAutospacing="0"/>
              <w:jc w:val="both"/>
              <w:rPr>
                <w:rFonts w:ascii="Arial" w:eastAsia="游明朝" w:hAnsi="Arial" w:cs="Arial"/>
                <w:sz w:val="18"/>
                <w:szCs w:val="18"/>
                <w:lang w:val="it-IT"/>
              </w:rPr>
            </w:pPr>
            <w:r w:rsidRPr="008D6C3B">
              <w:rPr>
                <w:rFonts w:ascii="Arial" w:eastAsia="游明朝" w:hAnsi="Arial" w:cs="Arial"/>
                <w:sz w:val="18"/>
                <w:szCs w:val="18"/>
                <w:lang w:val="it-IT"/>
              </w:rPr>
              <w:t>Shengxiang, Guo, 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D5B86B3" w14:textId="77777777" w:rsidR="00A67257" w:rsidRPr="008D6C3B" w:rsidRDefault="00C8650C" w:rsidP="002770A9">
            <w:pPr>
              <w:pStyle w:val="TAL"/>
              <w:snapToGrid w:val="0"/>
              <w:jc w:val="both"/>
              <w:rPr>
                <w:rFonts w:cs="Arial"/>
                <w:szCs w:val="18"/>
                <w:lang w:val="it-IT"/>
              </w:rPr>
            </w:pPr>
            <w:hyperlink r:id="rId19" w:history="1">
              <w:r w:rsidR="00A67257" w:rsidRPr="008D6C3B">
                <w:rPr>
                  <w:rFonts w:cs="Arial"/>
                  <w:szCs w:val="18"/>
                  <w:lang w:val="it-IT"/>
                </w:rPr>
                <w:t>Guo.shengxiang@zte.com.cn</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B4B3D33" w14:textId="77777777" w:rsidR="00A67257" w:rsidRPr="008D6C3B" w:rsidRDefault="00A67257" w:rsidP="002770A9">
            <w:pPr>
              <w:pStyle w:val="TAL"/>
              <w:snapToGrid w:val="0"/>
              <w:jc w:val="both"/>
              <w:rPr>
                <w:rFonts w:cs="Arial"/>
                <w:szCs w:val="18"/>
                <w:lang w:val="it-IT"/>
              </w:rPr>
            </w:pPr>
            <w:r w:rsidRPr="008D6C3B">
              <w:rPr>
                <w:rFonts w:cs="Arial"/>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0777B88" w14:textId="6E8A0FE1" w:rsidR="00A67257"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CAFE79"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75428B" w:rsidRPr="000549BB" w14:paraId="368D6AD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D6E284"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15BCD53C"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993" w:type="dxa"/>
            <w:tcBorders>
              <w:top w:val="single" w:sz="4" w:space="0" w:color="auto"/>
              <w:left w:val="single" w:sz="4" w:space="0" w:color="auto"/>
              <w:bottom w:val="single" w:sz="4" w:space="0" w:color="auto"/>
              <w:right w:val="single" w:sz="4" w:space="0" w:color="auto"/>
            </w:tcBorders>
            <w:vAlign w:val="center"/>
          </w:tcPr>
          <w:p w14:paraId="084D10A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839BF3"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47027A3D"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5186282"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387E1BA"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1EEB87DF" w14:textId="419013CA" w:rsidR="0075428B"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C82DAF"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DC_3A_n41A -- completed</w:t>
            </w:r>
          </w:p>
        </w:tc>
      </w:tr>
      <w:tr w:rsidR="0075428B" w:rsidRPr="000549BB" w14:paraId="2BC2163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4892E5"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DC_3C_n79A</w:t>
            </w:r>
          </w:p>
        </w:tc>
        <w:tc>
          <w:tcPr>
            <w:tcW w:w="1559" w:type="dxa"/>
            <w:tcBorders>
              <w:top w:val="single" w:sz="4" w:space="0" w:color="auto"/>
              <w:left w:val="single" w:sz="4" w:space="0" w:color="auto"/>
              <w:bottom w:val="single" w:sz="4" w:space="0" w:color="auto"/>
              <w:right w:val="single" w:sz="4" w:space="0" w:color="auto"/>
            </w:tcBorders>
            <w:vAlign w:val="center"/>
          </w:tcPr>
          <w:p w14:paraId="7D383E65"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DC_3C_n79A</w:t>
            </w:r>
          </w:p>
        </w:tc>
        <w:tc>
          <w:tcPr>
            <w:tcW w:w="993" w:type="dxa"/>
            <w:tcBorders>
              <w:top w:val="single" w:sz="4" w:space="0" w:color="auto"/>
              <w:left w:val="single" w:sz="4" w:space="0" w:color="auto"/>
              <w:bottom w:val="single" w:sz="4" w:space="0" w:color="auto"/>
              <w:right w:val="single" w:sz="4" w:space="0" w:color="auto"/>
            </w:tcBorders>
            <w:vAlign w:val="center"/>
          </w:tcPr>
          <w:p w14:paraId="71BE956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76CC90"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63928E0C"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860451E"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04852CF"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219DB0E8" w14:textId="4F53F955" w:rsidR="0075428B"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9888BA"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DC_3A_n79A -- completed</w:t>
            </w:r>
          </w:p>
        </w:tc>
      </w:tr>
      <w:tr w:rsidR="0075428B" w:rsidRPr="000549BB" w14:paraId="296EDBF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DC3E16"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4F46AB9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993" w:type="dxa"/>
            <w:tcBorders>
              <w:top w:val="single" w:sz="4" w:space="0" w:color="auto"/>
              <w:left w:val="single" w:sz="4" w:space="0" w:color="auto"/>
              <w:bottom w:val="single" w:sz="4" w:space="0" w:color="auto"/>
              <w:right w:val="single" w:sz="4" w:space="0" w:color="auto"/>
            </w:tcBorders>
            <w:vAlign w:val="center"/>
          </w:tcPr>
          <w:p w14:paraId="65323C7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457A70"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2B770E27"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166C47D"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2E8CAC7A"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65C19F95" w14:textId="5EE73679" w:rsidR="0075428B" w:rsidRPr="008D6C3B" w:rsidRDefault="004A3263" w:rsidP="002770A9">
            <w:pPr>
              <w:pStyle w:val="TAL"/>
              <w:snapToGrid w:val="0"/>
              <w:jc w:val="both"/>
              <w:rPr>
                <w:rFonts w:cs="Arial"/>
                <w:szCs w:val="18"/>
                <w:lang w:val="it-IT"/>
              </w:rPr>
            </w:pPr>
            <w:r w:rsidRPr="004A326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013FA1C"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6C36CFE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A4E42"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DC_40C_n79A</w:t>
            </w:r>
          </w:p>
        </w:tc>
        <w:tc>
          <w:tcPr>
            <w:tcW w:w="1559" w:type="dxa"/>
            <w:tcBorders>
              <w:top w:val="single" w:sz="4" w:space="0" w:color="auto"/>
              <w:left w:val="single" w:sz="4" w:space="0" w:color="auto"/>
              <w:bottom w:val="single" w:sz="4" w:space="0" w:color="auto"/>
              <w:right w:val="single" w:sz="4" w:space="0" w:color="auto"/>
            </w:tcBorders>
            <w:vAlign w:val="center"/>
          </w:tcPr>
          <w:p w14:paraId="4998E92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DC_40C_n79A</w:t>
            </w:r>
          </w:p>
        </w:tc>
        <w:tc>
          <w:tcPr>
            <w:tcW w:w="993" w:type="dxa"/>
            <w:tcBorders>
              <w:top w:val="single" w:sz="4" w:space="0" w:color="auto"/>
              <w:left w:val="single" w:sz="4" w:space="0" w:color="auto"/>
              <w:bottom w:val="single" w:sz="4" w:space="0" w:color="auto"/>
              <w:right w:val="single" w:sz="4" w:space="0" w:color="auto"/>
            </w:tcBorders>
            <w:vAlign w:val="center"/>
          </w:tcPr>
          <w:p w14:paraId="0A36743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140D2F"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2A4AA34F"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C67E25F"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86413BB"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0255AFC6" w14:textId="73483606"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C44F34E"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DC_40A_n79A -- New</w:t>
            </w:r>
            <w:r w:rsidRPr="008D6C3B">
              <w:rPr>
                <w:rFonts w:cs="Arial"/>
                <w:szCs w:val="18"/>
                <w:lang w:val="it-IT"/>
              </w:rPr>
              <w:tab/>
            </w:r>
          </w:p>
        </w:tc>
      </w:tr>
      <w:tr w:rsidR="0075428B" w:rsidRPr="000549BB" w14:paraId="35CC3E6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7F4FA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DC_5A_n2A</w:t>
            </w:r>
          </w:p>
        </w:tc>
        <w:tc>
          <w:tcPr>
            <w:tcW w:w="1559" w:type="dxa"/>
            <w:tcBorders>
              <w:top w:val="single" w:sz="4" w:space="0" w:color="auto"/>
              <w:left w:val="single" w:sz="4" w:space="0" w:color="auto"/>
              <w:bottom w:val="single" w:sz="4" w:space="0" w:color="auto"/>
              <w:right w:val="single" w:sz="4" w:space="0" w:color="auto"/>
            </w:tcBorders>
            <w:vAlign w:val="center"/>
          </w:tcPr>
          <w:p w14:paraId="2E203ED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DC_5A_n2A</w:t>
            </w:r>
          </w:p>
        </w:tc>
        <w:tc>
          <w:tcPr>
            <w:tcW w:w="993" w:type="dxa"/>
            <w:tcBorders>
              <w:top w:val="single" w:sz="4" w:space="0" w:color="auto"/>
              <w:left w:val="single" w:sz="4" w:space="0" w:color="auto"/>
              <w:bottom w:val="single" w:sz="4" w:space="0" w:color="auto"/>
              <w:right w:val="single" w:sz="4" w:space="0" w:color="auto"/>
            </w:tcBorders>
            <w:vAlign w:val="center"/>
          </w:tcPr>
          <w:p w14:paraId="2618AC2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B9053E5"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0AEF2CDF"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14990EBA" w14:textId="77777777" w:rsidR="0075428B" w:rsidRPr="008D6C3B" w:rsidRDefault="00C8650C" w:rsidP="002770A9">
            <w:pPr>
              <w:pStyle w:val="TAL"/>
              <w:snapToGrid w:val="0"/>
              <w:jc w:val="both"/>
              <w:rPr>
                <w:rFonts w:cs="Arial"/>
                <w:szCs w:val="18"/>
                <w:lang w:val="it-IT"/>
              </w:rPr>
            </w:pPr>
            <w:hyperlink r:id="rId20" w:history="1">
              <w:r w:rsidR="0075428B" w:rsidRPr="008D6C3B">
                <w:rPr>
                  <w:rFonts w:cs="Arial"/>
                  <w:szCs w:val="18"/>
                  <w:lang w:val="it-IT"/>
                </w:rPr>
                <w:t>marc.grant@att.com</w:t>
              </w:r>
            </w:hyperlink>
          </w:p>
          <w:p w14:paraId="4ED6B363"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DACB130"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5163836" w14:textId="6721B01F" w:rsidR="0075428B" w:rsidRPr="008D6C3B" w:rsidRDefault="005927A2" w:rsidP="002770A9">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07724D1"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685FC80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835633"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DC_12A_n2A</w:t>
            </w:r>
          </w:p>
        </w:tc>
        <w:tc>
          <w:tcPr>
            <w:tcW w:w="1559" w:type="dxa"/>
            <w:tcBorders>
              <w:top w:val="single" w:sz="4" w:space="0" w:color="auto"/>
              <w:left w:val="single" w:sz="4" w:space="0" w:color="auto"/>
              <w:bottom w:val="single" w:sz="4" w:space="0" w:color="auto"/>
              <w:right w:val="single" w:sz="4" w:space="0" w:color="auto"/>
            </w:tcBorders>
            <w:vAlign w:val="center"/>
          </w:tcPr>
          <w:p w14:paraId="048EDFBD"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DC_12A_n2A</w:t>
            </w:r>
          </w:p>
        </w:tc>
        <w:tc>
          <w:tcPr>
            <w:tcW w:w="993" w:type="dxa"/>
            <w:tcBorders>
              <w:top w:val="single" w:sz="4" w:space="0" w:color="auto"/>
              <w:left w:val="single" w:sz="4" w:space="0" w:color="auto"/>
              <w:bottom w:val="single" w:sz="4" w:space="0" w:color="auto"/>
              <w:right w:val="single" w:sz="4" w:space="0" w:color="auto"/>
            </w:tcBorders>
            <w:vAlign w:val="center"/>
          </w:tcPr>
          <w:p w14:paraId="7829F6D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CEFF4F0"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1C94A32F"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0D450FA1" w14:textId="77777777" w:rsidR="0075428B" w:rsidRPr="008D6C3B" w:rsidRDefault="00C8650C" w:rsidP="002770A9">
            <w:pPr>
              <w:pStyle w:val="TAL"/>
              <w:snapToGrid w:val="0"/>
              <w:jc w:val="both"/>
              <w:rPr>
                <w:rFonts w:cs="Arial"/>
                <w:szCs w:val="18"/>
                <w:lang w:val="it-IT"/>
              </w:rPr>
            </w:pPr>
            <w:hyperlink r:id="rId21" w:history="1">
              <w:r w:rsidR="0075428B" w:rsidRPr="008D6C3B">
                <w:rPr>
                  <w:rFonts w:cs="Arial"/>
                  <w:szCs w:val="18"/>
                  <w:lang w:val="it-IT"/>
                </w:rPr>
                <w:t>marc.grant@att.com</w:t>
              </w:r>
            </w:hyperlink>
          </w:p>
          <w:p w14:paraId="2D7546E4"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72D6389"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735035EA" w14:textId="126E923F" w:rsidR="0075428B" w:rsidRPr="008D6C3B" w:rsidRDefault="005927A2" w:rsidP="002770A9">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314638"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3065CA5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8AA8A3" w14:textId="77777777" w:rsidR="0075428B" w:rsidRPr="008D6C3B" w:rsidRDefault="0075428B" w:rsidP="002770A9">
            <w:pPr>
              <w:pStyle w:val="TAL"/>
              <w:snapToGrid w:val="0"/>
              <w:jc w:val="both"/>
              <w:rPr>
                <w:rFonts w:cs="Arial"/>
                <w:szCs w:val="18"/>
                <w:lang w:val="it-IT"/>
              </w:rPr>
            </w:pPr>
            <w:r w:rsidRPr="008D6C3B">
              <w:rPr>
                <w:rFonts w:cs="Arial"/>
                <w:szCs w:val="18"/>
                <w:lang w:val="it-IT"/>
              </w:rPr>
              <w:lastRenderedPageBreak/>
              <w:t>DC_30A_n2A</w:t>
            </w:r>
          </w:p>
        </w:tc>
        <w:tc>
          <w:tcPr>
            <w:tcW w:w="1559" w:type="dxa"/>
            <w:tcBorders>
              <w:top w:val="single" w:sz="4" w:space="0" w:color="auto"/>
              <w:left w:val="single" w:sz="4" w:space="0" w:color="auto"/>
              <w:bottom w:val="single" w:sz="4" w:space="0" w:color="auto"/>
              <w:right w:val="single" w:sz="4" w:space="0" w:color="auto"/>
            </w:tcBorders>
            <w:vAlign w:val="center"/>
          </w:tcPr>
          <w:p w14:paraId="0B74501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DC_30A_n2A</w:t>
            </w:r>
          </w:p>
        </w:tc>
        <w:tc>
          <w:tcPr>
            <w:tcW w:w="993" w:type="dxa"/>
            <w:tcBorders>
              <w:top w:val="single" w:sz="4" w:space="0" w:color="auto"/>
              <w:left w:val="single" w:sz="4" w:space="0" w:color="auto"/>
              <w:bottom w:val="single" w:sz="4" w:space="0" w:color="auto"/>
              <w:right w:val="single" w:sz="4" w:space="0" w:color="auto"/>
            </w:tcBorders>
            <w:vAlign w:val="center"/>
          </w:tcPr>
          <w:p w14:paraId="0831DBF3"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BCFBF55"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6BEC19B6"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5BA34271" w14:textId="77777777" w:rsidR="0075428B" w:rsidRPr="008D6C3B" w:rsidRDefault="00C8650C" w:rsidP="002770A9">
            <w:pPr>
              <w:pStyle w:val="TAL"/>
              <w:snapToGrid w:val="0"/>
              <w:jc w:val="both"/>
              <w:rPr>
                <w:rFonts w:cs="Arial"/>
                <w:szCs w:val="18"/>
                <w:lang w:val="it-IT"/>
              </w:rPr>
            </w:pPr>
            <w:hyperlink r:id="rId22" w:history="1">
              <w:r w:rsidR="0075428B" w:rsidRPr="008D6C3B">
                <w:rPr>
                  <w:rFonts w:cs="Arial"/>
                  <w:szCs w:val="18"/>
                  <w:lang w:val="it-IT"/>
                </w:rPr>
                <w:t>marc.grant@att.com</w:t>
              </w:r>
            </w:hyperlink>
          </w:p>
          <w:p w14:paraId="2138D579"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C62566E"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39A7AC7" w14:textId="36ED2D77" w:rsidR="0075428B" w:rsidRPr="008D6C3B" w:rsidRDefault="005927A2" w:rsidP="002770A9">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864DC57"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50C733E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300D76"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DC_2A-2A_n5A</w:t>
            </w:r>
          </w:p>
        </w:tc>
        <w:tc>
          <w:tcPr>
            <w:tcW w:w="1559" w:type="dxa"/>
            <w:tcBorders>
              <w:top w:val="single" w:sz="4" w:space="0" w:color="auto"/>
              <w:left w:val="single" w:sz="4" w:space="0" w:color="auto"/>
              <w:bottom w:val="single" w:sz="4" w:space="0" w:color="auto"/>
              <w:right w:val="single" w:sz="4" w:space="0" w:color="auto"/>
            </w:tcBorders>
            <w:vAlign w:val="center"/>
          </w:tcPr>
          <w:p w14:paraId="31814155"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993" w:type="dxa"/>
            <w:tcBorders>
              <w:top w:val="single" w:sz="4" w:space="0" w:color="auto"/>
              <w:left w:val="single" w:sz="4" w:space="0" w:color="auto"/>
              <w:bottom w:val="single" w:sz="4" w:space="0" w:color="auto"/>
              <w:right w:val="single" w:sz="4" w:space="0" w:color="auto"/>
            </w:tcBorders>
            <w:vAlign w:val="center"/>
          </w:tcPr>
          <w:p w14:paraId="46B42F13"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097EB38A"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5CBA5B1F"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7446919F" w14:textId="77777777" w:rsidR="0075428B" w:rsidRPr="008D6C3B" w:rsidRDefault="00C8650C" w:rsidP="002770A9">
            <w:pPr>
              <w:pStyle w:val="TAL"/>
              <w:snapToGrid w:val="0"/>
              <w:jc w:val="both"/>
              <w:rPr>
                <w:rFonts w:cs="Arial"/>
                <w:szCs w:val="18"/>
                <w:lang w:val="it-IT"/>
              </w:rPr>
            </w:pPr>
            <w:hyperlink r:id="rId23" w:history="1">
              <w:r w:rsidR="0075428B" w:rsidRPr="008D6C3B">
                <w:rPr>
                  <w:rFonts w:cs="Arial"/>
                  <w:szCs w:val="18"/>
                  <w:lang w:val="it-IT"/>
                </w:rPr>
                <w:t>marc.grant@att.com</w:t>
              </w:r>
            </w:hyperlink>
          </w:p>
          <w:p w14:paraId="524D670A"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E76C238"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D05EB83" w14:textId="43F5F902" w:rsidR="0075428B" w:rsidRPr="008D6C3B" w:rsidRDefault="005927A2" w:rsidP="002770A9">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728BC28"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DC_2A_n5A</w:t>
            </w:r>
          </w:p>
        </w:tc>
      </w:tr>
      <w:tr w:rsidR="0075428B" w:rsidRPr="000549BB" w14:paraId="07F65FA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E276B"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DC_66A-66A-66A_n5A</w:t>
            </w:r>
          </w:p>
        </w:tc>
        <w:tc>
          <w:tcPr>
            <w:tcW w:w="1559" w:type="dxa"/>
            <w:tcBorders>
              <w:top w:val="single" w:sz="4" w:space="0" w:color="auto"/>
              <w:left w:val="single" w:sz="4" w:space="0" w:color="auto"/>
              <w:bottom w:val="single" w:sz="4" w:space="0" w:color="auto"/>
              <w:right w:val="single" w:sz="4" w:space="0" w:color="auto"/>
            </w:tcBorders>
            <w:vAlign w:val="center"/>
          </w:tcPr>
          <w:p w14:paraId="70DADDD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993" w:type="dxa"/>
            <w:tcBorders>
              <w:top w:val="single" w:sz="4" w:space="0" w:color="auto"/>
              <w:left w:val="single" w:sz="4" w:space="0" w:color="auto"/>
              <w:bottom w:val="single" w:sz="4" w:space="0" w:color="auto"/>
              <w:right w:val="single" w:sz="4" w:space="0" w:color="auto"/>
            </w:tcBorders>
            <w:vAlign w:val="center"/>
          </w:tcPr>
          <w:p w14:paraId="177D036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1F95EB7"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46B35E75"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6A3B8F62" w14:textId="77777777" w:rsidR="0075428B" w:rsidRPr="008D6C3B" w:rsidRDefault="00C8650C" w:rsidP="002770A9">
            <w:pPr>
              <w:pStyle w:val="TAL"/>
              <w:snapToGrid w:val="0"/>
              <w:jc w:val="both"/>
              <w:rPr>
                <w:rFonts w:cs="Arial"/>
                <w:szCs w:val="18"/>
                <w:lang w:val="it-IT"/>
              </w:rPr>
            </w:pPr>
            <w:hyperlink r:id="rId24" w:history="1">
              <w:r w:rsidR="0075428B" w:rsidRPr="008D6C3B">
                <w:rPr>
                  <w:rFonts w:cs="Arial"/>
                  <w:szCs w:val="18"/>
                  <w:lang w:val="it-IT"/>
                </w:rPr>
                <w:t>marc.grant@att.com</w:t>
              </w:r>
            </w:hyperlink>
          </w:p>
          <w:p w14:paraId="09F89D7D"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21BE73B1"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2691862" w14:textId="4E5EA634" w:rsidR="0075428B" w:rsidRPr="008D6C3B" w:rsidRDefault="000B6A62" w:rsidP="002770A9">
            <w:pPr>
              <w:pStyle w:val="TAL"/>
              <w:snapToGrid w:val="0"/>
              <w:jc w:val="both"/>
              <w:rPr>
                <w:rFonts w:cs="Arial"/>
                <w:szCs w:val="18"/>
                <w:lang w:val="it-IT"/>
              </w:rPr>
            </w:pPr>
            <w:r w:rsidRPr="000B6A6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D91B3A"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DC_66A-66A_n5A</w:t>
            </w:r>
          </w:p>
        </w:tc>
      </w:tr>
      <w:tr w:rsidR="0075428B" w:rsidRPr="000549BB" w14:paraId="103B3EE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C1675D"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DC_25A-25A_n41A</w:t>
            </w:r>
          </w:p>
        </w:tc>
        <w:tc>
          <w:tcPr>
            <w:tcW w:w="1559" w:type="dxa"/>
            <w:tcBorders>
              <w:top w:val="single" w:sz="4" w:space="0" w:color="auto"/>
              <w:left w:val="single" w:sz="4" w:space="0" w:color="auto"/>
              <w:bottom w:val="single" w:sz="4" w:space="0" w:color="auto"/>
              <w:right w:val="single" w:sz="4" w:space="0" w:color="auto"/>
            </w:tcBorders>
            <w:vAlign w:val="center"/>
          </w:tcPr>
          <w:p w14:paraId="43A70365"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DC_25A_n41A</w:t>
            </w:r>
          </w:p>
        </w:tc>
        <w:tc>
          <w:tcPr>
            <w:tcW w:w="993" w:type="dxa"/>
            <w:tcBorders>
              <w:top w:val="single" w:sz="4" w:space="0" w:color="auto"/>
              <w:left w:val="single" w:sz="4" w:space="0" w:color="auto"/>
              <w:bottom w:val="single" w:sz="4" w:space="0" w:color="auto"/>
              <w:right w:val="single" w:sz="4" w:space="0" w:color="auto"/>
            </w:tcBorders>
            <w:vAlign w:val="center"/>
          </w:tcPr>
          <w:p w14:paraId="793A24C3" w14:textId="304E21A8"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w:t>
            </w:r>
            <w:r w:rsidR="006C2F6E" w:rsidRPr="008D6C3B">
              <w:rPr>
                <w:rFonts w:ascii="Arial" w:hAnsi="Arial" w:cs="Arial"/>
                <w:sz w:val="18"/>
                <w:szCs w:val="18"/>
                <w:lang w:val="it-IT"/>
              </w:rPr>
              <w:t>5</w:t>
            </w:r>
          </w:p>
        </w:tc>
        <w:tc>
          <w:tcPr>
            <w:tcW w:w="1275" w:type="dxa"/>
            <w:tcBorders>
              <w:top w:val="single" w:sz="4" w:space="0" w:color="auto"/>
              <w:left w:val="single" w:sz="4" w:space="0" w:color="auto"/>
              <w:bottom w:val="single" w:sz="4" w:space="0" w:color="auto"/>
              <w:right w:val="single" w:sz="4" w:space="0" w:color="auto"/>
            </w:tcBorders>
            <w:vAlign w:val="center"/>
          </w:tcPr>
          <w:p w14:paraId="46A13C55" w14:textId="77777777" w:rsidR="0075428B" w:rsidRPr="008D6C3B" w:rsidRDefault="0075428B" w:rsidP="002770A9">
            <w:pPr>
              <w:pStyle w:val="TAL"/>
              <w:snapToGrid w:val="0"/>
              <w:jc w:val="both"/>
              <w:rPr>
                <w:rFonts w:cs="Arial"/>
                <w:szCs w:val="18"/>
                <w:lang w:val="it-IT"/>
              </w:rPr>
            </w:pPr>
            <w:r w:rsidRPr="008D6C3B">
              <w:rPr>
                <w:rFonts w:cs="Arial"/>
                <w:szCs w:val="18"/>
                <w:lang w:val="it-IT"/>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32946D82" w14:textId="77777777" w:rsidR="0075428B" w:rsidRPr="008D6C3B" w:rsidRDefault="00C8650C" w:rsidP="002770A9">
            <w:pPr>
              <w:pStyle w:val="TAL"/>
              <w:snapToGrid w:val="0"/>
              <w:jc w:val="both"/>
              <w:rPr>
                <w:rFonts w:cs="Arial"/>
                <w:szCs w:val="18"/>
                <w:lang w:val="it-IT"/>
              </w:rPr>
            </w:pPr>
            <w:hyperlink r:id="rId25" w:history="1">
              <w:r w:rsidR="0075428B" w:rsidRPr="008D6C3B">
                <w:rPr>
                  <w:rFonts w:cs="Arial"/>
                  <w:szCs w:val="18"/>
                  <w:lang w:val="it-IT"/>
                </w:rPr>
                <w:t>bill.shvodian@sprint.com</w:t>
              </w:r>
            </w:hyperlink>
          </w:p>
          <w:p w14:paraId="0339EBE6"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601B7799"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Broadcom</w:t>
            </w:r>
          </w:p>
        </w:tc>
        <w:tc>
          <w:tcPr>
            <w:tcW w:w="1404" w:type="dxa"/>
            <w:tcBorders>
              <w:top w:val="single" w:sz="4" w:space="0" w:color="auto"/>
              <w:left w:val="single" w:sz="4" w:space="0" w:color="auto"/>
              <w:bottom w:val="single" w:sz="4" w:space="0" w:color="auto"/>
              <w:right w:val="single" w:sz="4" w:space="0" w:color="auto"/>
            </w:tcBorders>
            <w:vAlign w:val="center"/>
          </w:tcPr>
          <w:p w14:paraId="18C80666" w14:textId="0C71D1AA" w:rsidR="0075428B" w:rsidRPr="008D6C3B" w:rsidRDefault="006C2F6E"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AA2B0E" w14:textId="77777777" w:rsidR="0075428B" w:rsidRPr="008D6C3B" w:rsidRDefault="0075428B" w:rsidP="002770A9">
            <w:pPr>
              <w:pStyle w:val="TAL"/>
              <w:snapToGrid w:val="0"/>
              <w:jc w:val="both"/>
              <w:rPr>
                <w:rFonts w:cs="Arial"/>
                <w:szCs w:val="18"/>
                <w:lang w:val="it-IT"/>
              </w:rPr>
            </w:pPr>
            <w:r w:rsidRPr="008D6C3B">
              <w:rPr>
                <w:rFonts w:cs="Arial"/>
                <w:szCs w:val="18"/>
                <w:lang w:val="it-IT"/>
              </w:rPr>
              <w:t>CA_25A-25A,</w:t>
            </w:r>
          </w:p>
          <w:p w14:paraId="3742942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DC_25A_n41A</w:t>
            </w:r>
          </w:p>
        </w:tc>
      </w:tr>
      <w:tr w:rsidR="0075428B" w:rsidRPr="000549BB" w14:paraId="5F318A3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E881AD"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DC_2A_n41A</w:t>
            </w:r>
          </w:p>
        </w:tc>
        <w:tc>
          <w:tcPr>
            <w:tcW w:w="1559" w:type="dxa"/>
            <w:tcBorders>
              <w:top w:val="single" w:sz="4" w:space="0" w:color="auto"/>
              <w:left w:val="single" w:sz="4" w:space="0" w:color="auto"/>
              <w:bottom w:val="single" w:sz="4" w:space="0" w:color="auto"/>
              <w:right w:val="single" w:sz="4" w:space="0" w:color="auto"/>
            </w:tcBorders>
            <w:vAlign w:val="center"/>
          </w:tcPr>
          <w:p w14:paraId="31C3A35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395D094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138F09C" w14:textId="77777777" w:rsidR="0075428B" w:rsidRPr="008D6C3B" w:rsidRDefault="0075428B"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40735D06" w14:textId="77777777" w:rsidR="0075428B" w:rsidRPr="008D6C3B" w:rsidRDefault="0075428B"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4C48C8B"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23507069" w14:textId="53C83A89" w:rsidR="0075428B"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F543A9"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None </w:t>
            </w:r>
          </w:p>
        </w:tc>
      </w:tr>
      <w:tr w:rsidR="00746ADC" w:rsidRPr="000549BB" w14:paraId="7C136C0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0B920" w14:textId="77777777" w:rsidR="00746ADC" w:rsidRPr="008D6C3B" w:rsidRDefault="00746ADC" w:rsidP="002770A9">
            <w:pPr>
              <w:pStyle w:val="TAL"/>
              <w:snapToGrid w:val="0"/>
              <w:jc w:val="both"/>
              <w:rPr>
                <w:rFonts w:cs="Arial"/>
                <w:szCs w:val="18"/>
                <w:lang w:val="it-IT"/>
              </w:rPr>
            </w:pPr>
            <w:r w:rsidRPr="008D6C3B">
              <w:rPr>
                <w:rFonts w:cs="Arial"/>
                <w:szCs w:val="18"/>
                <w:lang w:val="it-IT"/>
              </w:rPr>
              <w:t>DC_2C_n41A</w:t>
            </w:r>
          </w:p>
        </w:tc>
        <w:tc>
          <w:tcPr>
            <w:tcW w:w="1559" w:type="dxa"/>
            <w:tcBorders>
              <w:top w:val="single" w:sz="4" w:space="0" w:color="auto"/>
              <w:left w:val="single" w:sz="4" w:space="0" w:color="auto"/>
              <w:bottom w:val="single" w:sz="4" w:space="0" w:color="auto"/>
              <w:right w:val="single" w:sz="4" w:space="0" w:color="auto"/>
            </w:tcBorders>
            <w:vAlign w:val="center"/>
          </w:tcPr>
          <w:p w14:paraId="6D1AC33C"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36C0C0FF"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B8B534"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180C5912"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C1BE77"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1FB4942E" w14:textId="2F3E0730" w:rsidR="00746ADC"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A55DFC" w14:textId="77777777" w:rsidR="00746ADC" w:rsidRPr="008D6C3B" w:rsidRDefault="00746ADC" w:rsidP="002770A9">
            <w:pPr>
              <w:pStyle w:val="TAL"/>
              <w:snapToGrid w:val="0"/>
              <w:jc w:val="both"/>
              <w:rPr>
                <w:rFonts w:cs="Arial"/>
                <w:szCs w:val="18"/>
                <w:lang w:val="it-IT"/>
              </w:rPr>
            </w:pPr>
            <w:r w:rsidRPr="008D6C3B">
              <w:rPr>
                <w:rFonts w:cs="Arial"/>
                <w:szCs w:val="18"/>
                <w:lang w:val="it-IT"/>
              </w:rPr>
              <w:t>DL_2A_n41A_UL_2A_n41A (new)</w:t>
            </w:r>
          </w:p>
        </w:tc>
      </w:tr>
      <w:tr w:rsidR="00746ADC" w:rsidRPr="000549BB" w14:paraId="6F57E51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234C17" w14:textId="77777777" w:rsidR="00746ADC" w:rsidRPr="008D6C3B" w:rsidRDefault="00746ADC" w:rsidP="002770A9">
            <w:pPr>
              <w:pStyle w:val="TAL"/>
              <w:snapToGrid w:val="0"/>
              <w:jc w:val="both"/>
              <w:rPr>
                <w:rFonts w:cs="Arial"/>
                <w:szCs w:val="18"/>
                <w:lang w:val="it-IT"/>
              </w:rPr>
            </w:pPr>
            <w:r w:rsidRPr="008D6C3B">
              <w:rPr>
                <w:rFonts w:cs="Arial"/>
                <w:szCs w:val="18"/>
                <w:lang w:val="it-IT"/>
              </w:rPr>
              <w:t>DC_66A_n41A</w:t>
            </w:r>
          </w:p>
        </w:tc>
        <w:tc>
          <w:tcPr>
            <w:tcW w:w="1559" w:type="dxa"/>
            <w:tcBorders>
              <w:top w:val="single" w:sz="4" w:space="0" w:color="auto"/>
              <w:left w:val="single" w:sz="4" w:space="0" w:color="auto"/>
              <w:bottom w:val="single" w:sz="4" w:space="0" w:color="auto"/>
              <w:right w:val="single" w:sz="4" w:space="0" w:color="auto"/>
            </w:tcBorders>
            <w:vAlign w:val="center"/>
          </w:tcPr>
          <w:p w14:paraId="352ACD39"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DC_66A_n41A</w:t>
            </w:r>
          </w:p>
        </w:tc>
        <w:tc>
          <w:tcPr>
            <w:tcW w:w="993" w:type="dxa"/>
            <w:tcBorders>
              <w:top w:val="single" w:sz="4" w:space="0" w:color="auto"/>
              <w:left w:val="single" w:sz="4" w:space="0" w:color="auto"/>
              <w:bottom w:val="single" w:sz="4" w:space="0" w:color="auto"/>
              <w:right w:val="single" w:sz="4" w:space="0" w:color="auto"/>
            </w:tcBorders>
            <w:vAlign w:val="center"/>
          </w:tcPr>
          <w:p w14:paraId="460FC665"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3ADD7E"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B500B94"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8D920AE"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4CC78D0D" w14:textId="071970E2" w:rsidR="00746ADC"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7AFD66"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None </w:t>
            </w:r>
          </w:p>
        </w:tc>
      </w:tr>
      <w:tr w:rsidR="00746ADC" w:rsidRPr="000549BB" w14:paraId="476883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C24DB" w14:textId="77777777" w:rsidR="00746ADC" w:rsidRPr="008D6C3B" w:rsidRDefault="00746ADC" w:rsidP="002770A9">
            <w:pPr>
              <w:pStyle w:val="TAL"/>
              <w:snapToGrid w:val="0"/>
              <w:jc w:val="both"/>
              <w:rPr>
                <w:rFonts w:cs="Arial"/>
                <w:szCs w:val="18"/>
                <w:lang w:val="it-IT"/>
              </w:rPr>
            </w:pPr>
            <w:r w:rsidRPr="008D6C3B">
              <w:rPr>
                <w:rFonts w:cs="Arial"/>
                <w:szCs w:val="18"/>
                <w:lang w:val="it-IT"/>
              </w:rPr>
              <w:t>DC_66A_n25A</w:t>
            </w:r>
          </w:p>
        </w:tc>
        <w:tc>
          <w:tcPr>
            <w:tcW w:w="1559" w:type="dxa"/>
            <w:tcBorders>
              <w:top w:val="single" w:sz="4" w:space="0" w:color="auto"/>
              <w:left w:val="single" w:sz="4" w:space="0" w:color="auto"/>
              <w:bottom w:val="single" w:sz="4" w:space="0" w:color="auto"/>
              <w:right w:val="single" w:sz="4" w:space="0" w:color="auto"/>
            </w:tcBorders>
            <w:vAlign w:val="center"/>
          </w:tcPr>
          <w:p w14:paraId="791EB14F"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DC_66A_n25A</w:t>
            </w:r>
          </w:p>
        </w:tc>
        <w:tc>
          <w:tcPr>
            <w:tcW w:w="993" w:type="dxa"/>
            <w:tcBorders>
              <w:top w:val="single" w:sz="4" w:space="0" w:color="auto"/>
              <w:left w:val="single" w:sz="4" w:space="0" w:color="auto"/>
              <w:bottom w:val="single" w:sz="4" w:space="0" w:color="auto"/>
              <w:right w:val="single" w:sz="4" w:space="0" w:color="auto"/>
            </w:tcBorders>
            <w:vAlign w:val="center"/>
          </w:tcPr>
          <w:p w14:paraId="2985160B"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B5EAA"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565B8236"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0F9F4589"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6C3B4C2B" w14:textId="4E56A6C8" w:rsidR="00746ADC"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E5FEB0"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None </w:t>
            </w:r>
          </w:p>
        </w:tc>
      </w:tr>
      <w:tr w:rsidR="0075428B" w:rsidRPr="000549BB" w14:paraId="3ABDD09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8A8080"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4F7079A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28F7DCA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D7C19D"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B2B758F"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D49BA68"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080D7E2" w14:textId="711D3C41" w:rsidR="0075428B" w:rsidRPr="008D6C3B" w:rsidRDefault="00332F83" w:rsidP="002770A9">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E6EA78"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DL_1A_n77A_UL_1A_n77A(Completed)</w:t>
            </w:r>
          </w:p>
        </w:tc>
      </w:tr>
      <w:tr w:rsidR="0075428B" w:rsidRPr="000549BB" w14:paraId="619DBE9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F8FAC4"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DC_19A_n77(2A)</w:t>
            </w:r>
          </w:p>
        </w:tc>
        <w:tc>
          <w:tcPr>
            <w:tcW w:w="1559" w:type="dxa"/>
            <w:tcBorders>
              <w:top w:val="single" w:sz="4" w:space="0" w:color="auto"/>
              <w:left w:val="single" w:sz="4" w:space="0" w:color="auto"/>
              <w:bottom w:val="single" w:sz="4" w:space="0" w:color="auto"/>
              <w:right w:val="single" w:sz="4" w:space="0" w:color="auto"/>
            </w:tcBorders>
            <w:vAlign w:val="center"/>
          </w:tcPr>
          <w:p w14:paraId="50B901F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DC_19A_n77A</w:t>
            </w:r>
          </w:p>
        </w:tc>
        <w:tc>
          <w:tcPr>
            <w:tcW w:w="993" w:type="dxa"/>
            <w:tcBorders>
              <w:top w:val="single" w:sz="4" w:space="0" w:color="auto"/>
              <w:left w:val="single" w:sz="4" w:space="0" w:color="auto"/>
              <w:bottom w:val="single" w:sz="4" w:space="0" w:color="auto"/>
              <w:right w:val="single" w:sz="4" w:space="0" w:color="auto"/>
            </w:tcBorders>
            <w:vAlign w:val="center"/>
          </w:tcPr>
          <w:p w14:paraId="648DA65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9324ABE"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96A2249"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7B1F408"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EBA283" w14:textId="718555A7"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AC639A2"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DL_19A_n77A_UL_19A_n77A(Completed)</w:t>
            </w:r>
          </w:p>
        </w:tc>
      </w:tr>
      <w:tr w:rsidR="0075428B" w:rsidRPr="000549BB" w14:paraId="301205B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A660CD"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DC_21A_n77(2A)</w:t>
            </w:r>
          </w:p>
        </w:tc>
        <w:tc>
          <w:tcPr>
            <w:tcW w:w="1559" w:type="dxa"/>
            <w:tcBorders>
              <w:top w:val="single" w:sz="4" w:space="0" w:color="auto"/>
              <w:left w:val="single" w:sz="4" w:space="0" w:color="auto"/>
              <w:bottom w:val="single" w:sz="4" w:space="0" w:color="auto"/>
              <w:right w:val="single" w:sz="4" w:space="0" w:color="auto"/>
            </w:tcBorders>
            <w:vAlign w:val="center"/>
          </w:tcPr>
          <w:p w14:paraId="38DC9B86"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DC_21A_n77A</w:t>
            </w:r>
          </w:p>
        </w:tc>
        <w:tc>
          <w:tcPr>
            <w:tcW w:w="993" w:type="dxa"/>
            <w:tcBorders>
              <w:top w:val="single" w:sz="4" w:space="0" w:color="auto"/>
              <w:left w:val="single" w:sz="4" w:space="0" w:color="auto"/>
              <w:bottom w:val="single" w:sz="4" w:space="0" w:color="auto"/>
              <w:right w:val="single" w:sz="4" w:space="0" w:color="auto"/>
            </w:tcBorders>
            <w:vAlign w:val="center"/>
          </w:tcPr>
          <w:p w14:paraId="024731A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49BD6D"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7F4B094"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126EE28"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D8B60A6" w14:textId="1A52FC2D"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707C4B3"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DL_21A_n77A_UL_21A_n77A(Completed)</w:t>
            </w:r>
          </w:p>
        </w:tc>
      </w:tr>
      <w:tr w:rsidR="0075428B" w:rsidRPr="000549BB" w14:paraId="6CD3EAF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72B6B1"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51D7836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53D833B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441F7D"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878C07F"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B7DA9EB"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EC77C9" w14:textId="254AC9ED" w:rsidR="0075428B" w:rsidRPr="008D6C3B" w:rsidRDefault="00482FC3" w:rsidP="002770A9">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BC2493"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DL_3A_n77A_UL_3A_n77A(Completed)</w:t>
            </w:r>
          </w:p>
        </w:tc>
      </w:tr>
      <w:tr w:rsidR="0075428B" w:rsidRPr="000549BB" w14:paraId="7A1C6D8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EA4EEA"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DC_3A_n77(2A) </w:t>
            </w:r>
          </w:p>
        </w:tc>
        <w:tc>
          <w:tcPr>
            <w:tcW w:w="1559" w:type="dxa"/>
            <w:tcBorders>
              <w:top w:val="single" w:sz="4" w:space="0" w:color="auto"/>
              <w:left w:val="single" w:sz="4" w:space="0" w:color="auto"/>
              <w:bottom w:val="single" w:sz="4" w:space="0" w:color="auto"/>
              <w:right w:val="single" w:sz="4" w:space="0" w:color="auto"/>
            </w:tcBorders>
            <w:vAlign w:val="center"/>
          </w:tcPr>
          <w:p w14:paraId="6FE2359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542F69E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9FEA0A7"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7866096C"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7D845D81"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A042602" w14:textId="41315F44" w:rsidR="0075428B" w:rsidRPr="008D6C3B" w:rsidRDefault="00482FC3" w:rsidP="002770A9">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32F636"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DL_3A_n77A _UL_3A_n77A (completed)</w:t>
            </w:r>
          </w:p>
        </w:tc>
      </w:tr>
      <w:tr w:rsidR="0075428B" w:rsidRPr="000549BB" w14:paraId="28E4479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A1B951"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DC_1A_n77(2A) </w:t>
            </w:r>
          </w:p>
        </w:tc>
        <w:tc>
          <w:tcPr>
            <w:tcW w:w="1559" w:type="dxa"/>
            <w:tcBorders>
              <w:top w:val="single" w:sz="4" w:space="0" w:color="auto"/>
              <w:left w:val="single" w:sz="4" w:space="0" w:color="auto"/>
              <w:bottom w:val="single" w:sz="4" w:space="0" w:color="auto"/>
              <w:right w:val="single" w:sz="4" w:space="0" w:color="auto"/>
            </w:tcBorders>
            <w:vAlign w:val="center"/>
          </w:tcPr>
          <w:p w14:paraId="6A4F2EF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7AC9B21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6C10514"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5EC8E15"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6F138FD9"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C8257F7" w14:textId="099D8F84" w:rsidR="0075428B" w:rsidRPr="008D6C3B" w:rsidRDefault="00332F83" w:rsidP="002770A9">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757A5F"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DL_1A_n77A _UL_1A_n77A (completed)</w:t>
            </w:r>
          </w:p>
        </w:tc>
      </w:tr>
      <w:tr w:rsidR="0075428B" w:rsidRPr="000549BB" w14:paraId="1F2AFB4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89BEEE2"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DC_3A_n78(2A) </w:t>
            </w:r>
          </w:p>
        </w:tc>
        <w:tc>
          <w:tcPr>
            <w:tcW w:w="1559" w:type="dxa"/>
            <w:tcBorders>
              <w:top w:val="single" w:sz="4" w:space="0" w:color="auto"/>
              <w:left w:val="single" w:sz="4" w:space="0" w:color="auto"/>
              <w:bottom w:val="single" w:sz="4" w:space="0" w:color="auto"/>
              <w:right w:val="single" w:sz="4" w:space="0" w:color="auto"/>
            </w:tcBorders>
            <w:vAlign w:val="center"/>
          </w:tcPr>
          <w:p w14:paraId="71282B5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2D12ACC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07A1200"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6115215"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0186BF6F"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296AA399" w14:textId="1E208933" w:rsidR="0075428B" w:rsidRPr="008D6C3B" w:rsidRDefault="00482FC3" w:rsidP="002770A9">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12E6BE"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DL_3A_n78A _UL_3A_n78A (completed)</w:t>
            </w:r>
          </w:p>
        </w:tc>
      </w:tr>
      <w:tr w:rsidR="0075428B" w:rsidRPr="000549BB" w14:paraId="0F72294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F69268"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DC_1A_n78(2A) </w:t>
            </w:r>
          </w:p>
        </w:tc>
        <w:tc>
          <w:tcPr>
            <w:tcW w:w="1559" w:type="dxa"/>
            <w:tcBorders>
              <w:top w:val="single" w:sz="4" w:space="0" w:color="auto"/>
              <w:left w:val="single" w:sz="4" w:space="0" w:color="auto"/>
              <w:bottom w:val="single" w:sz="4" w:space="0" w:color="auto"/>
              <w:right w:val="single" w:sz="4" w:space="0" w:color="auto"/>
            </w:tcBorders>
            <w:vAlign w:val="center"/>
          </w:tcPr>
          <w:p w14:paraId="645B81C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DC_1A_n78A</w:t>
            </w:r>
          </w:p>
        </w:tc>
        <w:tc>
          <w:tcPr>
            <w:tcW w:w="993" w:type="dxa"/>
            <w:tcBorders>
              <w:top w:val="single" w:sz="4" w:space="0" w:color="auto"/>
              <w:left w:val="single" w:sz="4" w:space="0" w:color="auto"/>
              <w:bottom w:val="single" w:sz="4" w:space="0" w:color="auto"/>
              <w:right w:val="single" w:sz="4" w:space="0" w:color="auto"/>
            </w:tcBorders>
            <w:vAlign w:val="center"/>
          </w:tcPr>
          <w:p w14:paraId="258EEC5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70D83CB"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C85F9CE"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1ACD45CE"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4FFBADE0" w14:textId="613C26AB" w:rsidR="0075428B" w:rsidRPr="008D6C3B" w:rsidRDefault="005F363F" w:rsidP="002770A9">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54A5381"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DL_1A_n78A _UL_1A_n78A (completed)</w:t>
            </w:r>
          </w:p>
        </w:tc>
      </w:tr>
      <w:tr w:rsidR="0075428B" w:rsidRPr="000549BB" w14:paraId="156F47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9A618C1"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DC_40A_n78A</w:t>
            </w:r>
          </w:p>
        </w:tc>
        <w:tc>
          <w:tcPr>
            <w:tcW w:w="1559" w:type="dxa"/>
            <w:tcBorders>
              <w:top w:val="single" w:sz="4" w:space="0" w:color="auto"/>
              <w:left w:val="single" w:sz="4" w:space="0" w:color="auto"/>
              <w:bottom w:val="single" w:sz="4" w:space="0" w:color="auto"/>
              <w:right w:val="single" w:sz="4" w:space="0" w:color="auto"/>
            </w:tcBorders>
            <w:vAlign w:val="center"/>
          </w:tcPr>
          <w:p w14:paraId="6410720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993" w:type="dxa"/>
            <w:tcBorders>
              <w:top w:val="single" w:sz="4" w:space="0" w:color="auto"/>
              <w:left w:val="single" w:sz="4" w:space="0" w:color="auto"/>
              <w:bottom w:val="single" w:sz="4" w:space="0" w:color="auto"/>
              <w:right w:val="single" w:sz="4" w:space="0" w:color="auto"/>
            </w:tcBorders>
            <w:vAlign w:val="center"/>
          </w:tcPr>
          <w:p w14:paraId="65F3BFE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14D0D6"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609C8120" w14:textId="77777777" w:rsidR="0075428B" w:rsidRPr="008D6C3B" w:rsidRDefault="00C8650C" w:rsidP="002770A9">
            <w:pPr>
              <w:pStyle w:val="TAL"/>
              <w:snapToGrid w:val="0"/>
              <w:jc w:val="both"/>
              <w:rPr>
                <w:rFonts w:cs="Arial"/>
                <w:szCs w:val="18"/>
                <w:lang w:val="it-IT"/>
              </w:rPr>
            </w:pPr>
            <w:hyperlink r:id="rId26"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128B3A"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7431C6" w14:textId="201B08FC" w:rsidR="0075428B" w:rsidRPr="008D6C3B" w:rsidRDefault="000849A8" w:rsidP="002770A9">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A63C97" w14:textId="77777777" w:rsidR="0075428B" w:rsidRPr="008D6C3B" w:rsidRDefault="0075428B" w:rsidP="002770A9">
            <w:pPr>
              <w:pStyle w:val="TAL"/>
              <w:snapToGrid w:val="0"/>
              <w:jc w:val="both"/>
              <w:rPr>
                <w:rFonts w:cs="Arial"/>
                <w:szCs w:val="18"/>
                <w:lang w:val="it-IT"/>
              </w:rPr>
            </w:pPr>
            <w:r w:rsidRPr="008D6C3B">
              <w:rPr>
                <w:rFonts w:cs="Arial"/>
                <w:szCs w:val="18"/>
                <w:lang w:val="it-IT"/>
              </w:rPr>
              <w:t>NA</w:t>
            </w:r>
          </w:p>
        </w:tc>
      </w:tr>
      <w:tr w:rsidR="0075428B" w:rsidRPr="000549BB" w14:paraId="3F1398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178AE9"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4739056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993" w:type="dxa"/>
            <w:tcBorders>
              <w:top w:val="single" w:sz="4" w:space="0" w:color="auto"/>
              <w:left w:val="single" w:sz="4" w:space="0" w:color="auto"/>
              <w:bottom w:val="single" w:sz="4" w:space="0" w:color="auto"/>
              <w:right w:val="single" w:sz="4" w:space="0" w:color="auto"/>
            </w:tcBorders>
            <w:vAlign w:val="center"/>
          </w:tcPr>
          <w:p w14:paraId="71921F4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DC7E515"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48ABFFEA" w14:textId="77777777" w:rsidR="0075428B" w:rsidRPr="008D6C3B" w:rsidRDefault="00C8650C" w:rsidP="002770A9">
            <w:pPr>
              <w:pStyle w:val="TAL"/>
              <w:snapToGrid w:val="0"/>
              <w:jc w:val="both"/>
              <w:rPr>
                <w:rFonts w:cs="Arial"/>
                <w:szCs w:val="18"/>
                <w:lang w:val="it-IT"/>
              </w:rPr>
            </w:pPr>
            <w:hyperlink r:id="rId27"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9859113"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1B29F1" w14:textId="48347B32" w:rsidR="0075428B" w:rsidRPr="008D6C3B" w:rsidRDefault="000849A8" w:rsidP="002770A9">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124EA8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DL_40A_n78A_UL_40A_n78A</w:t>
            </w:r>
          </w:p>
          <w:p w14:paraId="00470190" w14:textId="77777777" w:rsidR="0075428B" w:rsidRPr="008D6C3B" w:rsidRDefault="0075428B" w:rsidP="002770A9">
            <w:pPr>
              <w:pStyle w:val="TAL"/>
              <w:snapToGrid w:val="0"/>
              <w:jc w:val="both"/>
              <w:rPr>
                <w:rFonts w:cs="Arial"/>
                <w:szCs w:val="18"/>
                <w:lang w:val="it-IT"/>
              </w:rPr>
            </w:pPr>
            <w:r w:rsidRPr="008D6C3B">
              <w:rPr>
                <w:rFonts w:cs="Arial"/>
                <w:szCs w:val="18"/>
                <w:lang w:val="it-IT"/>
              </w:rPr>
              <w:t>(new)</w:t>
            </w:r>
          </w:p>
        </w:tc>
      </w:tr>
      <w:tr w:rsidR="0075428B" w:rsidRPr="000549BB" w14:paraId="63F4D2C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6EB60"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6910A11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DC_40C_n78A</w:t>
            </w:r>
          </w:p>
        </w:tc>
        <w:tc>
          <w:tcPr>
            <w:tcW w:w="993" w:type="dxa"/>
            <w:tcBorders>
              <w:top w:val="single" w:sz="4" w:space="0" w:color="auto"/>
              <w:left w:val="single" w:sz="4" w:space="0" w:color="auto"/>
              <w:bottom w:val="single" w:sz="4" w:space="0" w:color="auto"/>
              <w:right w:val="single" w:sz="4" w:space="0" w:color="auto"/>
            </w:tcBorders>
            <w:vAlign w:val="center"/>
          </w:tcPr>
          <w:p w14:paraId="3E0183E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2E928E"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24B936AB" w14:textId="77777777" w:rsidR="0075428B" w:rsidRPr="008D6C3B" w:rsidRDefault="00C8650C" w:rsidP="002770A9">
            <w:pPr>
              <w:pStyle w:val="TAL"/>
              <w:snapToGrid w:val="0"/>
              <w:jc w:val="both"/>
              <w:rPr>
                <w:rFonts w:cs="Arial"/>
                <w:szCs w:val="18"/>
                <w:lang w:val="it-IT"/>
              </w:rPr>
            </w:pPr>
            <w:hyperlink r:id="rId28"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72F2DE"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DC2A0F" w14:textId="20670A3A" w:rsidR="0075428B" w:rsidRPr="008D6C3B" w:rsidRDefault="000849A8" w:rsidP="002770A9">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D463B3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DL_40C_n78A_UL_40A_n78A</w:t>
            </w:r>
          </w:p>
          <w:p w14:paraId="5A5AAEE8" w14:textId="77777777" w:rsidR="0075428B" w:rsidRPr="008D6C3B" w:rsidRDefault="0075428B" w:rsidP="002770A9">
            <w:pPr>
              <w:pStyle w:val="TAL"/>
              <w:snapToGrid w:val="0"/>
              <w:jc w:val="both"/>
              <w:rPr>
                <w:rFonts w:cs="Arial"/>
                <w:szCs w:val="18"/>
                <w:lang w:val="it-IT"/>
              </w:rPr>
            </w:pPr>
            <w:r w:rsidRPr="008D6C3B">
              <w:rPr>
                <w:rFonts w:cs="Arial"/>
                <w:szCs w:val="18"/>
                <w:lang w:val="it-IT"/>
              </w:rPr>
              <w:t>(new)</w:t>
            </w:r>
          </w:p>
        </w:tc>
      </w:tr>
      <w:tr w:rsidR="0075428B" w:rsidRPr="000549BB" w14:paraId="70BCEF4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46BD43"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2ED78A2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1DDCF48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09ED05D"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7AC6564"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BBA6C7F" w14:textId="77777777" w:rsidR="0075428B" w:rsidRPr="008D6C3B" w:rsidRDefault="0075428B" w:rsidP="002770A9">
            <w:pPr>
              <w:pStyle w:val="TAL"/>
              <w:snapToGrid w:val="0"/>
              <w:jc w:val="both"/>
              <w:rPr>
                <w:rFonts w:cs="Arial"/>
                <w:szCs w:val="18"/>
                <w:lang w:val="it-IT"/>
              </w:rPr>
            </w:pPr>
            <w:r w:rsidRPr="008D6C3B">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9E0FC55" w14:textId="5BA4505A" w:rsidR="0075428B" w:rsidRPr="008D6C3B" w:rsidRDefault="00D57223" w:rsidP="002770A9">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73D2B90"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DL_66A_n78A _UL_66A_n78A (completed)</w:t>
            </w:r>
          </w:p>
        </w:tc>
      </w:tr>
      <w:tr w:rsidR="0075428B" w:rsidRPr="000549BB" w14:paraId="3D26E12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337672" w14:textId="77777777" w:rsidR="0075428B" w:rsidRPr="008D6C3B" w:rsidRDefault="0075428B" w:rsidP="002770A9">
            <w:pPr>
              <w:pStyle w:val="TAL"/>
              <w:snapToGrid w:val="0"/>
              <w:jc w:val="both"/>
              <w:rPr>
                <w:rFonts w:cs="Arial"/>
                <w:szCs w:val="18"/>
                <w:lang w:val="it-IT"/>
              </w:rPr>
            </w:pPr>
            <w:r w:rsidRPr="008D6C3B">
              <w:rPr>
                <w:rFonts w:cs="Arial"/>
                <w:szCs w:val="18"/>
                <w:lang w:val="it-IT"/>
              </w:rPr>
              <w:lastRenderedPageBreak/>
              <w:t>DC_1C_n78A</w:t>
            </w:r>
          </w:p>
        </w:tc>
        <w:tc>
          <w:tcPr>
            <w:tcW w:w="1559" w:type="dxa"/>
            <w:tcBorders>
              <w:top w:val="single" w:sz="4" w:space="0" w:color="auto"/>
              <w:left w:val="single" w:sz="4" w:space="0" w:color="auto"/>
              <w:bottom w:val="single" w:sz="4" w:space="0" w:color="auto"/>
              <w:right w:val="single" w:sz="4" w:space="0" w:color="auto"/>
            </w:tcBorders>
            <w:vAlign w:val="center"/>
          </w:tcPr>
          <w:p w14:paraId="2053A133"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DC_1C_n78A</w:t>
            </w:r>
          </w:p>
        </w:tc>
        <w:tc>
          <w:tcPr>
            <w:tcW w:w="993" w:type="dxa"/>
            <w:tcBorders>
              <w:top w:val="single" w:sz="4" w:space="0" w:color="auto"/>
              <w:left w:val="single" w:sz="4" w:space="0" w:color="auto"/>
              <w:bottom w:val="single" w:sz="4" w:space="0" w:color="auto"/>
              <w:right w:val="single" w:sz="4" w:space="0" w:color="auto"/>
            </w:tcBorders>
            <w:vAlign w:val="center"/>
          </w:tcPr>
          <w:p w14:paraId="435BD45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4ED7A33" w14:textId="77777777" w:rsidR="0075428B" w:rsidRPr="008D6C3B" w:rsidRDefault="0075428B" w:rsidP="002770A9">
            <w:pPr>
              <w:pStyle w:val="TAL"/>
              <w:snapToGrid w:val="0"/>
              <w:jc w:val="both"/>
              <w:rPr>
                <w:rFonts w:cs="Arial"/>
                <w:szCs w:val="18"/>
                <w:lang w:val="it-IT"/>
              </w:rPr>
            </w:pPr>
            <w:r w:rsidRPr="008D6C3B">
              <w:rPr>
                <w:rFonts w:cs="Arial"/>
                <w:szCs w:val="18"/>
                <w:lang w:val="it-IT"/>
              </w:rPr>
              <w:t>Alper Ucar, Vodafone</w:t>
            </w:r>
          </w:p>
        </w:tc>
        <w:tc>
          <w:tcPr>
            <w:tcW w:w="2410" w:type="dxa"/>
            <w:tcBorders>
              <w:top w:val="single" w:sz="4" w:space="0" w:color="auto"/>
              <w:left w:val="single" w:sz="4" w:space="0" w:color="auto"/>
              <w:bottom w:val="single" w:sz="4" w:space="0" w:color="auto"/>
              <w:right w:val="single" w:sz="4" w:space="0" w:color="auto"/>
            </w:tcBorders>
            <w:vAlign w:val="center"/>
          </w:tcPr>
          <w:p w14:paraId="1575CEA5" w14:textId="77777777" w:rsidR="0075428B" w:rsidRPr="008D6C3B" w:rsidRDefault="0075428B" w:rsidP="002770A9">
            <w:pPr>
              <w:pStyle w:val="TAL"/>
              <w:snapToGrid w:val="0"/>
              <w:jc w:val="both"/>
              <w:rPr>
                <w:rFonts w:cs="Arial"/>
                <w:szCs w:val="18"/>
                <w:lang w:val="it-IT"/>
              </w:rPr>
            </w:pPr>
            <w:r w:rsidRPr="008D6C3B">
              <w:rPr>
                <w:rFonts w:cs="Arial"/>
                <w:szCs w:val="18"/>
                <w:lang w:val="it-IT"/>
              </w:rPr>
              <w:t>alper.ucar@vodafone.com</w:t>
            </w:r>
          </w:p>
          <w:p w14:paraId="63855ACB"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DF90932" w14:textId="77777777" w:rsidR="0075428B" w:rsidRPr="008D6C3B" w:rsidRDefault="0075428B" w:rsidP="002770A9">
            <w:pPr>
              <w:pStyle w:val="TAL"/>
              <w:snapToGrid w:val="0"/>
              <w:jc w:val="both"/>
              <w:rPr>
                <w:rFonts w:cs="Arial"/>
                <w:szCs w:val="18"/>
                <w:lang w:val="it-IT"/>
              </w:rPr>
            </w:pPr>
            <w:r w:rsidRPr="008D6C3B">
              <w:rPr>
                <w:rFonts w:cs="Arial"/>
                <w:szCs w:val="18"/>
                <w:lang w:val="it-IT"/>
              </w:rPr>
              <w:t>Huawei, HiSilicon,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25E288C6" w14:textId="29986386"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EA5E3F3"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DC_1A_n78A (completed)</w:t>
            </w:r>
          </w:p>
        </w:tc>
      </w:tr>
      <w:tr w:rsidR="00A67257" w:rsidRPr="000549BB" w14:paraId="29C8AFE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7997DF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76819D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658DE41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73D3EC" w14:textId="77777777" w:rsidR="00A67257" w:rsidRPr="008D6C3B" w:rsidRDefault="00A67257" w:rsidP="002770A9">
            <w:pPr>
              <w:pStyle w:val="TAL"/>
              <w:snapToGrid w:val="0"/>
              <w:jc w:val="both"/>
              <w:rPr>
                <w:rFonts w:cs="Arial"/>
                <w:szCs w:val="18"/>
                <w:lang w:val="it-IT"/>
              </w:rPr>
            </w:pPr>
            <w:r w:rsidRPr="008D6C3B">
              <w:rPr>
                <w:rFonts w:cs="Arial"/>
                <w:szCs w:val="18"/>
                <w:lang w:val="it-IT"/>
              </w:rPr>
              <w:t>Jeremy Chu,</w:t>
            </w:r>
          </w:p>
          <w:p w14:paraId="6995B37D" w14:textId="77777777" w:rsidR="00A67257" w:rsidRPr="008D6C3B" w:rsidRDefault="00A67257" w:rsidP="002770A9">
            <w:pPr>
              <w:pStyle w:val="TAL"/>
              <w:snapToGrid w:val="0"/>
              <w:jc w:val="both"/>
              <w:rPr>
                <w:rFonts w:cs="Arial"/>
                <w:szCs w:val="18"/>
                <w:lang w:val="it-IT"/>
              </w:rPr>
            </w:pPr>
            <w:r w:rsidRPr="008D6C3B">
              <w:rPr>
                <w:rFonts w:cs="Arial"/>
                <w:szCs w:val="18"/>
                <w:lang w:val="it-IT"/>
              </w:rP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F13A970" w14:textId="77777777" w:rsidR="00A67257" w:rsidRPr="008D6C3B" w:rsidRDefault="00A67257"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057FE2A" w14:textId="77777777" w:rsidR="00A67257" w:rsidRPr="008D6C3B" w:rsidRDefault="00A67257" w:rsidP="002770A9">
            <w:pPr>
              <w:pStyle w:val="TAL"/>
              <w:snapToGrid w:val="0"/>
              <w:jc w:val="both"/>
              <w:rPr>
                <w:rFonts w:cs="Arial"/>
                <w:szCs w:val="18"/>
                <w:lang w:val="it-IT"/>
              </w:rPr>
            </w:pPr>
            <w:r w:rsidRPr="008D6C3B">
              <w:rPr>
                <w:rFonts w:cs="Arial"/>
                <w:szCs w:val="18"/>
                <w:lang w:val="it-IT"/>
              </w:rPr>
              <w:t>Cohere Technologies,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6ABE47E1" w14:textId="7641C6F1" w:rsidR="00A67257"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D86C8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2B_DL_3A_n78A_UL_3A_n78A – completed </w:t>
            </w:r>
            <w:r w:rsidRPr="008D6C3B">
              <w:rPr>
                <w:rFonts w:cs="Arial"/>
                <w:szCs w:val="18"/>
                <w:lang w:val="it-IT"/>
              </w:rPr>
              <w:br/>
            </w:r>
          </w:p>
        </w:tc>
      </w:tr>
      <w:tr w:rsidR="004716B3" w:rsidRPr="000549BB" w14:paraId="16DACDD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109BCB"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DC_1A_n5A</w:t>
            </w:r>
          </w:p>
        </w:tc>
        <w:tc>
          <w:tcPr>
            <w:tcW w:w="1559" w:type="dxa"/>
            <w:tcBorders>
              <w:top w:val="single" w:sz="4" w:space="0" w:color="auto"/>
              <w:left w:val="single" w:sz="4" w:space="0" w:color="auto"/>
              <w:bottom w:val="single" w:sz="4" w:space="0" w:color="auto"/>
              <w:right w:val="single" w:sz="4" w:space="0" w:color="auto"/>
            </w:tcBorders>
            <w:vAlign w:val="center"/>
          </w:tcPr>
          <w:p w14:paraId="7F3565AD"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DC_1A_n5A</w:t>
            </w:r>
          </w:p>
        </w:tc>
        <w:tc>
          <w:tcPr>
            <w:tcW w:w="993" w:type="dxa"/>
            <w:tcBorders>
              <w:top w:val="single" w:sz="4" w:space="0" w:color="auto"/>
              <w:left w:val="single" w:sz="4" w:space="0" w:color="auto"/>
              <w:bottom w:val="single" w:sz="4" w:space="0" w:color="auto"/>
              <w:right w:val="single" w:sz="4" w:space="0" w:color="auto"/>
            </w:tcBorders>
            <w:vAlign w:val="center"/>
          </w:tcPr>
          <w:p w14:paraId="3E8AA11F"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540517"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D54339A"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24C522B"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4F91072" w14:textId="65E4C6BE"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F88A34" w14:textId="77777777" w:rsidR="004716B3" w:rsidRPr="008D6C3B" w:rsidRDefault="004716B3" w:rsidP="002770A9">
            <w:pPr>
              <w:pStyle w:val="TAL"/>
              <w:snapToGrid w:val="0"/>
              <w:jc w:val="both"/>
              <w:rPr>
                <w:rFonts w:cs="Arial"/>
                <w:szCs w:val="18"/>
                <w:lang w:val="it-IT"/>
              </w:rPr>
            </w:pPr>
            <w:r w:rsidRPr="008D6C3B">
              <w:rPr>
                <w:rFonts w:cs="Arial"/>
                <w:szCs w:val="18"/>
                <w:lang w:val="it-IT"/>
              </w:rPr>
              <w:t>N/A</w:t>
            </w:r>
          </w:p>
        </w:tc>
      </w:tr>
      <w:tr w:rsidR="004716B3" w:rsidRPr="000549BB" w14:paraId="7144741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17D951"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DC_3A_n5A</w:t>
            </w:r>
          </w:p>
        </w:tc>
        <w:tc>
          <w:tcPr>
            <w:tcW w:w="1559" w:type="dxa"/>
            <w:tcBorders>
              <w:top w:val="single" w:sz="4" w:space="0" w:color="auto"/>
              <w:left w:val="single" w:sz="4" w:space="0" w:color="auto"/>
              <w:bottom w:val="single" w:sz="4" w:space="0" w:color="auto"/>
              <w:right w:val="single" w:sz="4" w:space="0" w:color="auto"/>
            </w:tcBorders>
            <w:vAlign w:val="center"/>
          </w:tcPr>
          <w:p w14:paraId="24F8F050"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993" w:type="dxa"/>
            <w:tcBorders>
              <w:top w:val="single" w:sz="4" w:space="0" w:color="auto"/>
              <w:left w:val="single" w:sz="4" w:space="0" w:color="auto"/>
              <w:bottom w:val="single" w:sz="4" w:space="0" w:color="auto"/>
              <w:right w:val="single" w:sz="4" w:space="0" w:color="auto"/>
            </w:tcBorders>
            <w:vAlign w:val="center"/>
          </w:tcPr>
          <w:p w14:paraId="7D27F883"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175B66D"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BE41864"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18886EED"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45143AB9" w14:textId="3E8184F5"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1DAB61" w14:textId="77777777" w:rsidR="004716B3" w:rsidRPr="008D6C3B" w:rsidRDefault="004716B3" w:rsidP="002770A9">
            <w:pPr>
              <w:pStyle w:val="TAL"/>
              <w:snapToGrid w:val="0"/>
              <w:jc w:val="both"/>
              <w:rPr>
                <w:rFonts w:cs="Arial"/>
                <w:szCs w:val="18"/>
                <w:lang w:val="it-IT"/>
              </w:rPr>
            </w:pPr>
            <w:r w:rsidRPr="008D6C3B">
              <w:rPr>
                <w:rFonts w:cs="Arial"/>
                <w:szCs w:val="18"/>
                <w:lang w:val="it-IT"/>
              </w:rPr>
              <w:t>N/A</w:t>
            </w:r>
          </w:p>
        </w:tc>
      </w:tr>
      <w:tr w:rsidR="004716B3" w:rsidRPr="000549BB" w14:paraId="56F3628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25831F"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3C241919"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993" w:type="dxa"/>
            <w:tcBorders>
              <w:top w:val="single" w:sz="4" w:space="0" w:color="auto"/>
              <w:left w:val="single" w:sz="4" w:space="0" w:color="auto"/>
              <w:bottom w:val="single" w:sz="4" w:space="0" w:color="auto"/>
              <w:right w:val="single" w:sz="4" w:space="0" w:color="auto"/>
            </w:tcBorders>
            <w:vAlign w:val="center"/>
          </w:tcPr>
          <w:p w14:paraId="4FE3AFF2"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CE1A4E9"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7808238"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81076B0"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AA5F754" w14:textId="02D34541"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0E56F6"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2B_DL_3A_n5A_UL_3A_n5A – new</w:t>
            </w:r>
          </w:p>
          <w:p w14:paraId="5D2B0889" w14:textId="77777777" w:rsidR="004716B3" w:rsidRPr="008D6C3B" w:rsidRDefault="004716B3" w:rsidP="002770A9">
            <w:pPr>
              <w:pStyle w:val="TAL"/>
              <w:snapToGrid w:val="0"/>
              <w:jc w:val="both"/>
              <w:rPr>
                <w:rFonts w:cs="Arial"/>
                <w:szCs w:val="18"/>
                <w:lang w:val="it-IT"/>
              </w:rPr>
            </w:pPr>
          </w:p>
        </w:tc>
      </w:tr>
      <w:tr w:rsidR="004716B3" w:rsidRPr="000549BB" w14:paraId="563DC01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18EC47"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212D41F4"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DC_3C_n5A</w:t>
            </w:r>
          </w:p>
        </w:tc>
        <w:tc>
          <w:tcPr>
            <w:tcW w:w="993" w:type="dxa"/>
            <w:tcBorders>
              <w:top w:val="single" w:sz="4" w:space="0" w:color="auto"/>
              <w:left w:val="single" w:sz="4" w:space="0" w:color="auto"/>
              <w:bottom w:val="single" w:sz="4" w:space="0" w:color="auto"/>
              <w:right w:val="single" w:sz="4" w:space="0" w:color="auto"/>
            </w:tcBorders>
            <w:vAlign w:val="center"/>
          </w:tcPr>
          <w:p w14:paraId="6047DF2B"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4950EF"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57B2B245"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D6DEBE9"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004A98" w14:textId="70DE5FE9"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3A9A4A"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2B_DL_3A_n5A_UL_3A_n5A – new</w:t>
            </w:r>
          </w:p>
        </w:tc>
      </w:tr>
      <w:tr w:rsidR="004716B3" w:rsidRPr="000549BB" w14:paraId="63693A8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FA0A1"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DC_7A_n5A</w:t>
            </w:r>
          </w:p>
        </w:tc>
        <w:tc>
          <w:tcPr>
            <w:tcW w:w="1559" w:type="dxa"/>
            <w:tcBorders>
              <w:top w:val="single" w:sz="4" w:space="0" w:color="auto"/>
              <w:left w:val="single" w:sz="4" w:space="0" w:color="auto"/>
              <w:bottom w:val="single" w:sz="4" w:space="0" w:color="auto"/>
              <w:right w:val="single" w:sz="4" w:space="0" w:color="auto"/>
            </w:tcBorders>
            <w:vAlign w:val="center"/>
          </w:tcPr>
          <w:p w14:paraId="7EC20BA3"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75457388"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6E2A69"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15DB751"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34E689B"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0FD568" w14:textId="4286012B"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7ABB1E" w14:textId="77777777" w:rsidR="004716B3" w:rsidRPr="008D6C3B" w:rsidRDefault="004716B3" w:rsidP="002770A9">
            <w:pPr>
              <w:pStyle w:val="TAL"/>
              <w:snapToGrid w:val="0"/>
              <w:jc w:val="both"/>
              <w:rPr>
                <w:rFonts w:cs="Arial"/>
                <w:szCs w:val="18"/>
                <w:lang w:val="it-IT"/>
              </w:rPr>
            </w:pPr>
            <w:r w:rsidRPr="008D6C3B">
              <w:rPr>
                <w:rFonts w:cs="Arial"/>
                <w:szCs w:val="18"/>
                <w:lang w:val="it-IT"/>
              </w:rPr>
              <w:t>N/A</w:t>
            </w:r>
          </w:p>
        </w:tc>
      </w:tr>
      <w:tr w:rsidR="004716B3" w:rsidRPr="000549BB" w14:paraId="508A4E8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F81D18"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078114D0"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7E082309"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935084F"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8C71E1"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0F97A8A"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DEC3A4" w14:textId="35F1B727"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045DAB"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2B_DL_7A_n5A_UL_7A_n5A – new</w:t>
            </w:r>
          </w:p>
        </w:tc>
      </w:tr>
      <w:tr w:rsidR="004716B3" w:rsidRPr="000549BB" w14:paraId="78F481E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F2551F"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3FB8712F"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DC_7C_n5A</w:t>
            </w:r>
          </w:p>
        </w:tc>
        <w:tc>
          <w:tcPr>
            <w:tcW w:w="993" w:type="dxa"/>
            <w:tcBorders>
              <w:top w:val="single" w:sz="4" w:space="0" w:color="auto"/>
              <w:left w:val="single" w:sz="4" w:space="0" w:color="auto"/>
              <w:bottom w:val="single" w:sz="4" w:space="0" w:color="auto"/>
              <w:right w:val="single" w:sz="4" w:space="0" w:color="auto"/>
            </w:tcBorders>
            <w:vAlign w:val="center"/>
          </w:tcPr>
          <w:p w14:paraId="21DAF9A2"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A7825B"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7D40DA56"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C050A0E"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285F9BD2" w14:textId="0FE24EFF"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E98DDE"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2B_DL_7A_n5A_UL_7A_n5A – new</w:t>
            </w:r>
          </w:p>
        </w:tc>
      </w:tr>
      <w:tr w:rsidR="00A67257" w:rsidRPr="000549BB" w14:paraId="5ED3A9C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78BF8"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DC_3A-3A_n1A</w:t>
            </w:r>
          </w:p>
        </w:tc>
        <w:tc>
          <w:tcPr>
            <w:tcW w:w="1559" w:type="dxa"/>
            <w:tcBorders>
              <w:top w:val="single" w:sz="4" w:space="0" w:color="auto"/>
              <w:left w:val="single" w:sz="4" w:space="0" w:color="auto"/>
              <w:bottom w:val="single" w:sz="4" w:space="0" w:color="auto"/>
              <w:right w:val="single" w:sz="4" w:space="0" w:color="auto"/>
            </w:tcBorders>
            <w:vAlign w:val="center"/>
          </w:tcPr>
          <w:p w14:paraId="36E16C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011602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4755DE4" w14:textId="77777777" w:rsidR="00A67257" w:rsidRPr="008D6C3B" w:rsidRDefault="00A67257" w:rsidP="002770A9">
            <w:pPr>
              <w:pStyle w:val="TAL"/>
              <w:snapToGrid w:val="0"/>
              <w:jc w:val="both"/>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59FC640" w14:textId="77777777" w:rsidR="00A67257" w:rsidRPr="008D6C3B" w:rsidRDefault="00C8650C" w:rsidP="002770A9">
            <w:pPr>
              <w:pStyle w:val="TAL"/>
              <w:snapToGrid w:val="0"/>
              <w:jc w:val="both"/>
              <w:rPr>
                <w:rFonts w:cs="Arial"/>
                <w:szCs w:val="18"/>
                <w:lang w:val="it-IT"/>
              </w:rPr>
            </w:pPr>
            <w:hyperlink r:id="rId29"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D856310"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4136202C" w14:textId="2CF53156" w:rsidR="00A67257" w:rsidRPr="008D6C3B" w:rsidRDefault="00ED22F1"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7D1D2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DC_3A_n1A (completed)</w:t>
            </w:r>
          </w:p>
        </w:tc>
      </w:tr>
      <w:tr w:rsidR="00A67257" w:rsidRPr="000549BB" w14:paraId="4081237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5C80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DC_7A-7A_n1A</w:t>
            </w:r>
          </w:p>
        </w:tc>
        <w:tc>
          <w:tcPr>
            <w:tcW w:w="1559" w:type="dxa"/>
            <w:tcBorders>
              <w:top w:val="single" w:sz="4" w:space="0" w:color="auto"/>
              <w:left w:val="single" w:sz="4" w:space="0" w:color="auto"/>
              <w:bottom w:val="single" w:sz="4" w:space="0" w:color="auto"/>
              <w:right w:val="single" w:sz="4" w:space="0" w:color="auto"/>
            </w:tcBorders>
            <w:vAlign w:val="center"/>
          </w:tcPr>
          <w:p w14:paraId="3977BB5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993" w:type="dxa"/>
            <w:tcBorders>
              <w:top w:val="single" w:sz="4" w:space="0" w:color="auto"/>
              <w:left w:val="single" w:sz="4" w:space="0" w:color="auto"/>
              <w:bottom w:val="single" w:sz="4" w:space="0" w:color="auto"/>
              <w:right w:val="single" w:sz="4" w:space="0" w:color="auto"/>
            </w:tcBorders>
            <w:vAlign w:val="center"/>
          </w:tcPr>
          <w:p w14:paraId="415AC9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2FAC016" w14:textId="77777777" w:rsidR="00A67257" w:rsidRPr="008D6C3B" w:rsidRDefault="00A67257" w:rsidP="002770A9">
            <w:pPr>
              <w:pStyle w:val="TAL"/>
              <w:snapToGrid w:val="0"/>
              <w:jc w:val="both"/>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78A7F710" w14:textId="77777777" w:rsidR="00A67257" w:rsidRPr="008D6C3B" w:rsidRDefault="00C8650C" w:rsidP="002770A9">
            <w:pPr>
              <w:pStyle w:val="TAL"/>
              <w:snapToGrid w:val="0"/>
              <w:jc w:val="both"/>
              <w:rPr>
                <w:rFonts w:cs="Arial"/>
                <w:szCs w:val="18"/>
                <w:lang w:val="it-IT"/>
              </w:rPr>
            </w:pPr>
            <w:hyperlink r:id="rId30"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BE104E"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3C8464F7" w14:textId="3612B820" w:rsidR="00A67257" w:rsidRPr="008D6C3B" w:rsidRDefault="00ED22F1"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222F66" w14:textId="61AFEACB" w:rsidR="00A67257" w:rsidRPr="008D6C3B" w:rsidRDefault="00A67257" w:rsidP="002770A9">
            <w:pPr>
              <w:pStyle w:val="TAL"/>
              <w:snapToGrid w:val="0"/>
              <w:jc w:val="both"/>
              <w:rPr>
                <w:rFonts w:cs="Arial"/>
                <w:szCs w:val="18"/>
                <w:lang w:val="it-IT"/>
              </w:rPr>
            </w:pPr>
            <w:r w:rsidRPr="008D6C3B">
              <w:rPr>
                <w:rFonts w:cs="Arial"/>
                <w:szCs w:val="18"/>
                <w:lang w:val="it-IT"/>
              </w:rPr>
              <w:t>DC_7A_n1A (</w:t>
            </w:r>
            <w:r w:rsidR="00E154EC" w:rsidRPr="008D6C3B">
              <w:rPr>
                <w:rFonts w:cs="Arial"/>
                <w:szCs w:val="18"/>
                <w:lang w:val="it-IT"/>
              </w:rPr>
              <w:t>Completed</w:t>
            </w:r>
            <w:r w:rsidRPr="008D6C3B">
              <w:rPr>
                <w:rFonts w:cs="Arial"/>
                <w:szCs w:val="18"/>
                <w:lang w:val="it-IT"/>
              </w:rPr>
              <w:t>)</w:t>
            </w:r>
          </w:p>
        </w:tc>
      </w:tr>
      <w:tr w:rsidR="0075428B" w:rsidRPr="000549BB" w14:paraId="2996208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3A43AE" w14:textId="2C001D7A" w:rsidR="0075428B" w:rsidRPr="008D6C3B" w:rsidRDefault="0075428B" w:rsidP="005E1ADA">
            <w:pPr>
              <w:pStyle w:val="TAL"/>
              <w:snapToGrid w:val="0"/>
              <w:jc w:val="both"/>
              <w:rPr>
                <w:rFonts w:cs="Arial"/>
                <w:szCs w:val="18"/>
                <w:lang w:val="it-IT"/>
              </w:rPr>
            </w:pPr>
            <w:r w:rsidRPr="008D6C3B">
              <w:rPr>
                <w:rFonts w:cs="Arial"/>
                <w:szCs w:val="18"/>
                <w:lang w:val="it-IT"/>
              </w:rPr>
              <w:t>DC_2A</w:t>
            </w:r>
            <w:r w:rsidR="005E1ADA">
              <w:rPr>
                <w:rFonts w:eastAsia="新細明體" w:cs="Arial" w:hint="eastAsia"/>
                <w:szCs w:val="18"/>
                <w:lang w:val="it-IT" w:eastAsia="zh-TW"/>
              </w:rPr>
              <w:t>_</w:t>
            </w:r>
            <w:r w:rsidRPr="008D6C3B">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17432D93" w14:textId="1B7792F6" w:rsidR="0075428B" w:rsidRPr="008D6C3B" w:rsidRDefault="0075428B" w:rsidP="005E1ADA">
            <w:pPr>
              <w:snapToGrid w:val="0"/>
              <w:spacing w:after="0"/>
              <w:jc w:val="both"/>
              <w:rPr>
                <w:rFonts w:ascii="Arial" w:hAnsi="Arial" w:cs="Arial"/>
                <w:sz w:val="18"/>
                <w:szCs w:val="18"/>
                <w:lang w:val="it-IT"/>
              </w:rPr>
            </w:pPr>
            <w:r w:rsidRPr="008D6C3B">
              <w:rPr>
                <w:rFonts w:ascii="Arial" w:hAnsi="Arial" w:cs="Arial"/>
                <w:sz w:val="18"/>
                <w:szCs w:val="18"/>
                <w:lang w:val="it-IT"/>
              </w:rPr>
              <w:t>DC_2A</w:t>
            </w:r>
            <w:r w:rsidR="005E1ADA">
              <w:rPr>
                <w:rFonts w:ascii="Arial" w:eastAsia="新細明體" w:hAnsi="Arial" w:cs="Arial" w:hint="eastAsia"/>
                <w:sz w:val="18"/>
                <w:szCs w:val="18"/>
                <w:lang w:val="it-IT" w:eastAsia="zh-TW"/>
              </w:rPr>
              <w:t>_</w:t>
            </w:r>
            <w:r w:rsidRPr="008D6C3B">
              <w:rPr>
                <w:rFonts w:ascii="Arial" w:hAnsi="Arial" w:cs="Arial"/>
                <w:sz w:val="18"/>
                <w:szCs w:val="18"/>
                <w:lang w:val="it-IT"/>
              </w:rPr>
              <w:t>n5A</w:t>
            </w:r>
          </w:p>
        </w:tc>
        <w:tc>
          <w:tcPr>
            <w:tcW w:w="993" w:type="dxa"/>
            <w:tcBorders>
              <w:top w:val="single" w:sz="4" w:space="0" w:color="auto"/>
              <w:left w:val="single" w:sz="4" w:space="0" w:color="auto"/>
              <w:bottom w:val="single" w:sz="4" w:space="0" w:color="auto"/>
              <w:right w:val="single" w:sz="4" w:space="0" w:color="auto"/>
            </w:tcBorders>
            <w:vAlign w:val="center"/>
          </w:tcPr>
          <w:p w14:paraId="07381F3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117CE3"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CF0BB07" w14:textId="77777777" w:rsidR="0075428B" w:rsidRPr="008D6C3B" w:rsidRDefault="00C8650C" w:rsidP="002770A9">
            <w:pPr>
              <w:pStyle w:val="TAL"/>
              <w:snapToGrid w:val="0"/>
              <w:jc w:val="both"/>
              <w:rPr>
                <w:rFonts w:cs="Arial"/>
                <w:szCs w:val="18"/>
                <w:lang w:val="it-IT"/>
              </w:rPr>
            </w:pPr>
            <w:hyperlink r:id="rId31"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A43B59D"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29B191D" w14:textId="554D9F56" w:rsidR="0075428B" w:rsidRPr="008D6C3B" w:rsidRDefault="008D74A4" w:rsidP="002770A9">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1F0F2E"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74D1992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1C6B26" w14:textId="1DE69A62" w:rsidR="0075428B" w:rsidRPr="00492DFF" w:rsidRDefault="0075428B" w:rsidP="00D61B5F">
            <w:pPr>
              <w:pStyle w:val="TAL"/>
              <w:snapToGrid w:val="0"/>
              <w:jc w:val="both"/>
              <w:rPr>
                <w:rFonts w:cs="Arial"/>
                <w:szCs w:val="18"/>
                <w:lang w:val="it-IT"/>
              </w:rPr>
            </w:pPr>
            <w:r w:rsidRPr="00492DFF">
              <w:rPr>
                <w:rFonts w:cs="Arial"/>
                <w:szCs w:val="18"/>
                <w:lang w:val="it-IT"/>
              </w:rPr>
              <w:t>DC_66A</w:t>
            </w:r>
            <w:r w:rsidR="00D61B5F" w:rsidRPr="00492DFF">
              <w:rPr>
                <w:rFonts w:eastAsia="新細明體" w:cs="Arial" w:hint="eastAsia"/>
                <w:szCs w:val="18"/>
                <w:lang w:val="it-IT" w:eastAsia="zh-TW"/>
              </w:rPr>
              <w:t>_</w:t>
            </w:r>
            <w:r w:rsidRPr="00492DFF">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29476B65" w14:textId="32BD69E9" w:rsidR="0075428B" w:rsidRPr="00492DFF" w:rsidRDefault="0075428B" w:rsidP="00D61B5F">
            <w:pPr>
              <w:snapToGrid w:val="0"/>
              <w:spacing w:after="0"/>
              <w:jc w:val="both"/>
              <w:rPr>
                <w:rFonts w:ascii="Arial" w:hAnsi="Arial" w:cs="Arial"/>
                <w:sz w:val="18"/>
                <w:szCs w:val="18"/>
                <w:lang w:val="it-IT"/>
              </w:rPr>
            </w:pPr>
            <w:r w:rsidRPr="00492DFF">
              <w:rPr>
                <w:rFonts w:ascii="Arial" w:hAnsi="Arial" w:cs="Arial"/>
                <w:sz w:val="18"/>
                <w:szCs w:val="18"/>
                <w:lang w:val="it-IT"/>
              </w:rPr>
              <w:t>DC_66A</w:t>
            </w:r>
            <w:r w:rsidR="00D61B5F" w:rsidRPr="00492DFF">
              <w:rPr>
                <w:rFonts w:ascii="Arial" w:eastAsia="新細明體" w:hAnsi="Arial" w:cs="Arial" w:hint="eastAsia"/>
                <w:sz w:val="18"/>
                <w:szCs w:val="18"/>
                <w:lang w:val="it-IT" w:eastAsia="zh-TW"/>
              </w:rPr>
              <w:t>_</w:t>
            </w:r>
            <w:r w:rsidRPr="00492DFF">
              <w:rPr>
                <w:rFonts w:ascii="Arial" w:hAnsi="Arial" w:cs="Arial"/>
                <w:sz w:val="18"/>
                <w:szCs w:val="18"/>
                <w:lang w:val="it-IT"/>
              </w:rPr>
              <w:t>n5A</w:t>
            </w:r>
          </w:p>
        </w:tc>
        <w:tc>
          <w:tcPr>
            <w:tcW w:w="993" w:type="dxa"/>
            <w:tcBorders>
              <w:top w:val="single" w:sz="4" w:space="0" w:color="auto"/>
              <w:left w:val="single" w:sz="4" w:space="0" w:color="auto"/>
              <w:bottom w:val="single" w:sz="4" w:space="0" w:color="auto"/>
              <w:right w:val="single" w:sz="4" w:space="0" w:color="auto"/>
            </w:tcBorders>
            <w:vAlign w:val="center"/>
          </w:tcPr>
          <w:p w14:paraId="33EFCC52" w14:textId="77777777" w:rsidR="0075428B" w:rsidRPr="00492DFF" w:rsidRDefault="0075428B" w:rsidP="002770A9">
            <w:pPr>
              <w:snapToGrid w:val="0"/>
              <w:spacing w:after="0"/>
              <w:jc w:val="both"/>
              <w:rPr>
                <w:rFonts w:ascii="Arial" w:hAnsi="Arial" w:cs="Arial"/>
                <w:sz w:val="18"/>
                <w:szCs w:val="18"/>
                <w:lang w:val="it-IT"/>
              </w:rPr>
            </w:pPr>
            <w:r w:rsidRPr="00492DFF">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17E3C56" w14:textId="77777777" w:rsidR="0075428B" w:rsidRPr="00492DFF" w:rsidRDefault="0075428B" w:rsidP="002770A9">
            <w:pPr>
              <w:pStyle w:val="TAL"/>
              <w:snapToGrid w:val="0"/>
              <w:jc w:val="both"/>
              <w:rPr>
                <w:rFonts w:cs="Arial"/>
                <w:szCs w:val="18"/>
                <w:lang w:val="it-IT"/>
              </w:rPr>
            </w:pPr>
            <w:r w:rsidRPr="00492DFF">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2DD5ADA" w14:textId="77777777" w:rsidR="0075428B" w:rsidRPr="00492DFF" w:rsidRDefault="00C8650C" w:rsidP="002770A9">
            <w:pPr>
              <w:pStyle w:val="TAL"/>
              <w:snapToGrid w:val="0"/>
              <w:jc w:val="both"/>
              <w:rPr>
                <w:rFonts w:cs="Arial"/>
                <w:szCs w:val="18"/>
                <w:lang w:val="it-IT"/>
              </w:rPr>
            </w:pPr>
            <w:hyperlink r:id="rId32" w:history="1">
              <w:r w:rsidR="0075428B" w:rsidRPr="00492DFF">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F32C18" w14:textId="77777777" w:rsidR="0075428B" w:rsidRPr="00492DFF" w:rsidRDefault="0075428B" w:rsidP="002770A9">
            <w:pPr>
              <w:pStyle w:val="TAL"/>
              <w:snapToGrid w:val="0"/>
              <w:jc w:val="both"/>
              <w:rPr>
                <w:rFonts w:cs="Arial"/>
                <w:szCs w:val="18"/>
                <w:lang w:val="it-IT"/>
              </w:rPr>
            </w:pPr>
            <w:r w:rsidRPr="00492DFF">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3BEF78D3" w14:textId="2794CDFD" w:rsidR="0075428B" w:rsidRPr="00492DFF" w:rsidRDefault="008D74A4" w:rsidP="002770A9">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FB03E7" w14:textId="77777777" w:rsidR="0075428B" w:rsidRPr="008D6C3B" w:rsidRDefault="0075428B" w:rsidP="002770A9">
            <w:pPr>
              <w:pStyle w:val="TAL"/>
              <w:snapToGrid w:val="0"/>
              <w:jc w:val="both"/>
              <w:rPr>
                <w:rFonts w:cs="Arial"/>
                <w:szCs w:val="18"/>
                <w:lang w:val="it-IT"/>
              </w:rPr>
            </w:pPr>
            <w:r w:rsidRPr="00492DFF">
              <w:rPr>
                <w:rFonts w:cs="Arial"/>
                <w:szCs w:val="18"/>
                <w:lang w:val="it-IT"/>
              </w:rPr>
              <w:t>None</w:t>
            </w:r>
          </w:p>
        </w:tc>
      </w:tr>
      <w:tr w:rsidR="0075428B" w:rsidRPr="000549BB" w14:paraId="0FF83DD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EE0853" w14:textId="12AF1B2F" w:rsidR="0075428B" w:rsidRPr="008D6C3B" w:rsidRDefault="0075428B" w:rsidP="001642F9">
            <w:pPr>
              <w:pStyle w:val="TAL"/>
              <w:snapToGrid w:val="0"/>
              <w:jc w:val="both"/>
              <w:rPr>
                <w:rFonts w:cs="Arial"/>
                <w:szCs w:val="18"/>
                <w:lang w:val="it-IT"/>
              </w:rPr>
            </w:pPr>
            <w:r w:rsidRPr="008D6C3B">
              <w:rPr>
                <w:rFonts w:cs="Arial"/>
                <w:szCs w:val="18"/>
                <w:lang w:val="it-IT"/>
              </w:rPr>
              <w:t>DC_2A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71C21BCF" w14:textId="62B29D5C" w:rsidR="0075428B" w:rsidRPr="008D6C3B" w:rsidRDefault="0075428B" w:rsidP="008D74A4">
            <w:pPr>
              <w:snapToGrid w:val="0"/>
              <w:spacing w:after="0"/>
              <w:jc w:val="both"/>
              <w:rPr>
                <w:rFonts w:ascii="Arial" w:hAnsi="Arial" w:cs="Arial"/>
                <w:sz w:val="18"/>
                <w:szCs w:val="18"/>
                <w:lang w:val="it-IT"/>
              </w:rPr>
            </w:pPr>
            <w:r w:rsidRPr="008D6C3B">
              <w:rPr>
                <w:rFonts w:ascii="Arial" w:hAnsi="Arial" w:cs="Arial"/>
                <w:sz w:val="18"/>
                <w:szCs w:val="18"/>
                <w:lang w:val="it-IT"/>
              </w:rPr>
              <w:t>DC_2A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993" w:type="dxa"/>
            <w:tcBorders>
              <w:top w:val="single" w:sz="4" w:space="0" w:color="auto"/>
              <w:left w:val="single" w:sz="4" w:space="0" w:color="auto"/>
              <w:bottom w:val="single" w:sz="4" w:space="0" w:color="auto"/>
              <w:right w:val="single" w:sz="4" w:space="0" w:color="auto"/>
            </w:tcBorders>
            <w:vAlign w:val="center"/>
          </w:tcPr>
          <w:p w14:paraId="3EB1D53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4DE3D1"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229A949" w14:textId="77777777" w:rsidR="0075428B" w:rsidRPr="008D6C3B" w:rsidRDefault="00C8650C" w:rsidP="002770A9">
            <w:pPr>
              <w:pStyle w:val="TAL"/>
              <w:snapToGrid w:val="0"/>
              <w:jc w:val="both"/>
              <w:rPr>
                <w:rFonts w:cs="Arial"/>
                <w:szCs w:val="18"/>
                <w:lang w:val="it-IT"/>
              </w:rPr>
            </w:pPr>
            <w:hyperlink r:id="rId33"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3501F9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13DA0941" w14:textId="794BB09B" w:rsidR="0075428B" w:rsidRPr="008D6C3B" w:rsidRDefault="008D74A4" w:rsidP="002770A9">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EA1CB12"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78E1D7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685151" w14:textId="67C31082" w:rsidR="0075428B" w:rsidRPr="008D6C3B" w:rsidRDefault="0075428B" w:rsidP="001642F9">
            <w:pPr>
              <w:pStyle w:val="TAL"/>
              <w:snapToGrid w:val="0"/>
              <w:jc w:val="both"/>
              <w:rPr>
                <w:rFonts w:cs="Arial"/>
                <w:szCs w:val="18"/>
                <w:lang w:val="it-IT"/>
              </w:rPr>
            </w:pPr>
            <w:r w:rsidRPr="008D6C3B">
              <w:rPr>
                <w:rFonts w:cs="Arial"/>
                <w:szCs w:val="18"/>
                <w:lang w:val="it-IT"/>
              </w:rPr>
              <w:t>DC_5A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5A047AD3" w14:textId="415D4223" w:rsidR="0075428B" w:rsidRPr="008D6C3B" w:rsidRDefault="0075428B" w:rsidP="008D74A4">
            <w:pPr>
              <w:snapToGrid w:val="0"/>
              <w:spacing w:after="0"/>
              <w:jc w:val="both"/>
              <w:rPr>
                <w:rFonts w:ascii="Arial" w:hAnsi="Arial" w:cs="Arial"/>
                <w:sz w:val="18"/>
                <w:szCs w:val="18"/>
                <w:lang w:val="it-IT"/>
              </w:rPr>
            </w:pPr>
            <w:r w:rsidRPr="008D6C3B">
              <w:rPr>
                <w:rFonts w:ascii="Arial" w:hAnsi="Arial" w:cs="Arial"/>
                <w:sz w:val="18"/>
                <w:szCs w:val="18"/>
                <w:lang w:val="it-IT"/>
              </w:rPr>
              <w:t>DC_5A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993" w:type="dxa"/>
            <w:tcBorders>
              <w:top w:val="single" w:sz="4" w:space="0" w:color="auto"/>
              <w:left w:val="single" w:sz="4" w:space="0" w:color="auto"/>
              <w:bottom w:val="single" w:sz="4" w:space="0" w:color="auto"/>
              <w:right w:val="single" w:sz="4" w:space="0" w:color="auto"/>
            </w:tcBorders>
            <w:vAlign w:val="center"/>
          </w:tcPr>
          <w:p w14:paraId="78E8C7C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5459A1B"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A35ABE4" w14:textId="77777777" w:rsidR="0075428B" w:rsidRPr="008D6C3B" w:rsidRDefault="00C8650C" w:rsidP="002770A9">
            <w:pPr>
              <w:pStyle w:val="TAL"/>
              <w:snapToGrid w:val="0"/>
              <w:jc w:val="both"/>
              <w:rPr>
                <w:rFonts w:cs="Arial"/>
                <w:szCs w:val="18"/>
                <w:lang w:val="it-IT"/>
              </w:rPr>
            </w:pPr>
            <w:hyperlink r:id="rId34"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8101880"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4C88DC10" w14:textId="31BF1CAC" w:rsidR="0075428B" w:rsidRPr="008D6C3B" w:rsidRDefault="00D51C13" w:rsidP="002770A9">
            <w:pPr>
              <w:pStyle w:val="TAL"/>
              <w:snapToGrid w:val="0"/>
              <w:jc w:val="both"/>
              <w:rPr>
                <w:rFonts w:cs="Arial"/>
                <w:szCs w:val="18"/>
                <w:lang w:val="it-IT"/>
              </w:rPr>
            </w:pPr>
            <w:r w:rsidRPr="00D51C1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6F2B6D"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66C9D18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9A7F56" w14:textId="0BBBB1CD" w:rsidR="0075428B" w:rsidRPr="008D6C3B" w:rsidRDefault="0075428B" w:rsidP="001642F9">
            <w:pPr>
              <w:pStyle w:val="TAL"/>
              <w:snapToGrid w:val="0"/>
              <w:jc w:val="both"/>
              <w:rPr>
                <w:rFonts w:cs="Arial"/>
                <w:szCs w:val="18"/>
                <w:lang w:val="it-IT"/>
              </w:rPr>
            </w:pPr>
            <w:r w:rsidRPr="008D6C3B">
              <w:rPr>
                <w:rFonts w:cs="Arial"/>
                <w:szCs w:val="18"/>
                <w:lang w:val="it-IT"/>
              </w:rPr>
              <w:t>DC_13A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1113CD34" w14:textId="3AA0CB9B" w:rsidR="0075428B" w:rsidRPr="008D6C3B" w:rsidRDefault="0075428B" w:rsidP="008D74A4">
            <w:pPr>
              <w:snapToGrid w:val="0"/>
              <w:spacing w:after="0"/>
              <w:jc w:val="both"/>
              <w:rPr>
                <w:rFonts w:ascii="Arial" w:hAnsi="Arial" w:cs="Arial"/>
                <w:sz w:val="18"/>
                <w:szCs w:val="18"/>
                <w:lang w:val="it-IT"/>
              </w:rPr>
            </w:pPr>
            <w:r w:rsidRPr="008D6C3B">
              <w:rPr>
                <w:rFonts w:ascii="Arial" w:hAnsi="Arial" w:cs="Arial"/>
                <w:sz w:val="18"/>
                <w:szCs w:val="18"/>
                <w:lang w:val="it-IT"/>
              </w:rPr>
              <w:t>DC_13A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993" w:type="dxa"/>
            <w:tcBorders>
              <w:top w:val="single" w:sz="4" w:space="0" w:color="auto"/>
              <w:left w:val="single" w:sz="4" w:space="0" w:color="auto"/>
              <w:bottom w:val="single" w:sz="4" w:space="0" w:color="auto"/>
              <w:right w:val="single" w:sz="4" w:space="0" w:color="auto"/>
            </w:tcBorders>
            <w:vAlign w:val="center"/>
          </w:tcPr>
          <w:p w14:paraId="3FB3F7E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639C1E9"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0D110EA" w14:textId="77777777" w:rsidR="0075428B" w:rsidRPr="008D6C3B" w:rsidRDefault="00C8650C" w:rsidP="002770A9">
            <w:pPr>
              <w:pStyle w:val="TAL"/>
              <w:snapToGrid w:val="0"/>
              <w:jc w:val="both"/>
              <w:rPr>
                <w:rFonts w:cs="Arial"/>
                <w:szCs w:val="18"/>
                <w:lang w:val="it-IT"/>
              </w:rPr>
            </w:pPr>
            <w:hyperlink r:id="rId35"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F82B1DC"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23EDF806" w14:textId="45AFD3BF" w:rsidR="0075428B" w:rsidRPr="008D6C3B" w:rsidRDefault="00BB2679" w:rsidP="002770A9">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50D35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025E65" w:rsidRPr="000549BB" w14:paraId="7F23CF2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773494"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DC_2A_n71A</w:t>
            </w:r>
          </w:p>
        </w:tc>
        <w:tc>
          <w:tcPr>
            <w:tcW w:w="1559" w:type="dxa"/>
            <w:tcBorders>
              <w:top w:val="single" w:sz="4" w:space="0" w:color="auto"/>
              <w:left w:val="single" w:sz="4" w:space="0" w:color="auto"/>
              <w:bottom w:val="single" w:sz="4" w:space="0" w:color="auto"/>
              <w:right w:val="single" w:sz="4" w:space="0" w:color="auto"/>
            </w:tcBorders>
            <w:vAlign w:val="center"/>
          </w:tcPr>
          <w:p w14:paraId="6328EF20"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346A84E7"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579696E"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DCEA728"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p w14:paraId="0BEF8FA9" w14:textId="77777777" w:rsidR="00025E65" w:rsidRPr="008D6C3B" w:rsidRDefault="00025E65"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0670FFA"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0CDCAB89" w14:textId="01332245"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AD65B7"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27953B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CEBFCC"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65A0C3B5"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993" w:type="dxa"/>
            <w:tcBorders>
              <w:top w:val="single" w:sz="4" w:space="0" w:color="auto"/>
              <w:left w:val="single" w:sz="4" w:space="0" w:color="auto"/>
              <w:bottom w:val="single" w:sz="4" w:space="0" w:color="auto"/>
              <w:right w:val="single" w:sz="4" w:space="0" w:color="auto"/>
            </w:tcBorders>
            <w:vAlign w:val="center"/>
          </w:tcPr>
          <w:p w14:paraId="6380E559"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2EB6511"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7B911FEE"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982D6BD"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B74CC13" w14:textId="6BA3CC88"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C5F6AE"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6E9E075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3229DC7"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020BB164"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DC_12A_n71A</w:t>
            </w:r>
          </w:p>
        </w:tc>
        <w:tc>
          <w:tcPr>
            <w:tcW w:w="993" w:type="dxa"/>
            <w:tcBorders>
              <w:top w:val="single" w:sz="4" w:space="0" w:color="auto"/>
              <w:left w:val="single" w:sz="4" w:space="0" w:color="auto"/>
              <w:bottom w:val="single" w:sz="4" w:space="0" w:color="auto"/>
              <w:right w:val="single" w:sz="4" w:space="0" w:color="auto"/>
            </w:tcBorders>
            <w:vAlign w:val="center"/>
          </w:tcPr>
          <w:p w14:paraId="15A0F17E"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5D3009"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408C221"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1F0C454E"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4CB8898" w14:textId="0D3F89C9"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43FF17"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4DB8BB7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8BB945"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DC_66A_n71A</w:t>
            </w:r>
          </w:p>
        </w:tc>
        <w:tc>
          <w:tcPr>
            <w:tcW w:w="1559" w:type="dxa"/>
            <w:tcBorders>
              <w:top w:val="single" w:sz="4" w:space="0" w:color="auto"/>
              <w:left w:val="single" w:sz="4" w:space="0" w:color="auto"/>
              <w:bottom w:val="single" w:sz="4" w:space="0" w:color="auto"/>
              <w:right w:val="single" w:sz="4" w:space="0" w:color="auto"/>
            </w:tcBorders>
            <w:vAlign w:val="center"/>
          </w:tcPr>
          <w:p w14:paraId="6E4F55DE"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749E22A0"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3536D"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1C46DD1"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7B5B017"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0310891" w14:textId="5D79B6EF"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294F1"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287620E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F02C02" w14:textId="77777777" w:rsidR="00025E65" w:rsidRPr="008D6C3B" w:rsidRDefault="00025E65" w:rsidP="002770A9">
            <w:pPr>
              <w:pStyle w:val="TAL"/>
              <w:snapToGrid w:val="0"/>
              <w:jc w:val="both"/>
              <w:rPr>
                <w:rFonts w:cs="Arial"/>
                <w:szCs w:val="18"/>
                <w:lang w:val="it-IT"/>
              </w:rPr>
            </w:pPr>
            <w:r w:rsidRPr="008D6C3B">
              <w:rPr>
                <w:rFonts w:cs="Arial"/>
                <w:szCs w:val="18"/>
                <w:lang w:val="it-IT"/>
              </w:rPr>
              <w:lastRenderedPageBreak/>
              <w:t>DC_2A_n5A</w:t>
            </w:r>
          </w:p>
        </w:tc>
        <w:tc>
          <w:tcPr>
            <w:tcW w:w="1559" w:type="dxa"/>
            <w:tcBorders>
              <w:top w:val="single" w:sz="4" w:space="0" w:color="auto"/>
              <w:left w:val="single" w:sz="4" w:space="0" w:color="auto"/>
              <w:bottom w:val="single" w:sz="4" w:space="0" w:color="auto"/>
              <w:right w:val="single" w:sz="4" w:space="0" w:color="auto"/>
            </w:tcBorders>
            <w:vAlign w:val="center"/>
          </w:tcPr>
          <w:p w14:paraId="30D5530C"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993" w:type="dxa"/>
            <w:tcBorders>
              <w:top w:val="single" w:sz="4" w:space="0" w:color="auto"/>
              <w:left w:val="single" w:sz="4" w:space="0" w:color="auto"/>
              <w:bottom w:val="single" w:sz="4" w:space="0" w:color="auto"/>
              <w:right w:val="single" w:sz="4" w:space="0" w:color="auto"/>
            </w:tcBorders>
            <w:vAlign w:val="center"/>
          </w:tcPr>
          <w:p w14:paraId="02DFB2D4"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DC1CB8"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946B768"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p w14:paraId="38F6E53A" w14:textId="77777777" w:rsidR="00025E65" w:rsidRPr="008D6C3B" w:rsidRDefault="00025E65"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2C4B0BE"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EBD5E95" w14:textId="33B2D8F8"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1E27A2E"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A67257" w:rsidRPr="000549BB" w14:paraId="75245EF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9DF9E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DC_12A_n5A</w:t>
            </w:r>
          </w:p>
        </w:tc>
        <w:tc>
          <w:tcPr>
            <w:tcW w:w="1559" w:type="dxa"/>
            <w:tcBorders>
              <w:top w:val="single" w:sz="4" w:space="0" w:color="auto"/>
              <w:left w:val="single" w:sz="4" w:space="0" w:color="auto"/>
              <w:bottom w:val="single" w:sz="4" w:space="0" w:color="auto"/>
              <w:right w:val="single" w:sz="4" w:space="0" w:color="auto"/>
            </w:tcBorders>
            <w:vAlign w:val="center"/>
          </w:tcPr>
          <w:p w14:paraId="7A895E0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DC_12A_n5A</w:t>
            </w:r>
          </w:p>
        </w:tc>
        <w:tc>
          <w:tcPr>
            <w:tcW w:w="993" w:type="dxa"/>
            <w:tcBorders>
              <w:top w:val="single" w:sz="4" w:space="0" w:color="auto"/>
              <w:left w:val="single" w:sz="4" w:space="0" w:color="auto"/>
              <w:bottom w:val="single" w:sz="4" w:space="0" w:color="auto"/>
              <w:right w:val="single" w:sz="4" w:space="0" w:color="auto"/>
            </w:tcBorders>
            <w:vAlign w:val="center"/>
          </w:tcPr>
          <w:p w14:paraId="02E9DC9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C11606"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A76DDB7"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6D2497C9" w14:textId="77777777" w:rsidR="00A67257" w:rsidRPr="008D6C3B" w:rsidRDefault="00A67257"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2FDFDFD9" w14:textId="30275FA0" w:rsidR="00A67257"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A9B5BFA"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C4C48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5CC93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DC_66A_n5A</w:t>
            </w:r>
          </w:p>
        </w:tc>
        <w:tc>
          <w:tcPr>
            <w:tcW w:w="1559" w:type="dxa"/>
            <w:tcBorders>
              <w:top w:val="single" w:sz="4" w:space="0" w:color="auto"/>
              <w:left w:val="single" w:sz="4" w:space="0" w:color="auto"/>
              <w:bottom w:val="single" w:sz="4" w:space="0" w:color="auto"/>
              <w:right w:val="single" w:sz="4" w:space="0" w:color="auto"/>
            </w:tcBorders>
            <w:vAlign w:val="center"/>
          </w:tcPr>
          <w:p w14:paraId="75A0B4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993" w:type="dxa"/>
            <w:tcBorders>
              <w:top w:val="single" w:sz="4" w:space="0" w:color="auto"/>
              <w:left w:val="single" w:sz="4" w:space="0" w:color="auto"/>
              <w:bottom w:val="single" w:sz="4" w:space="0" w:color="auto"/>
              <w:right w:val="single" w:sz="4" w:space="0" w:color="auto"/>
            </w:tcBorders>
            <w:vAlign w:val="center"/>
          </w:tcPr>
          <w:p w14:paraId="313E2FF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9C23E3E"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BDA9681"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3BCCC5BB" w14:textId="77777777" w:rsidR="00A67257" w:rsidRPr="008D6C3B" w:rsidRDefault="00A67257"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9CA5BF1" w14:textId="2D0EF38C" w:rsidR="00A67257"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336118E"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43EFD9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8F071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DC_71A_n5A</w:t>
            </w:r>
          </w:p>
        </w:tc>
        <w:tc>
          <w:tcPr>
            <w:tcW w:w="1559" w:type="dxa"/>
            <w:tcBorders>
              <w:top w:val="single" w:sz="4" w:space="0" w:color="auto"/>
              <w:left w:val="single" w:sz="4" w:space="0" w:color="auto"/>
              <w:bottom w:val="single" w:sz="4" w:space="0" w:color="auto"/>
              <w:right w:val="single" w:sz="4" w:space="0" w:color="auto"/>
            </w:tcBorders>
            <w:vAlign w:val="center"/>
          </w:tcPr>
          <w:p w14:paraId="1B1029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DC_71A_n5A</w:t>
            </w:r>
          </w:p>
        </w:tc>
        <w:tc>
          <w:tcPr>
            <w:tcW w:w="993" w:type="dxa"/>
            <w:tcBorders>
              <w:top w:val="single" w:sz="4" w:space="0" w:color="auto"/>
              <w:left w:val="single" w:sz="4" w:space="0" w:color="auto"/>
              <w:bottom w:val="single" w:sz="4" w:space="0" w:color="auto"/>
              <w:right w:val="single" w:sz="4" w:space="0" w:color="auto"/>
            </w:tcBorders>
            <w:vAlign w:val="center"/>
          </w:tcPr>
          <w:p w14:paraId="5624DC0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F1B146C"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CEB5F6F"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5CB8E3E3" w14:textId="77777777" w:rsidR="00A67257" w:rsidRPr="008D6C3B" w:rsidRDefault="00A67257"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C0B6F01" w14:textId="507ABCD3" w:rsidR="00A67257"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DAE56A7"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75428B" w:rsidRPr="000549BB" w14:paraId="0B7D9CC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944BA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DC_12A_n78A</w:t>
            </w:r>
          </w:p>
        </w:tc>
        <w:tc>
          <w:tcPr>
            <w:tcW w:w="1559" w:type="dxa"/>
            <w:tcBorders>
              <w:top w:val="single" w:sz="4" w:space="0" w:color="auto"/>
              <w:left w:val="single" w:sz="4" w:space="0" w:color="auto"/>
              <w:bottom w:val="single" w:sz="4" w:space="0" w:color="auto"/>
              <w:right w:val="single" w:sz="4" w:space="0" w:color="auto"/>
            </w:tcBorders>
            <w:vAlign w:val="center"/>
          </w:tcPr>
          <w:p w14:paraId="3727E4F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DC_12A_n78A</w:t>
            </w:r>
          </w:p>
        </w:tc>
        <w:tc>
          <w:tcPr>
            <w:tcW w:w="993" w:type="dxa"/>
            <w:tcBorders>
              <w:top w:val="single" w:sz="4" w:space="0" w:color="auto"/>
              <w:left w:val="single" w:sz="4" w:space="0" w:color="auto"/>
              <w:bottom w:val="single" w:sz="4" w:space="0" w:color="auto"/>
              <w:right w:val="single" w:sz="4" w:space="0" w:color="auto"/>
            </w:tcBorders>
            <w:vAlign w:val="center"/>
          </w:tcPr>
          <w:p w14:paraId="1086DB2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9131D8"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7D31EF6D"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p w14:paraId="7FBB1F21"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48A642FA"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2D6452C1" w14:textId="49AB6B8E" w:rsidR="0075428B" w:rsidRPr="008D6C3B" w:rsidRDefault="008854CF" w:rsidP="002770A9">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C7791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447E1D0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F38EDF"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DC_12A_n38A</w:t>
            </w:r>
          </w:p>
        </w:tc>
        <w:tc>
          <w:tcPr>
            <w:tcW w:w="1559" w:type="dxa"/>
            <w:tcBorders>
              <w:top w:val="single" w:sz="4" w:space="0" w:color="auto"/>
              <w:left w:val="single" w:sz="4" w:space="0" w:color="auto"/>
              <w:bottom w:val="single" w:sz="4" w:space="0" w:color="auto"/>
              <w:right w:val="single" w:sz="4" w:space="0" w:color="auto"/>
            </w:tcBorders>
            <w:vAlign w:val="center"/>
          </w:tcPr>
          <w:p w14:paraId="56BCFD6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DC_12A_n38A</w:t>
            </w:r>
          </w:p>
        </w:tc>
        <w:tc>
          <w:tcPr>
            <w:tcW w:w="993" w:type="dxa"/>
            <w:tcBorders>
              <w:top w:val="single" w:sz="4" w:space="0" w:color="auto"/>
              <w:left w:val="single" w:sz="4" w:space="0" w:color="auto"/>
              <w:bottom w:val="single" w:sz="4" w:space="0" w:color="auto"/>
              <w:right w:val="single" w:sz="4" w:space="0" w:color="auto"/>
            </w:tcBorders>
            <w:vAlign w:val="center"/>
          </w:tcPr>
          <w:p w14:paraId="2B51D34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2203A1"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CF23F56"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47485DC"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55400490" w14:textId="48A0F976"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3FBF8A2"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3EF26B3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CFFB2"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DC_5A_n38A</w:t>
            </w:r>
          </w:p>
        </w:tc>
        <w:tc>
          <w:tcPr>
            <w:tcW w:w="1559" w:type="dxa"/>
            <w:tcBorders>
              <w:top w:val="single" w:sz="4" w:space="0" w:color="auto"/>
              <w:left w:val="single" w:sz="4" w:space="0" w:color="auto"/>
              <w:bottom w:val="single" w:sz="4" w:space="0" w:color="auto"/>
              <w:right w:val="single" w:sz="4" w:space="0" w:color="auto"/>
            </w:tcBorders>
            <w:vAlign w:val="center"/>
          </w:tcPr>
          <w:p w14:paraId="1A5A1B3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DC_5A_n38A</w:t>
            </w:r>
          </w:p>
        </w:tc>
        <w:tc>
          <w:tcPr>
            <w:tcW w:w="993" w:type="dxa"/>
            <w:tcBorders>
              <w:top w:val="single" w:sz="4" w:space="0" w:color="auto"/>
              <w:left w:val="single" w:sz="4" w:space="0" w:color="auto"/>
              <w:bottom w:val="single" w:sz="4" w:space="0" w:color="auto"/>
              <w:right w:val="single" w:sz="4" w:space="0" w:color="auto"/>
            </w:tcBorders>
            <w:vAlign w:val="center"/>
          </w:tcPr>
          <w:p w14:paraId="0DD2043D"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F95F0B"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5BFFC65"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0142688A"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6BB1324C" w14:textId="22ECD753"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E3885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5BBE451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07EF40"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DC_12A_n7A</w:t>
            </w:r>
          </w:p>
        </w:tc>
        <w:tc>
          <w:tcPr>
            <w:tcW w:w="1559" w:type="dxa"/>
            <w:tcBorders>
              <w:top w:val="single" w:sz="4" w:space="0" w:color="auto"/>
              <w:left w:val="single" w:sz="4" w:space="0" w:color="auto"/>
              <w:bottom w:val="single" w:sz="4" w:space="0" w:color="auto"/>
              <w:right w:val="single" w:sz="4" w:space="0" w:color="auto"/>
            </w:tcBorders>
            <w:vAlign w:val="center"/>
          </w:tcPr>
          <w:p w14:paraId="4C725506"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DC_12A_n7A</w:t>
            </w:r>
          </w:p>
        </w:tc>
        <w:tc>
          <w:tcPr>
            <w:tcW w:w="993" w:type="dxa"/>
            <w:tcBorders>
              <w:top w:val="single" w:sz="4" w:space="0" w:color="auto"/>
              <w:left w:val="single" w:sz="4" w:space="0" w:color="auto"/>
              <w:bottom w:val="single" w:sz="4" w:space="0" w:color="auto"/>
              <w:right w:val="single" w:sz="4" w:space="0" w:color="auto"/>
            </w:tcBorders>
            <w:vAlign w:val="center"/>
          </w:tcPr>
          <w:p w14:paraId="59349AE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2265918"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2434BFC4"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6AD9813"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1CAFCA86" w14:textId="5049FEC7" w:rsidR="0075428B" w:rsidRPr="008D6C3B" w:rsidRDefault="008854CF" w:rsidP="002770A9">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F9444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2499E46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6C8A1F"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DC_66A_n7A</w:t>
            </w:r>
          </w:p>
        </w:tc>
        <w:tc>
          <w:tcPr>
            <w:tcW w:w="1559" w:type="dxa"/>
            <w:tcBorders>
              <w:top w:val="single" w:sz="4" w:space="0" w:color="auto"/>
              <w:left w:val="single" w:sz="4" w:space="0" w:color="auto"/>
              <w:bottom w:val="single" w:sz="4" w:space="0" w:color="auto"/>
              <w:right w:val="single" w:sz="4" w:space="0" w:color="auto"/>
            </w:tcBorders>
            <w:vAlign w:val="center"/>
          </w:tcPr>
          <w:p w14:paraId="37FBA526"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4BFB6D2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969263"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367A9C0F"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8C1B8DA"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5ADD4F05" w14:textId="41BFEA1D" w:rsidR="0075428B" w:rsidRPr="008D6C3B" w:rsidRDefault="005D0E1C" w:rsidP="002770A9">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72D6C1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5AB305E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DB7F02"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DC_3A_n20A</w:t>
            </w:r>
          </w:p>
        </w:tc>
        <w:tc>
          <w:tcPr>
            <w:tcW w:w="1559" w:type="dxa"/>
            <w:tcBorders>
              <w:top w:val="single" w:sz="4" w:space="0" w:color="auto"/>
              <w:left w:val="single" w:sz="4" w:space="0" w:color="auto"/>
              <w:bottom w:val="single" w:sz="4" w:space="0" w:color="auto"/>
              <w:right w:val="single" w:sz="4" w:space="0" w:color="auto"/>
            </w:tcBorders>
            <w:vAlign w:val="center"/>
          </w:tcPr>
          <w:p w14:paraId="05A44FC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DC_3A_n20A</w:t>
            </w:r>
          </w:p>
        </w:tc>
        <w:tc>
          <w:tcPr>
            <w:tcW w:w="993" w:type="dxa"/>
            <w:tcBorders>
              <w:top w:val="single" w:sz="4" w:space="0" w:color="auto"/>
              <w:left w:val="single" w:sz="4" w:space="0" w:color="auto"/>
              <w:bottom w:val="single" w:sz="4" w:space="0" w:color="auto"/>
              <w:right w:val="single" w:sz="4" w:space="0" w:color="auto"/>
            </w:tcBorders>
            <w:vAlign w:val="center"/>
          </w:tcPr>
          <w:p w14:paraId="0B95A69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25B1A6"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4C1CF443"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0DD388B5" w14:textId="77777777" w:rsidR="0075428B" w:rsidRPr="008D6C3B" w:rsidRDefault="0075428B" w:rsidP="002770A9">
            <w:pPr>
              <w:pStyle w:val="TAL"/>
              <w:snapToGrid w:val="0"/>
              <w:jc w:val="both"/>
              <w:rPr>
                <w:rFonts w:cs="Arial"/>
                <w:szCs w:val="18"/>
                <w:lang w:val="it-IT"/>
              </w:rPr>
            </w:pPr>
            <w:r w:rsidRPr="008D6C3B">
              <w:rPr>
                <w:rFonts w:cs="Arial"/>
                <w:szCs w:val="18"/>
                <w:lang w:val="it-IT"/>
              </w:rPr>
              <w:t>Swisscom, Qualcomm, Telia, DT</w:t>
            </w:r>
          </w:p>
        </w:tc>
        <w:tc>
          <w:tcPr>
            <w:tcW w:w="1404" w:type="dxa"/>
            <w:tcBorders>
              <w:top w:val="single" w:sz="4" w:space="0" w:color="auto"/>
              <w:left w:val="single" w:sz="4" w:space="0" w:color="auto"/>
              <w:bottom w:val="single" w:sz="4" w:space="0" w:color="auto"/>
              <w:right w:val="single" w:sz="4" w:space="0" w:color="auto"/>
            </w:tcBorders>
            <w:vAlign w:val="center"/>
          </w:tcPr>
          <w:p w14:paraId="07303D7B" w14:textId="055B2972" w:rsidR="0075428B" w:rsidRPr="008D6C3B" w:rsidRDefault="00BB2679" w:rsidP="002770A9">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3543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2D221B6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0F6E1D6"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DC_13A_n5A</w:t>
            </w:r>
          </w:p>
        </w:tc>
        <w:tc>
          <w:tcPr>
            <w:tcW w:w="1559" w:type="dxa"/>
            <w:tcBorders>
              <w:top w:val="single" w:sz="4" w:space="0" w:color="auto"/>
              <w:left w:val="single" w:sz="4" w:space="0" w:color="auto"/>
              <w:bottom w:val="single" w:sz="4" w:space="0" w:color="auto"/>
              <w:right w:val="single" w:sz="4" w:space="0" w:color="auto"/>
            </w:tcBorders>
            <w:vAlign w:val="center"/>
          </w:tcPr>
          <w:p w14:paraId="3A42A3F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DC_13A_n5A</w:t>
            </w:r>
          </w:p>
        </w:tc>
        <w:tc>
          <w:tcPr>
            <w:tcW w:w="993" w:type="dxa"/>
            <w:tcBorders>
              <w:top w:val="single" w:sz="4" w:space="0" w:color="auto"/>
              <w:left w:val="single" w:sz="4" w:space="0" w:color="auto"/>
              <w:bottom w:val="single" w:sz="4" w:space="0" w:color="auto"/>
              <w:right w:val="single" w:sz="4" w:space="0" w:color="auto"/>
            </w:tcBorders>
            <w:vAlign w:val="center"/>
          </w:tcPr>
          <w:p w14:paraId="2997F5D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BE45A4"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2F8281F1"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3CBFBA77" w14:textId="77777777" w:rsidR="0075428B" w:rsidRPr="008D6C3B" w:rsidRDefault="0075428B" w:rsidP="002770A9">
            <w:pPr>
              <w:pStyle w:val="TAL"/>
              <w:snapToGrid w:val="0"/>
              <w:jc w:val="both"/>
              <w:rPr>
                <w:rFonts w:cs="Arial"/>
                <w:szCs w:val="18"/>
                <w:lang w:val="it-IT"/>
              </w:rPr>
            </w:pPr>
            <w:r w:rsidRPr="008D6C3B">
              <w:rPr>
                <w:rFonts w:cs="Arial"/>
                <w:szCs w:val="18"/>
                <w:lang w:val="it-IT"/>
              </w:rPr>
              <w:t>Qualcomm, Verizon, AT&amp;T</w:t>
            </w:r>
          </w:p>
        </w:tc>
        <w:tc>
          <w:tcPr>
            <w:tcW w:w="1404" w:type="dxa"/>
            <w:tcBorders>
              <w:top w:val="single" w:sz="4" w:space="0" w:color="auto"/>
              <w:left w:val="single" w:sz="4" w:space="0" w:color="auto"/>
              <w:bottom w:val="single" w:sz="4" w:space="0" w:color="auto"/>
              <w:right w:val="single" w:sz="4" w:space="0" w:color="auto"/>
            </w:tcBorders>
            <w:vAlign w:val="center"/>
          </w:tcPr>
          <w:p w14:paraId="22613EC0" w14:textId="0CB5D98B"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B1053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4A6E507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81DAAB"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60AE97F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993" w:type="dxa"/>
            <w:tcBorders>
              <w:top w:val="single" w:sz="4" w:space="0" w:color="auto"/>
              <w:left w:val="single" w:sz="4" w:space="0" w:color="auto"/>
              <w:bottom w:val="single" w:sz="4" w:space="0" w:color="auto"/>
              <w:right w:val="single" w:sz="4" w:space="0" w:color="auto"/>
            </w:tcBorders>
            <w:vAlign w:val="center"/>
          </w:tcPr>
          <w:p w14:paraId="2508509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07BE37" w14:textId="77777777" w:rsidR="0075428B" w:rsidRPr="008D6C3B" w:rsidRDefault="0075428B" w:rsidP="002770A9">
            <w:pPr>
              <w:pStyle w:val="TAL"/>
              <w:snapToGrid w:val="0"/>
              <w:jc w:val="both"/>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3192145" w14:textId="77777777" w:rsidR="0075428B" w:rsidRPr="008D6C3B" w:rsidRDefault="0075428B" w:rsidP="002770A9">
            <w:pPr>
              <w:pStyle w:val="TAL"/>
              <w:snapToGrid w:val="0"/>
              <w:jc w:val="both"/>
              <w:rPr>
                <w:rFonts w:cs="Arial"/>
                <w:szCs w:val="18"/>
                <w:lang w:val="it-IT"/>
              </w:rPr>
            </w:pPr>
            <w:r w:rsidRPr="008D6C3B">
              <w:rPr>
                <w:rFonts w:cs="Arial"/>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61E0D02"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9E607BA" w14:textId="6391209F" w:rsidR="0075428B"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36109"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DC_3A_n41A -- completed</w:t>
            </w:r>
          </w:p>
        </w:tc>
      </w:tr>
      <w:tr w:rsidR="0075428B" w:rsidRPr="000549BB" w14:paraId="1E7CA1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2AA6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DC_39C_n41A</w:t>
            </w:r>
          </w:p>
        </w:tc>
        <w:tc>
          <w:tcPr>
            <w:tcW w:w="1559" w:type="dxa"/>
            <w:tcBorders>
              <w:top w:val="single" w:sz="4" w:space="0" w:color="auto"/>
              <w:left w:val="single" w:sz="4" w:space="0" w:color="auto"/>
              <w:bottom w:val="single" w:sz="4" w:space="0" w:color="auto"/>
              <w:right w:val="single" w:sz="4" w:space="0" w:color="auto"/>
            </w:tcBorders>
            <w:vAlign w:val="center"/>
          </w:tcPr>
          <w:p w14:paraId="3820B10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DC_39C_n41A</w:t>
            </w:r>
          </w:p>
        </w:tc>
        <w:tc>
          <w:tcPr>
            <w:tcW w:w="993" w:type="dxa"/>
            <w:tcBorders>
              <w:top w:val="single" w:sz="4" w:space="0" w:color="auto"/>
              <w:left w:val="single" w:sz="4" w:space="0" w:color="auto"/>
              <w:bottom w:val="single" w:sz="4" w:space="0" w:color="auto"/>
              <w:right w:val="single" w:sz="4" w:space="0" w:color="auto"/>
            </w:tcBorders>
            <w:vAlign w:val="center"/>
          </w:tcPr>
          <w:p w14:paraId="5933169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7F613D8" w14:textId="77777777" w:rsidR="0075428B" w:rsidRPr="008D6C3B" w:rsidRDefault="0075428B" w:rsidP="002770A9">
            <w:pPr>
              <w:pStyle w:val="TAL"/>
              <w:snapToGrid w:val="0"/>
              <w:jc w:val="both"/>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6640468"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songyuexia@catt.cn </w:t>
            </w:r>
          </w:p>
        </w:tc>
        <w:tc>
          <w:tcPr>
            <w:tcW w:w="2268" w:type="dxa"/>
            <w:tcBorders>
              <w:top w:val="single" w:sz="4" w:space="0" w:color="auto"/>
              <w:left w:val="single" w:sz="4" w:space="0" w:color="auto"/>
              <w:bottom w:val="single" w:sz="4" w:space="0" w:color="auto"/>
              <w:right w:val="single" w:sz="4" w:space="0" w:color="auto"/>
            </w:tcBorders>
            <w:vAlign w:val="center"/>
          </w:tcPr>
          <w:p w14:paraId="5609F9CC"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7C0F627" w14:textId="1551B2D7" w:rsidR="0075428B" w:rsidRPr="008D6C3B" w:rsidRDefault="008B77B8" w:rsidP="002770A9">
            <w:pPr>
              <w:pStyle w:val="TAL"/>
              <w:snapToGrid w:val="0"/>
              <w:jc w:val="both"/>
              <w:rPr>
                <w:rFonts w:cs="Arial"/>
                <w:szCs w:val="18"/>
                <w:lang w:val="it-IT"/>
              </w:rPr>
            </w:pPr>
            <w:r w:rsidRPr="008B77B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B0175A"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DC_39A_n41A -- completed</w:t>
            </w:r>
          </w:p>
        </w:tc>
      </w:tr>
      <w:tr w:rsidR="00A67257" w:rsidRPr="000549BB" w14:paraId="64754DF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941F8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DC_7A-7A_n5A</w:t>
            </w:r>
          </w:p>
        </w:tc>
        <w:tc>
          <w:tcPr>
            <w:tcW w:w="1559" w:type="dxa"/>
            <w:tcBorders>
              <w:top w:val="single" w:sz="4" w:space="0" w:color="auto"/>
              <w:left w:val="single" w:sz="4" w:space="0" w:color="auto"/>
              <w:bottom w:val="single" w:sz="4" w:space="0" w:color="auto"/>
              <w:right w:val="single" w:sz="4" w:space="0" w:color="auto"/>
            </w:tcBorders>
            <w:vAlign w:val="center"/>
          </w:tcPr>
          <w:p w14:paraId="268B801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50BD2B8C"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43C811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031F48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77F95D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4A46A64" w14:textId="6759E497"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925FE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DC_7A_n5A</w:t>
            </w:r>
          </w:p>
        </w:tc>
      </w:tr>
      <w:tr w:rsidR="00A67257" w:rsidRPr="000549BB" w14:paraId="232D516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3D206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DC_2A_n7A</w:t>
            </w:r>
          </w:p>
        </w:tc>
        <w:tc>
          <w:tcPr>
            <w:tcW w:w="1559" w:type="dxa"/>
            <w:tcBorders>
              <w:top w:val="single" w:sz="4" w:space="0" w:color="auto"/>
              <w:left w:val="single" w:sz="4" w:space="0" w:color="auto"/>
              <w:bottom w:val="single" w:sz="4" w:space="0" w:color="auto"/>
              <w:right w:val="single" w:sz="4" w:space="0" w:color="auto"/>
            </w:tcBorders>
            <w:vAlign w:val="center"/>
          </w:tcPr>
          <w:p w14:paraId="5B0FD15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993" w:type="dxa"/>
            <w:tcBorders>
              <w:top w:val="single" w:sz="4" w:space="0" w:color="auto"/>
              <w:left w:val="single" w:sz="4" w:space="0" w:color="auto"/>
              <w:bottom w:val="single" w:sz="4" w:space="0" w:color="auto"/>
              <w:right w:val="single" w:sz="4" w:space="0" w:color="auto"/>
            </w:tcBorders>
            <w:vAlign w:val="center"/>
          </w:tcPr>
          <w:p w14:paraId="08DE3DD1"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0F62B2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EE35CA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3663D7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45022E5" w14:textId="7EA374E8"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5774E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56FB2C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97F9A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DC_2A_n7(2A)</w:t>
            </w:r>
          </w:p>
        </w:tc>
        <w:tc>
          <w:tcPr>
            <w:tcW w:w="1559" w:type="dxa"/>
            <w:tcBorders>
              <w:top w:val="single" w:sz="4" w:space="0" w:color="auto"/>
              <w:left w:val="single" w:sz="4" w:space="0" w:color="auto"/>
              <w:bottom w:val="single" w:sz="4" w:space="0" w:color="auto"/>
              <w:right w:val="single" w:sz="4" w:space="0" w:color="auto"/>
            </w:tcBorders>
            <w:vAlign w:val="center"/>
          </w:tcPr>
          <w:p w14:paraId="0D51B92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993" w:type="dxa"/>
            <w:tcBorders>
              <w:top w:val="single" w:sz="4" w:space="0" w:color="auto"/>
              <w:left w:val="single" w:sz="4" w:space="0" w:color="auto"/>
              <w:bottom w:val="single" w:sz="4" w:space="0" w:color="auto"/>
              <w:right w:val="single" w:sz="4" w:space="0" w:color="auto"/>
            </w:tcBorders>
            <w:vAlign w:val="center"/>
          </w:tcPr>
          <w:p w14:paraId="133941E6"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6A1CC8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3024D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A01549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0172FEC" w14:textId="7A8541DC" w:rsidR="00A67257" w:rsidRPr="008D6C3B" w:rsidRDefault="0013513C"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4964F5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DC_2A_n7A</w:t>
            </w:r>
          </w:p>
        </w:tc>
      </w:tr>
      <w:tr w:rsidR="00A67257" w:rsidRPr="000549BB" w14:paraId="102FAAA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B1A4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DC_5A_n7A</w:t>
            </w:r>
          </w:p>
        </w:tc>
        <w:tc>
          <w:tcPr>
            <w:tcW w:w="1559" w:type="dxa"/>
            <w:tcBorders>
              <w:top w:val="single" w:sz="4" w:space="0" w:color="auto"/>
              <w:left w:val="single" w:sz="4" w:space="0" w:color="auto"/>
              <w:bottom w:val="single" w:sz="4" w:space="0" w:color="auto"/>
              <w:right w:val="single" w:sz="4" w:space="0" w:color="auto"/>
            </w:tcBorders>
            <w:vAlign w:val="center"/>
          </w:tcPr>
          <w:p w14:paraId="059C9574"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993" w:type="dxa"/>
            <w:tcBorders>
              <w:top w:val="single" w:sz="4" w:space="0" w:color="auto"/>
              <w:left w:val="single" w:sz="4" w:space="0" w:color="auto"/>
              <w:bottom w:val="single" w:sz="4" w:space="0" w:color="auto"/>
              <w:right w:val="single" w:sz="4" w:space="0" w:color="auto"/>
            </w:tcBorders>
            <w:vAlign w:val="center"/>
          </w:tcPr>
          <w:p w14:paraId="631E2D53"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7BDAD1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A6CA7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B2E38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0D025EF" w14:textId="363BB4DF"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4C24E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73386F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B367B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DC_5A_n7(2A)</w:t>
            </w:r>
          </w:p>
        </w:tc>
        <w:tc>
          <w:tcPr>
            <w:tcW w:w="1559" w:type="dxa"/>
            <w:tcBorders>
              <w:top w:val="single" w:sz="4" w:space="0" w:color="auto"/>
              <w:left w:val="single" w:sz="4" w:space="0" w:color="auto"/>
              <w:bottom w:val="single" w:sz="4" w:space="0" w:color="auto"/>
              <w:right w:val="single" w:sz="4" w:space="0" w:color="auto"/>
            </w:tcBorders>
            <w:vAlign w:val="center"/>
          </w:tcPr>
          <w:p w14:paraId="709ED28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993" w:type="dxa"/>
            <w:tcBorders>
              <w:top w:val="single" w:sz="4" w:space="0" w:color="auto"/>
              <w:left w:val="single" w:sz="4" w:space="0" w:color="auto"/>
              <w:bottom w:val="single" w:sz="4" w:space="0" w:color="auto"/>
              <w:right w:val="single" w:sz="4" w:space="0" w:color="auto"/>
            </w:tcBorders>
            <w:vAlign w:val="center"/>
          </w:tcPr>
          <w:p w14:paraId="17FECF2C"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55E8DE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7766BE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5162AF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E7C6DAD" w14:textId="653C8144" w:rsidR="00A67257" w:rsidRPr="002B6807" w:rsidRDefault="002B6807" w:rsidP="002770A9">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88550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DC_5A_n7A</w:t>
            </w:r>
          </w:p>
        </w:tc>
      </w:tr>
      <w:tr w:rsidR="00A67257" w:rsidRPr="000549BB" w14:paraId="3584920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69F41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lastRenderedPageBreak/>
              <w:t>DC_12A_n7(2A)</w:t>
            </w:r>
          </w:p>
        </w:tc>
        <w:tc>
          <w:tcPr>
            <w:tcW w:w="1559" w:type="dxa"/>
            <w:tcBorders>
              <w:top w:val="single" w:sz="4" w:space="0" w:color="auto"/>
              <w:left w:val="single" w:sz="4" w:space="0" w:color="auto"/>
              <w:bottom w:val="single" w:sz="4" w:space="0" w:color="auto"/>
              <w:right w:val="single" w:sz="4" w:space="0" w:color="auto"/>
            </w:tcBorders>
            <w:vAlign w:val="center"/>
          </w:tcPr>
          <w:p w14:paraId="29C685C1"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DC_12A_n7A</w:t>
            </w:r>
          </w:p>
        </w:tc>
        <w:tc>
          <w:tcPr>
            <w:tcW w:w="993" w:type="dxa"/>
            <w:tcBorders>
              <w:top w:val="single" w:sz="4" w:space="0" w:color="auto"/>
              <w:left w:val="single" w:sz="4" w:space="0" w:color="auto"/>
              <w:bottom w:val="single" w:sz="4" w:space="0" w:color="auto"/>
              <w:right w:val="single" w:sz="4" w:space="0" w:color="auto"/>
            </w:tcBorders>
            <w:vAlign w:val="center"/>
          </w:tcPr>
          <w:p w14:paraId="4005FDB4"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0E2ABE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2E9514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BE0BA0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74DB48C" w14:textId="5D3800B7" w:rsidR="00A67257" w:rsidRPr="008854CF" w:rsidRDefault="008854CF" w:rsidP="002770A9">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14516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DC_12A_n7A</w:t>
            </w:r>
          </w:p>
        </w:tc>
      </w:tr>
      <w:tr w:rsidR="00A67257" w:rsidRPr="000549BB" w14:paraId="1139314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E2B85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DC_66A-66A_n7(2A)</w:t>
            </w:r>
          </w:p>
        </w:tc>
        <w:tc>
          <w:tcPr>
            <w:tcW w:w="1559" w:type="dxa"/>
            <w:tcBorders>
              <w:top w:val="single" w:sz="4" w:space="0" w:color="auto"/>
              <w:left w:val="single" w:sz="4" w:space="0" w:color="auto"/>
              <w:bottom w:val="single" w:sz="4" w:space="0" w:color="auto"/>
              <w:right w:val="single" w:sz="4" w:space="0" w:color="auto"/>
            </w:tcBorders>
            <w:vAlign w:val="center"/>
          </w:tcPr>
          <w:p w14:paraId="49C6920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61DC3D9A"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93425D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09CB4B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6CCF9B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094AE49" w14:textId="488065B7" w:rsidR="00A67257" w:rsidRPr="005D0E1C" w:rsidRDefault="005D0E1C" w:rsidP="002770A9">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EEE0F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6F9716F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470E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DC_66A-66A_n7A</w:t>
            </w:r>
          </w:p>
        </w:tc>
        <w:tc>
          <w:tcPr>
            <w:tcW w:w="1559" w:type="dxa"/>
            <w:tcBorders>
              <w:top w:val="single" w:sz="4" w:space="0" w:color="auto"/>
              <w:left w:val="single" w:sz="4" w:space="0" w:color="auto"/>
              <w:bottom w:val="single" w:sz="4" w:space="0" w:color="auto"/>
              <w:right w:val="single" w:sz="4" w:space="0" w:color="auto"/>
            </w:tcBorders>
            <w:vAlign w:val="center"/>
          </w:tcPr>
          <w:p w14:paraId="430CD870"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5ED81E32"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40B586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4A508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FF92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29780FF" w14:textId="00CAF347" w:rsidR="00A67257" w:rsidRPr="005D0E1C" w:rsidRDefault="005D0E1C" w:rsidP="002770A9">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93C766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2083F48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5A33B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DC_2A_n38A</w:t>
            </w:r>
          </w:p>
        </w:tc>
        <w:tc>
          <w:tcPr>
            <w:tcW w:w="1559" w:type="dxa"/>
            <w:tcBorders>
              <w:top w:val="single" w:sz="4" w:space="0" w:color="auto"/>
              <w:left w:val="single" w:sz="4" w:space="0" w:color="auto"/>
              <w:bottom w:val="single" w:sz="4" w:space="0" w:color="auto"/>
              <w:right w:val="single" w:sz="4" w:space="0" w:color="auto"/>
            </w:tcBorders>
            <w:vAlign w:val="center"/>
          </w:tcPr>
          <w:p w14:paraId="297E73DB"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DC_2A_n38A</w:t>
            </w:r>
          </w:p>
        </w:tc>
        <w:tc>
          <w:tcPr>
            <w:tcW w:w="993" w:type="dxa"/>
            <w:tcBorders>
              <w:top w:val="single" w:sz="4" w:space="0" w:color="auto"/>
              <w:left w:val="single" w:sz="4" w:space="0" w:color="auto"/>
              <w:bottom w:val="single" w:sz="4" w:space="0" w:color="auto"/>
              <w:right w:val="single" w:sz="4" w:space="0" w:color="auto"/>
            </w:tcBorders>
            <w:vAlign w:val="center"/>
          </w:tcPr>
          <w:p w14:paraId="732F6EE0"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BD6AC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6B73C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8C4E0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7997D65" w14:textId="4410CC6F"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6C36E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A94C27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14864A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DC_66A_n38A</w:t>
            </w:r>
          </w:p>
        </w:tc>
        <w:tc>
          <w:tcPr>
            <w:tcW w:w="1559" w:type="dxa"/>
            <w:tcBorders>
              <w:top w:val="single" w:sz="4" w:space="0" w:color="auto"/>
              <w:left w:val="single" w:sz="4" w:space="0" w:color="auto"/>
              <w:bottom w:val="single" w:sz="4" w:space="0" w:color="auto"/>
              <w:right w:val="single" w:sz="4" w:space="0" w:color="auto"/>
            </w:tcBorders>
            <w:vAlign w:val="center"/>
          </w:tcPr>
          <w:p w14:paraId="514A992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993" w:type="dxa"/>
            <w:tcBorders>
              <w:top w:val="single" w:sz="4" w:space="0" w:color="auto"/>
              <w:left w:val="single" w:sz="4" w:space="0" w:color="auto"/>
              <w:bottom w:val="single" w:sz="4" w:space="0" w:color="auto"/>
              <w:right w:val="single" w:sz="4" w:space="0" w:color="auto"/>
            </w:tcBorders>
            <w:vAlign w:val="center"/>
          </w:tcPr>
          <w:p w14:paraId="35E1A337"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C3F4F9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DC5EA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8289CA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90EF7BB" w14:textId="537F8B93"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E428FD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22D0F6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F5DC4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DC_66A-66A_n38A</w:t>
            </w:r>
          </w:p>
        </w:tc>
        <w:tc>
          <w:tcPr>
            <w:tcW w:w="1559" w:type="dxa"/>
            <w:tcBorders>
              <w:top w:val="single" w:sz="4" w:space="0" w:color="auto"/>
              <w:left w:val="single" w:sz="4" w:space="0" w:color="auto"/>
              <w:bottom w:val="single" w:sz="4" w:space="0" w:color="auto"/>
              <w:right w:val="single" w:sz="4" w:space="0" w:color="auto"/>
            </w:tcBorders>
            <w:vAlign w:val="center"/>
          </w:tcPr>
          <w:p w14:paraId="7E1133DC"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993" w:type="dxa"/>
            <w:tcBorders>
              <w:top w:val="single" w:sz="4" w:space="0" w:color="auto"/>
              <w:left w:val="single" w:sz="4" w:space="0" w:color="auto"/>
              <w:bottom w:val="single" w:sz="4" w:space="0" w:color="auto"/>
              <w:right w:val="single" w:sz="4" w:space="0" w:color="auto"/>
            </w:tcBorders>
            <w:vAlign w:val="center"/>
          </w:tcPr>
          <w:p w14:paraId="74FF8078"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8F07E0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D204EF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82A4A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DF2D68F" w14:textId="5F1A6AA8"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81E018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DC_66A_n38A</w:t>
            </w:r>
          </w:p>
        </w:tc>
      </w:tr>
      <w:tr w:rsidR="00A67257" w:rsidRPr="000549BB" w14:paraId="54507D2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B5A6C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DC_7A_n66A</w:t>
            </w:r>
          </w:p>
        </w:tc>
        <w:tc>
          <w:tcPr>
            <w:tcW w:w="1559" w:type="dxa"/>
            <w:tcBorders>
              <w:top w:val="single" w:sz="4" w:space="0" w:color="auto"/>
              <w:left w:val="single" w:sz="4" w:space="0" w:color="auto"/>
              <w:bottom w:val="single" w:sz="4" w:space="0" w:color="auto"/>
              <w:right w:val="single" w:sz="4" w:space="0" w:color="auto"/>
            </w:tcBorders>
            <w:vAlign w:val="center"/>
          </w:tcPr>
          <w:p w14:paraId="24CC2CDC"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47E1C478"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B3B138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469C78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918BF4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6E6E24" w14:textId="137A8A39"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843E2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F16CF0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DD78F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DC_7A-7A_n66A</w:t>
            </w:r>
          </w:p>
        </w:tc>
        <w:tc>
          <w:tcPr>
            <w:tcW w:w="1559" w:type="dxa"/>
            <w:tcBorders>
              <w:top w:val="single" w:sz="4" w:space="0" w:color="auto"/>
              <w:left w:val="single" w:sz="4" w:space="0" w:color="auto"/>
              <w:bottom w:val="single" w:sz="4" w:space="0" w:color="auto"/>
              <w:right w:val="single" w:sz="4" w:space="0" w:color="auto"/>
            </w:tcBorders>
            <w:vAlign w:val="center"/>
          </w:tcPr>
          <w:p w14:paraId="0175652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0FB589F1"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279AC0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0CA81B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DE5B5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62CBA3" w14:textId="5F15625B"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D2AD41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618F297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10BECB"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DC_7C_n66A</w:t>
            </w:r>
          </w:p>
        </w:tc>
        <w:tc>
          <w:tcPr>
            <w:tcW w:w="1559" w:type="dxa"/>
            <w:tcBorders>
              <w:top w:val="single" w:sz="4" w:space="0" w:color="auto"/>
              <w:left w:val="single" w:sz="4" w:space="0" w:color="auto"/>
              <w:bottom w:val="single" w:sz="4" w:space="0" w:color="auto"/>
              <w:right w:val="single" w:sz="4" w:space="0" w:color="auto"/>
            </w:tcBorders>
            <w:vAlign w:val="center"/>
          </w:tcPr>
          <w:p w14:paraId="527452A1" w14:textId="77777777" w:rsidR="00332F83" w:rsidRPr="008D6C3B" w:rsidRDefault="00332F83"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5392BF02" w14:textId="77777777" w:rsidR="00332F83" w:rsidRPr="008D6C3B" w:rsidRDefault="00332F83"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FB6855F"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275897"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87E72D7"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608A814" w14:textId="526B18FF" w:rsidR="00332F83"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6A"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249A2E2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373EC1"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DC_13A_n66A</w:t>
            </w:r>
          </w:p>
        </w:tc>
        <w:tc>
          <w:tcPr>
            <w:tcW w:w="1559" w:type="dxa"/>
            <w:tcBorders>
              <w:top w:val="single" w:sz="4" w:space="0" w:color="auto"/>
              <w:left w:val="single" w:sz="4" w:space="0" w:color="auto"/>
              <w:bottom w:val="single" w:sz="4" w:space="0" w:color="auto"/>
              <w:right w:val="single" w:sz="4" w:space="0" w:color="auto"/>
            </w:tcBorders>
            <w:vAlign w:val="center"/>
          </w:tcPr>
          <w:p w14:paraId="7E6F619A" w14:textId="77777777" w:rsidR="00332F83" w:rsidRPr="008D6C3B" w:rsidRDefault="00332F83"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DC_13A_n66A</w:t>
            </w:r>
          </w:p>
        </w:tc>
        <w:tc>
          <w:tcPr>
            <w:tcW w:w="993" w:type="dxa"/>
            <w:tcBorders>
              <w:top w:val="single" w:sz="4" w:space="0" w:color="auto"/>
              <w:left w:val="single" w:sz="4" w:space="0" w:color="auto"/>
              <w:bottom w:val="single" w:sz="4" w:space="0" w:color="auto"/>
              <w:right w:val="single" w:sz="4" w:space="0" w:color="auto"/>
            </w:tcBorders>
            <w:vAlign w:val="center"/>
          </w:tcPr>
          <w:p w14:paraId="12005BF1" w14:textId="77777777" w:rsidR="00332F83" w:rsidRPr="008D6C3B" w:rsidRDefault="00332F83"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2D3DDEE"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4F5C1D7"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31A086E"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C24E0E" w14:textId="71AAC39A" w:rsidR="00332F83"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397714"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F0A160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C0290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DC_2A_n78(2A)</w:t>
            </w:r>
          </w:p>
        </w:tc>
        <w:tc>
          <w:tcPr>
            <w:tcW w:w="1559" w:type="dxa"/>
            <w:tcBorders>
              <w:top w:val="single" w:sz="4" w:space="0" w:color="auto"/>
              <w:left w:val="single" w:sz="4" w:space="0" w:color="auto"/>
              <w:bottom w:val="single" w:sz="4" w:space="0" w:color="auto"/>
              <w:right w:val="single" w:sz="4" w:space="0" w:color="auto"/>
            </w:tcBorders>
            <w:vAlign w:val="center"/>
          </w:tcPr>
          <w:p w14:paraId="11F396A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DC_2A_n78A</w:t>
            </w:r>
          </w:p>
        </w:tc>
        <w:tc>
          <w:tcPr>
            <w:tcW w:w="993" w:type="dxa"/>
            <w:tcBorders>
              <w:top w:val="single" w:sz="4" w:space="0" w:color="auto"/>
              <w:left w:val="single" w:sz="4" w:space="0" w:color="auto"/>
              <w:bottom w:val="single" w:sz="4" w:space="0" w:color="auto"/>
              <w:right w:val="single" w:sz="4" w:space="0" w:color="auto"/>
            </w:tcBorders>
            <w:vAlign w:val="center"/>
          </w:tcPr>
          <w:p w14:paraId="48E7C169"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F3C82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C53BA9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2B2FD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AD823C7" w14:textId="04E39D73" w:rsidR="00A67257" w:rsidRPr="0013513C" w:rsidRDefault="0013513C" w:rsidP="002770A9">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0E151C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DC_2A_n78A</w:t>
            </w:r>
          </w:p>
        </w:tc>
      </w:tr>
      <w:tr w:rsidR="00A67257" w:rsidRPr="000549BB" w14:paraId="11DE3E9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FBFE3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DC_5A_n78(2A)</w:t>
            </w:r>
          </w:p>
        </w:tc>
        <w:tc>
          <w:tcPr>
            <w:tcW w:w="1559" w:type="dxa"/>
            <w:tcBorders>
              <w:top w:val="single" w:sz="4" w:space="0" w:color="auto"/>
              <w:left w:val="single" w:sz="4" w:space="0" w:color="auto"/>
              <w:bottom w:val="single" w:sz="4" w:space="0" w:color="auto"/>
              <w:right w:val="single" w:sz="4" w:space="0" w:color="auto"/>
            </w:tcBorders>
            <w:vAlign w:val="center"/>
          </w:tcPr>
          <w:p w14:paraId="3E5508A8"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DC_5A_n78A</w:t>
            </w:r>
          </w:p>
        </w:tc>
        <w:tc>
          <w:tcPr>
            <w:tcW w:w="993" w:type="dxa"/>
            <w:tcBorders>
              <w:top w:val="single" w:sz="4" w:space="0" w:color="auto"/>
              <w:left w:val="single" w:sz="4" w:space="0" w:color="auto"/>
              <w:bottom w:val="single" w:sz="4" w:space="0" w:color="auto"/>
              <w:right w:val="single" w:sz="4" w:space="0" w:color="auto"/>
            </w:tcBorders>
            <w:vAlign w:val="center"/>
          </w:tcPr>
          <w:p w14:paraId="5F39EC19"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C23577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2DF6F0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0B2867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BDCEB1B" w14:textId="2B1BF02A" w:rsidR="00A67257" w:rsidRPr="008D6C3B" w:rsidRDefault="002B6807"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53448E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DC_5A_n78A</w:t>
            </w:r>
          </w:p>
        </w:tc>
      </w:tr>
      <w:tr w:rsidR="00A67257" w:rsidRPr="000549BB" w14:paraId="533BD64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1494F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DC_7A_n78(2A)</w:t>
            </w:r>
          </w:p>
        </w:tc>
        <w:tc>
          <w:tcPr>
            <w:tcW w:w="1559" w:type="dxa"/>
            <w:tcBorders>
              <w:top w:val="single" w:sz="4" w:space="0" w:color="auto"/>
              <w:left w:val="single" w:sz="4" w:space="0" w:color="auto"/>
              <w:bottom w:val="single" w:sz="4" w:space="0" w:color="auto"/>
              <w:right w:val="single" w:sz="4" w:space="0" w:color="auto"/>
            </w:tcBorders>
            <w:vAlign w:val="center"/>
          </w:tcPr>
          <w:p w14:paraId="2EA41E67"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692F1840"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EC2505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F91654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E689A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23B2B4D" w14:textId="69D940BF" w:rsidR="00A67257" w:rsidRPr="002B6807" w:rsidRDefault="002B6807" w:rsidP="002770A9">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2F8F0D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DC_7A_n78A</w:t>
            </w:r>
          </w:p>
        </w:tc>
      </w:tr>
      <w:tr w:rsidR="00A67257" w:rsidRPr="000549BB" w14:paraId="1520083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980C9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DC_7A-7A_n78(2A)</w:t>
            </w:r>
          </w:p>
        </w:tc>
        <w:tc>
          <w:tcPr>
            <w:tcW w:w="1559" w:type="dxa"/>
            <w:tcBorders>
              <w:top w:val="single" w:sz="4" w:space="0" w:color="auto"/>
              <w:left w:val="single" w:sz="4" w:space="0" w:color="auto"/>
              <w:bottom w:val="single" w:sz="4" w:space="0" w:color="auto"/>
              <w:right w:val="single" w:sz="4" w:space="0" w:color="auto"/>
            </w:tcBorders>
            <w:vAlign w:val="center"/>
          </w:tcPr>
          <w:p w14:paraId="192758BE"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158435BC"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C0E366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84AD83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A5600B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0671A12" w14:textId="7DF121D5"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E5FDBFD"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2E873C4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DC_7A-7A_n78A</w:t>
            </w:r>
          </w:p>
        </w:tc>
      </w:tr>
      <w:tr w:rsidR="00A67257" w:rsidRPr="000549BB" w14:paraId="7B0A546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8E82E6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4E49DC85"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029DBAC1"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81228D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BB4EEA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734A93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4CFC32" w14:textId="4E95D6DC" w:rsidR="00A67257" w:rsidRPr="001E4E9F" w:rsidRDefault="001E4E9F" w:rsidP="002770A9">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73FA1B"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3A4EC5E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DC_7C_n78A</w:t>
            </w:r>
          </w:p>
        </w:tc>
      </w:tr>
      <w:tr w:rsidR="00A67257" w:rsidRPr="000549BB" w14:paraId="16FAEC0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54E36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DC_12A_n78(2A)</w:t>
            </w:r>
          </w:p>
        </w:tc>
        <w:tc>
          <w:tcPr>
            <w:tcW w:w="1559" w:type="dxa"/>
            <w:tcBorders>
              <w:top w:val="single" w:sz="4" w:space="0" w:color="auto"/>
              <w:left w:val="single" w:sz="4" w:space="0" w:color="auto"/>
              <w:bottom w:val="single" w:sz="4" w:space="0" w:color="auto"/>
              <w:right w:val="single" w:sz="4" w:space="0" w:color="auto"/>
            </w:tcBorders>
            <w:vAlign w:val="center"/>
          </w:tcPr>
          <w:p w14:paraId="11A6087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DC_12A_n78A</w:t>
            </w:r>
          </w:p>
        </w:tc>
        <w:tc>
          <w:tcPr>
            <w:tcW w:w="993" w:type="dxa"/>
            <w:tcBorders>
              <w:top w:val="single" w:sz="4" w:space="0" w:color="auto"/>
              <w:left w:val="single" w:sz="4" w:space="0" w:color="auto"/>
              <w:bottom w:val="single" w:sz="4" w:space="0" w:color="auto"/>
              <w:right w:val="single" w:sz="4" w:space="0" w:color="auto"/>
            </w:tcBorders>
            <w:vAlign w:val="center"/>
          </w:tcPr>
          <w:p w14:paraId="299EBF34"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A19F3C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0AAC50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254A6C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48F2451" w14:textId="656094A1" w:rsidR="00A67257" w:rsidRPr="008854CF" w:rsidRDefault="008854CF" w:rsidP="002770A9">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271133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DC_12A_n78A</w:t>
            </w:r>
          </w:p>
        </w:tc>
      </w:tr>
      <w:tr w:rsidR="00A67257" w:rsidRPr="000549BB" w14:paraId="748AC9A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33D106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48ABD73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036BA2D0"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351AC8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F547BE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72223F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3CB5716" w14:textId="4532D51B" w:rsidR="00A67257" w:rsidRPr="00D57223" w:rsidRDefault="00D57223" w:rsidP="002770A9">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D8A6F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DC_66A_n78A</w:t>
            </w:r>
          </w:p>
        </w:tc>
      </w:tr>
      <w:tr w:rsidR="00A67257" w:rsidRPr="000549BB" w14:paraId="6EF89DA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6780D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DC_66A-66A_n78(2A)</w:t>
            </w:r>
          </w:p>
        </w:tc>
        <w:tc>
          <w:tcPr>
            <w:tcW w:w="1559" w:type="dxa"/>
            <w:tcBorders>
              <w:top w:val="single" w:sz="4" w:space="0" w:color="auto"/>
              <w:left w:val="single" w:sz="4" w:space="0" w:color="auto"/>
              <w:bottom w:val="single" w:sz="4" w:space="0" w:color="auto"/>
              <w:right w:val="single" w:sz="4" w:space="0" w:color="auto"/>
            </w:tcBorders>
            <w:vAlign w:val="center"/>
          </w:tcPr>
          <w:p w14:paraId="1CC651CF"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7F3D3149"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6998BB7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35CF7D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09C8F4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1317C05" w14:textId="6297E630"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26FB4DD"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DC_66A_n78(2A)</w:t>
            </w:r>
          </w:p>
          <w:p w14:paraId="427A757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DC_66A-66A_n78A</w:t>
            </w:r>
          </w:p>
        </w:tc>
      </w:tr>
      <w:tr w:rsidR="00A67257" w:rsidRPr="000549BB" w14:paraId="5ACB7D8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C530E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71F256A6"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78F30FBE"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FAFEC8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3B11BE4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2BE5FD9" w14:textId="77777777" w:rsidR="00A67257" w:rsidRPr="008D6C3B" w:rsidRDefault="00C8650C" w:rsidP="002770A9">
            <w:pPr>
              <w:pStyle w:val="TAL"/>
              <w:snapToGrid w:val="0"/>
              <w:jc w:val="both"/>
              <w:rPr>
                <w:rFonts w:eastAsia="MS Mincho" w:cs="Arial"/>
                <w:szCs w:val="18"/>
                <w:lang w:val="en-US" w:eastAsia="ja-JP"/>
              </w:rPr>
            </w:pPr>
            <w:hyperlink r:id="rId36"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6FD36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790F2DBA" w14:textId="7866A8A2"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5A21B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65E238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9AC7E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0BF2F2E9"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025D84E7"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8C0447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631086E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C14BA7E" w14:textId="77777777" w:rsidR="00A67257" w:rsidRPr="008D6C3B" w:rsidRDefault="00C8650C" w:rsidP="002770A9">
            <w:pPr>
              <w:pStyle w:val="TAL"/>
              <w:snapToGrid w:val="0"/>
              <w:jc w:val="both"/>
              <w:rPr>
                <w:rFonts w:eastAsia="MS Mincho" w:cs="Arial"/>
                <w:szCs w:val="18"/>
                <w:lang w:val="en-US" w:eastAsia="ja-JP"/>
              </w:rPr>
            </w:pPr>
            <w:hyperlink r:id="rId37"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243347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73F7D29" w14:textId="4A2646DF" w:rsidR="00A67257" w:rsidRPr="008D6C3B" w:rsidRDefault="00482FC3" w:rsidP="002770A9">
            <w:pPr>
              <w:pStyle w:val="TAL"/>
              <w:snapToGrid w:val="0"/>
              <w:jc w:val="both"/>
              <w:rPr>
                <w:rFonts w:eastAsia="MS Mincho" w:cs="Arial"/>
                <w:szCs w:val="18"/>
                <w:lang w:val="en-US" w:eastAsia="ja-JP"/>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9B16AE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DAE46B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862AE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DC_41A_n77(2A)</w:t>
            </w:r>
          </w:p>
        </w:tc>
        <w:tc>
          <w:tcPr>
            <w:tcW w:w="1559" w:type="dxa"/>
            <w:tcBorders>
              <w:top w:val="single" w:sz="4" w:space="0" w:color="auto"/>
              <w:left w:val="single" w:sz="4" w:space="0" w:color="auto"/>
              <w:bottom w:val="single" w:sz="4" w:space="0" w:color="auto"/>
              <w:right w:val="single" w:sz="4" w:space="0" w:color="auto"/>
            </w:tcBorders>
            <w:vAlign w:val="center"/>
          </w:tcPr>
          <w:p w14:paraId="4A284AC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DC_41A_n77A</w:t>
            </w:r>
          </w:p>
        </w:tc>
        <w:tc>
          <w:tcPr>
            <w:tcW w:w="993" w:type="dxa"/>
            <w:tcBorders>
              <w:top w:val="single" w:sz="4" w:space="0" w:color="auto"/>
              <w:left w:val="single" w:sz="4" w:space="0" w:color="auto"/>
              <w:bottom w:val="single" w:sz="4" w:space="0" w:color="auto"/>
              <w:right w:val="single" w:sz="4" w:space="0" w:color="auto"/>
            </w:tcBorders>
            <w:vAlign w:val="center"/>
          </w:tcPr>
          <w:p w14:paraId="06C9F8AF"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D56082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3882701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7F131298" w14:textId="77777777" w:rsidR="00A67257" w:rsidRPr="008D6C3B" w:rsidRDefault="00C8650C" w:rsidP="002770A9">
            <w:pPr>
              <w:pStyle w:val="TAL"/>
              <w:snapToGrid w:val="0"/>
              <w:jc w:val="both"/>
              <w:rPr>
                <w:rFonts w:eastAsia="MS Mincho" w:cs="Arial"/>
                <w:szCs w:val="18"/>
                <w:lang w:val="en-US" w:eastAsia="ja-JP"/>
              </w:rPr>
            </w:pPr>
            <w:hyperlink r:id="rId38"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9BD55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0F792785" w14:textId="2AE81C48"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EDC51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380C5D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DC9C8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lastRenderedPageBreak/>
              <w:t>DC_41C_n77(2A)</w:t>
            </w:r>
          </w:p>
        </w:tc>
        <w:tc>
          <w:tcPr>
            <w:tcW w:w="1559" w:type="dxa"/>
            <w:tcBorders>
              <w:top w:val="single" w:sz="4" w:space="0" w:color="auto"/>
              <w:left w:val="single" w:sz="4" w:space="0" w:color="auto"/>
              <w:bottom w:val="single" w:sz="4" w:space="0" w:color="auto"/>
              <w:right w:val="single" w:sz="4" w:space="0" w:color="auto"/>
            </w:tcBorders>
            <w:vAlign w:val="center"/>
          </w:tcPr>
          <w:p w14:paraId="276D8ED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DC_41A_n77A</w:t>
            </w:r>
          </w:p>
          <w:p w14:paraId="310D462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DC_41C_n77A</w:t>
            </w:r>
          </w:p>
        </w:tc>
        <w:tc>
          <w:tcPr>
            <w:tcW w:w="993" w:type="dxa"/>
            <w:tcBorders>
              <w:top w:val="single" w:sz="4" w:space="0" w:color="auto"/>
              <w:left w:val="single" w:sz="4" w:space="0" w:color="auto"/>
              <w:bottom w:val="single" w:sz="4" w:space="0" w:color="auto"/>
              <w:right w:val="single" w:sz="4" w:space="0" w:color="auto"/>
            </w:tcBorders>
            <w:vAlign w:val="center"/>
          </w:tcPr>
          <w:p w14:paraId="6549895B"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127489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6B17BAB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862E8BC" w14:textId="77777777" w:rsidR="00A67257" w:rsidRPr="008D6C3B" w:rsidRDefault="00C8650C" w:rsidP="002770A9">
            <w:pPr>
              <w:pStyle w:val="TAL"/>
              <w:snapToGrid w:val="0"/>
              <w:jc w:val="both"/>
              <w:rPr>
                <w:rFonts w:eastAsia="MS Mincho" w:cs="Arial"/>
                <w:szCs w:val="18"/>
                <w:lang w:val="en-US" w:eastAsia="ja-JP"/>
              </w:rPr>
            </w:pPr>
            <w:hyperlink r:id="rId39"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587174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A95450E" w14:textId="2591CB6D"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B86F56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DC_41A_n77(2A)_UL_41A_n77A</w:t>
            </w:r>
          </w:p>
        </w:tc>
      </w:tr>
      <w:tr w:rsidR="00A67257" w:rsidRPr="000549BB" w14:paraId="3F10991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E335C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DC_40A_n1A</w:t>
            </w:r>
          </w:p>
        </w:tc>
        <w:tc>
          <w:tcPr>
            <w:tcW w:w="1559" w:type="dxa"/>
            <w:tcBorders>
              <w:top w:val="single" w:sz="4" w:space="0" w:color="auto"/>
              <w:left w:val="single" w:sz="4" w:space="0" w:color="auto"/>
              <w:bottom w:val="single" w:sz="4" w:space="0" w:color="auto"/>
              <w:right w:val="single" w:sz="4" w:space="0" w:color="auto"/>
            </w:tcBorders>
            <w:vAlign w:val="center"/>
          </w:tcPr>
          <w:p w14:paraId="6363AFE4"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DC_40A_n1A</w:t>
            </w:r>
          </w:p>
        </w:tc>
        <w:tc>
          <w:tcPr>
            <w:tcW w:w="993" w:type="dxa"/>
            <w:tcBorders>
              <w:top w:val="single" w:sz="4" w:space="0" w:color="auto"/>
              <w:left w:val="single" w:sz="4" w:space="0" w:color="auto"/>
              <w:bottom w:val="single" w:sz="4" w:space="0" w:color="auto"/>
              <w:right w:val="single" w:sz="4" w:space="0" w:color="auto"/>
            </w:tcBorders>
            <w:vAlign w:val="center"/>
          </w:tcPr>
          <w:p w14:paraId="025FA89B"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AD3EF9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F9A5C6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FD8AEC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36B587FF" w14:textId="6535E332"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2EFF9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1314FE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CE527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DC_4A_n38A</w:t>
            </w:r>
          </w:p>
        </w:tc>
        <w:tc>
          <w:tcPr>
            <w:tcW w:w="1559" w:type="dxa"/>
            <w:tcBorders>
              <w:top w:val="single" w:sz="4" w:space="0" w:color="auto"/>
              <w:left w:val="single" w:sz="4" w:space="0" w:color="auto"/>
              <w:bottom w:val="single" w:sz="4" w:space="0" w:color="auto"/>
              <w:right w:val="single" w:sz="4" w:space="0" w:color="auto"/>
            </w:tcBorders>
            <w:vAlign w:val="center"/>
          </w:tcPr>
          <w:p w14:paraId="583F494B"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DC_4A_n38A</w:t>
            </w:r>
          </w:p>
        </w:tc>
        <w:tc>
          <w:tcPr>
            <w:tcW w:w="993" w:type="dxa"/>
            <w:tcBorders>
              <w:top w:val="single" w:sz="4" w:space="0" w:color="auto"/>
              <w:left w:val="single" w:sz="4" w:space="0" w:color="auto"/>
              <w:bottom w:val="single" w:sz="4" w:space="0" w:color="auto"/>
              <w:right w:val="single" w:sz="4" w:space="0" w:color="auto"/>
            </w:tcBorders>
            <w:vAlign w:val="center"/>
          </w:tcPr>
          <w:p w14:paraId="0EEBB1F8"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31723E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9C9203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23E5F33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47B15569" w14:textId="3979BF97" w:rsidR="00A67257" w:rsidRPr="00482FC3" w:rsidRDefault="00482FC3" w:rsidP="002770A9">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926665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510157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D4310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DC_4A_n41A</w:t>
            </w:r>
          </w:p>
        </w:tc>
        <w:tc>
          <w:tcPr>
            <w:tcW w:w="1559" w:type="dxa"/>
            <w:tcBorders>
              <w:top w:val="single" w:sz="4" w:space="0" w:color="auto"/>
              <w:left w:val="single" w:sz="4" w:space="0" w:color="auto"/>
              <w:bottom w:val="single" w:sz="4" w:space="0" w:color="auto"/>
              <w:right w:val="single" w:sz="4" w:space="0" w:color="auto"/>
            </w:tcBorders>
            <w:vAlign w:val="center"/>
          </w:tcPr>
          <w:p w14:paraId="4668E18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DC_4A_n41A</w:t>
            </w:r>
          </w:p>
        </w:tc>
        <w:tc>
          <w:tcPr>
            <w:tcW w:w="993" w:type="dxa"/>
            <w:tcBorders>
              <w:top w:val="single" w:sz="4" w:space="0" w:color="auto"/>
              <w:left w:val="single" w:sz="4" w:space="0" w:color="auto"/>
              <w:bottom w:val="single" w:sz="4" w:space="0" w:color="auto"/>
              <w:right w:val="single" w:sz="4" w:space="0" w:color="auto"/>
            </w:tcBorders>
            <w:vAlign w:val="center"/>
          </w:tcPr>
          <w:p w14:paraId="40A012AA"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7F8E6D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02BB985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1D05F8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61EEA087" w14:textId="0EB7D0E3" w:rsidR="00A67257" w:rsidRPr="00482FC3" w:rsidRDefault="00482FC3" w:rsidP="002770A9">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91590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A42167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134B9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DC_8A_n28A</w:t>
            </w:r>
          </w:p>
        </w:tc>
        <w:tc>
          <w:tcPr>
            <w:tcW w:w="1559" w:type="dxa"/>
            <w:tcBorders>
              <w:top w:val="single" w:sz="4" w:space="0" w:color="auto"/>
              <w:left w:val="single" w:sz="4" w:space="0" w:color="auto"/>
              <w:bottom w:val="single" w:sz="4" w:space="0" w:color="auto"/>
              <w:right w:val="single" w:sz="4" w:space="0" w:color="auto"/>
            </w:tcBorders>
            <w:vAlign w:val="center"/>
          </w:tcPr>
          <w:p w14:paraId="3048D5C0" w14:textId="7A468CF6" w:rsidR="00A67257" w:rsidRPr="008D6C3B" w:rsidRDefault="0063496A" w:rsidP="002770A9">
            <w:pPr>
              <w:snapToGrid w:val="0"/>
              <w:spacing w:after="0"/>
              <w:jc w:val="both"/>
              <w:rPr>
                <w:rFonts w:ascii="Arial" w:eastAsia="MS Mincho" w:hAnsi="Arial" w:cs="Arial"/>
                <w:sz w:val="18"/>
                <w:szCs w:val="18"/>
                <w:lang w:val="en-US" w:eastAsia="ja-JP"/>
              </w:rPr>
            </w:pPr>
            <w:r w:rsidRPr="0063496A">
              <w:rPr>
                <w:rFonts w:ascii="Arial" w:eastAsia="MS Mincho" w:hAnsi="Arial" w:cs="Arial"/>
                <w:sz w:val="18"/>
                <w:szCs w:val="18"/>
                <w:lang w:val="en-US" w:eastAsia="ja-JP"/>
              </w:rPr>
              <w:t>DC_8A_n28A</w:t>
            </w:r>
          </w:p>
        </w:tc>
        <w:tc>
          <w:tcPr>
            <w:tcW w:w="993" w:type="dxa"/>
            <w:tcBorders>
              <w:top w:val="single" w:sz="4" w:space="0" w:color="auto"/>
              <w:left w:val="single" w:sz="4" w:space="0" w:color="auto"/>
              <w:bottom w:val="single" w:sz="4" w:space="0" w:color="auto"/>
              <w:right w:val="single" w:sz="4" w:space="0" w:color="auto"/>
            </w:tcBorders>
            <w:vAlign w:val="center"/>
          </w:tcPr>
          <w:p w14:paraId="753CE90F"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CC5DB2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Masashi Fushiki, SoftBank</w:t>
            </w:r>
          </w:p>
        </w:tc>
        <w:tc>
          <w:tcPr>
            <w:tcW w:w="2410" w:type="dxa"/>
            <w:tcBorders>
              <w:top w:val="single" w:sz="4" w:space="0" w:color="auto"/>
              <w:left w:val="single" w:sz="4" w:space="0" w:color="auto"/>
              <w:bottom w:val="single" w:sz="4" w:space="0" w:color="auto"/>
              <w:right w:val="single" w:sz="4" w:space="0" w:color="auto"/>
            </w:tcBorders>
            <w:vAlign w:val="center"/>
          </w:tcPr>
          <w:p w14:paraId="0D749CC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masashi.fushiki@g.softbank.co.jp</w:t>
            </w:r>
          </w:p>
        </w:tc>
        <w:tc>
          <w:tcPr>
            <w:tcW w:w="2268" w:type="dxa"/>
            <w:tcBorders>
              <w:top w:val="single" w:sz="4" w:space="0" w:color="auto"/>
              <w:left w:val="single" w:sz="4" w:space="0" w:color="auto"/>
              <w:bottom w:val="single" w:sz="4" w:space="0" w:color="auto"/>
              <w:right w:val="single" w:sz="4" w:space="0" w:color="auto"/>
            </w:tcBorders>
            <w:vAlign w:val="center"/>
          </w:tcPr>
          <w:p w14:paraId="4DAED6E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Huawei,HiSilicon, 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776611C" w14:textId="4A1B655F" w:rsidR="00A67257" w:rsidRPr="008D6C3B" w:rsidRDefault="00332F83" w:rsidP="002770A9">
            <w:pPr>
              <w:pStyle w:val="TAL"/>
              <w:snapToGrid w:val="0"/>
              <w:jc w:val="both"/>
              <w:rPr>
                <w:rFonts w:eastAsia="MS Mincho" w:cs="Arial"/>
                <w:szCs w:val="18"/>
                <w:lang w:val="en-US" w:eastAsia="ja-JP"/>
              </w:rPr>
            </w:pPr>
            <w:r w:rsidRPr="008D6C3B">
              <w:rPr>
                <w:rFonts w:eastAsia="新細明體" w:cs="Arial"/>
                <w:szCs w:val="18"/>
                <w:lang w:eastAsia="zh-TW"/>
              </w:rPr>
              <w:t>Completed</w:t>
            </w:r>
            <w:r w:rsidRPr="008D6C3B" w:rsidDel="00332F83">
              <w:rPr>
                <w:rFonts w:eastAsia="MS Mincho" w:cs="Arial"/>
                <w:szCs w:val="18"/>
                <w:lang w:val="en-US" w:eastAsia="ja-JP"/>
              </w:rPr>
              <w:t xml:space="preserve"> </w:t>
            </w:r>
          </w:p>
        </w:tc>
        <w:tc>
          <w:tcPr>
            <w:tcW w:w="3347" w:type="dxa"/>
            <w:tcBorders>
              <w:top w:val="single" w:sz="4" w:space="0" w:color="auto"/>
              <w:left w:val="single" w:sz="4" w:space="0" w:color="auto"/>
              <w:bottom w:val="single" w:sz="4" w:space="0" w:color="auto"/>
              <w:right w:val="single" w:sz="4" w:space="0" w:color="auto"/>
            </w:tcBorders>
            <w:vAlign w:val="center"/>
          </w:tcPr>
          <w:p w14:paraId="2378542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8F6522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65B8F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DC_1A_n8A</w:t>
            </w:r>
          </w:p>
        </w:tc>
        <w:tc>
          <w:tcPr>
            <w:tcW w:w="1559" w:type="dxa"/>
            <w:tcBorders>
              <w:top w:val="single" w:sz="4" w:space="0" w:color="auto"/>
              <w:left w:val="single" w:sz="4" w:space="0" w:color="auto"/>
              <w:bottom w:val="single" w:sz="4" w:space="0" w:color="auto"/>
              <w:right w:val="single" w:sz="4" w:space="0" w:color="auto"/>
            </w:tcBorders>
            <w:vAlign w:val="center"/>
          </w:tcPr>
          <w:p w14:paraId="3D74AEDF"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DC_1A_n8A</w:t>
            </w:r>
          </w:p>
        </w:tc>
        <w:tc>
          <w:tcPr>
            <w:tcW w:w="993" w:type="dxa"/>
            <w:tcBorders>
              <w:top w:val="single" w:sz="4" w:space="0" w:color="auto"/>
              <w:left w:val="single" w:sz="4" w:space="0" w:color="auto"/>
              <w:bottom w:val="single" w:sz="4" w:space="0" w:color="auto"/>
              <w:right w:val="single" w:sz="4" w:space="0" w:color="auto"/>
            </w:tcBorders>
            <w:vAlign w:val="center"/>
          </w:tcPr>
          <w:p w14:paraId="40657921"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E4B1D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Shengxiang, Guo,</w:t>
            </w:r>
          </w:p>
          <w:p w14:paraId="5387708D" w14:textId="77777777" w:rsidR="00A67257" w:rsidRPr="008D6C3B" w:rsidRDefault="00A67257" w:rsidP="002770A9">
            <w:pPr>
              <w:pStyle w:val="TAL"/>
              <w:snapToGrid w:val="0"/>
              <w:jc w:val="both"/>
              <w:rPr>
                <w:rFonts w:eastAsia="MS Mincho" w:cs="Arial"/>
                <w:szCs w:val="18"/>
                <w:lang w:val="en-US" w:eastAsia="ja-JP"/>
              </w:rPr>
            </w:pPr>
          </w:p>
          <w:p w14:paraId="0DF5BD3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767F73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A82C5F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5F1E3FB" w14:textId="7F9AB5AB" w:rsidR="00A67257" w:rsidRPr="008D6C3B" w:rsidRDefault="0063496A" w:rsidP="002770A9">
            <w:pPr>
              <w:pStyle w:val="TAL"/>
              <w:snapToGrid w:val="0"/>
              <w:jc w:val="both"/>
              <w:rPr>
                <w:rFonts w:eastAsia="MS Mincho" w:cs="Arial"/>
                <w:szCs w:val="18"/>
                <w:lang w:val="en-US" w:eastAsia="ja-JP"/>
              </w:rPr>
            </w:pPr>
            <w:r w:rsidRPr="0063496A">
              <w:rPr>
                <w:rFonts w:eastAsia="MS Mincho" w:cs="Arial"/>
                <w:szCs w:val="18"/>
                <w:lang w:val="en-US" w:eastAsia="ja-JP"/>
              </w:rPr>
              <w:t xml:space="preserve">Completed </w:t>
            </w:r>
          </w:p>
        </w:tc>
        <w:tc>
          <w:tcPr>
            <w:tcW w:w="3347" w:type="dxa"/>
            <w:tcBorders>
              <w:top w:val="single" w:sz="4" w:space="0" w:color="auto"/>
              <w:left w:val="single" w:sz="4" w:space="0" w:color="auto"/>
              <w:bottom w:val="single" w:sz="4" w:space="0" w:color="auto"/>
              <w:right w:val="single" w:sz="4" w:space="0" w:color="auto"/>
            </w:tcBorders>
            <w:vAlign w:val="center"/>
          </w:tcPr>
          <w:p w14:paraId="0BC3FE1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F22AD2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BB6230"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DC_8A_n39A</w:t>
            </w:r>
          </w:p>
        </w:tc>
        <w:tc>
          <w:tcPr>
            <w:tcW w:w="1559" w:type="dxa"/>
            <w:tcBorders>
              <w:top w:val="single" w:sz="4" w:space="0" w:color="auto"/>
              <w:left w:val="single" w:sz="4" w:space="0" w:color="auto"/>
              <w:bottom w:val="single" w:sz="4" w:space="0" w:color="auto"/>
              <w:right w:val="single" w:sz="4" w:space="0" w:color="auto"/>
            </w:tcBorders>
            <w:vAlign w:val="center"/>
          </w:tcPr>
          <w:p w14:paraId="5BB29D2F" w14:textId="77777777" w:rsidR="00A67257" w:rsidRPr="001B0686" w:rsidRDefault="00A67257" w:rsidP="002770A9">
            <w:pPr>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DC_8A_n39A</w:t>
            </w:r>
          </w:p>
        </w:tc>
        <w:tc>
          <w:tcPr>
            <w:tcW w:w="993" w:type="dxa"/>
            <w:tcBorders>
              <w:top w:val="single" w:sz="4" w:space="0" w:color="auto"/>
              <w:left w:val="single" w:sz="4" w:space="0" w:color="auto"/>
              <w:bottom w:val="single" w:sz="4" w:space="0" w:color="auto"/>
              <w:right w:val="single" w:sz="4" w:space="0" w:color="auto"/>
            </w:tcBorders>
            <w:vAlign w:val="center"/>
          </w:tcPr>
          <w:p w14:paraId="6E44F46E" w14:textId="77777777" w:rsidR="00A67257" w:rsidRPr="001B0686" w:rsidRDefault="00A67257" w:rsidP="002770A9">
            <w:pPr>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62106D"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Shengxiang, Guo,</w:t>
            </w:r>
          </w:p>
          <w:p w14:paraId="5B1D1829" w14:textId="77777777" w:rsidR="00A67257" w:rsidRPr="001B0686" w:rsidRDefault="00A67257" w:rsidP="002770A9">
            <w:pPr>
              <w:pStyle w:val="TAL"/>
              <w:snapToGrid w:val="0"/>
              <w:jc w:val="both"/>
              <w:rPr>
                <w:rFonts w:eastAsia="MS Mincho" w:cs="Arial"/>
                <w:szCs w:val="18"/>
                <w:lang w:val="en-US" w:eastAsia="ja-JP"/>
              </w:rPr>
            </w:pPr>
          </w:p>
          <w:p w14:paraId="0634D2B0"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33834BBB"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4EFD1BB3"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F1C88E7" w14:textId="6D386E82" w:rsidR="00A67257" w:rsidRPr="001B0686" w:rsidRDefault="0063496A" w:rsidP="002770A9">
            <w:pPr>
              <w:pStyle w:val="TAL"/>
              <w:snapToGrid w:val="0"/>
              <w:jc w:val="both"/>
              <w:rPr>
                <w:rFonts w:eastAsia="MS Mincho" w:cs="Arial"/>
                <w:szCs w:val="18"/>
                <w:lang w:val="en-US" w:eastAsia="ja-JP"/>
              </w:rPr>
            </w:pPr>
            <w:r w:rsidRPr="001B0686">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BCEED1" w14:textId="77777777" w:rsidR="00A67257" w:rsidRPr="008D6C3B"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None</w:t>
            </w:r>
          </w:p>
        </w:tc>
      </w:tr>
      <w:tr w:rsidR="00FD53EF" w:rsidRPr="000549BB" w14:paraId="2BEEE94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3EE32" w14:textId="4B09B91E"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5505BEA4" w14:textId="4F0F97ED"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DC_20A_n7A</w:t>
            </w:r>
          </w:p>
        </w:tc>
        <w:tc>
          <w:tcPr>
            <w:tcW w:w="993" w:type="dxa"/>
            <w:tcBorders>
              <w:top w:val="single" w:sz="4" w:space="0" w:color="auto"/>
              <w:left w:val="single" w:sz="4" w:space="0" w:color="auto"/>
              <w:bottom w:val="single" w:sz="4" w:space="0" w:color="auto"/>
              <w:right w:val="single" w:sz="4" w:space="0" w:color="auto"/>
            </w:tcBorders>
            <w:vAlign w:val="center"/>
          </w:tcPr>
          <w:p w14:paraId="586F888C" w14:textId="24444BBF"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9D63D13" w14:textId="6B1AA065"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AF1D00E" w14:textId="778843DD"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9C76DDE" w14:textId="41A07B2F"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2CED41D" w14:textId="28F46824" w:rsidR="00FD53EF" w:rsidRPr="000222F2" w:rsidRDefault="00FD53EF" w:rsidP="00FD53EF">
            <w:pPr>
              <w:pStyle w:val="TAL"/>
              <w:snapToGrid w:val="0"/>
              <w:jc w:val="both"/>
              <w:rPr>
                <w:rFonts w:eastAsia="MS Mincho" w:cs="Arial"/>
                <w:szCs w:val="18"/>
                <w:lang w:val="en-US" w:eastAsia="ja-JP"/>
              </w:rPr>
            </w:pPr>
            <w:r w:rsidRPr="008A12D4">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3AC16AD" w14:textId="29BB6495" w:rsidR="00FD53EF" w:rsidRPr="001B0686" w:rsidRDefault="00FD53EF" w:rsidP="002770A9">
            <w:pPr>
              <w:pStyle w:val="TAL"/>
              <w:snapToGrid w:val="0"/>
              <w:jc w:val="both"/>
              <w:rPr>
                <w:rFonts w:eastAsia="MS Mincho" w:cs="Arial"/>
                <w:szCs w:val="18"/>
                <w:lang w:val="en-US" w:eastAsia="ja-JP"/>
              </w:rPr>
            </w:pPr>
            <w:r w:rsidRPr="001B0686">
              <w:rPr>
                <w:rFonts w:cs="Arial"/>
                <w:bCs/>
                <w:szCs w:val="18"/>
              </w:rPr>
              <w:t>NA</w:t>
            </w:r>
          </w:p>
        </w:tc>
      </w:tr>
      <w:tr w:rsidR="002B6807" w:rsidRPr="000549BB" w14:paraId="4E67BA65"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EE2A70" w14:textId="150E6858" w:rsidR="002B6807" w:rsidRPr="000222F2" w:rsidRDefault="002B6807" w:rsidP="002770A9">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1BDECC41" w14:textId="64C5C4FE" w:rsidR="002B6807" w:rsidRPr="000222F2" w:rsidRDefault="002B6807"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DC_7A_n1A</w:t>
            </w:r>
          </w:p>
        </w:tc>
        <w:tc>
          <w:tcPr>
            <w:tcW w:w="993" w:type="dxa"/>
            <w:tcBorders>
              <w:top w:val="single" w:sz="4" w:space="0" w:color="auto"/>
              <w:left w:val="single" w:sz="4" w:space="0" w:color="auto"/>
              <w:bottom w:val="single" w:sz="4" w:space="0" w:color="auto"/>
              <w:right w:val="single" w:sz="4" w:space="0" w:color="auto"/>
            </w:tcBorders>
            <w:vAlign w:val="center"/>
          </w:tcPr>
          <w:p w14:paraId="4D4E8A9E" w14:textId="122339FD" w:rsidR="002B6807" w:rsidRPr="000222F2" w:rsidRDefault="002B6807"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28A14B" w14:textId="6C746018" w:rsidR="002B6807" w:rsidRPr="000222F2" w:rsidRDefault="002B6807"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6C0A88B" w14:textId="479779F8" w:rsidR="002B6807" w:rsidRPr="000222F2" w:rsidRDefault="002B6807"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80E9E5C" w14:textId="192F05AC" w:rsidR="002B6807" w:rsidRPr="000222F2" w:rsidRDefault="002B6807"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tcPr>
          <w:p w14:paraId="53DDFC4C" w14:textId="3CD53D73" w:rsidR="002B6807" w:rsidRPr="000222F2" w:rsidRDefault="002B6807" w:rsidP="00FD53EF">
            <w:pPr>
              <w:pStyle w:val="TAL"/>
              <w:snapToGrid w:val="0"/>
              <w:jc w:val="both"/>
              <w:rPr>
                <w:rFonts w:eastAsia="MS Mincho" w:cs="Arial"/>
                <w:szCs w:val="18"/>
                <w:lang w:val="en-US" w:eastAsia="ja-JP"/>
              </w:rPr>
            </w:pPr>
            <w:r w:rsidRPr="00670B99">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24D764" w14:textId="6991C4F0" w:rsidR="002B6807" w:rsidRPr="000222F2" w:rsidRDefault="002B6807" w:rsidP="002770A9">
            <w:pPr>
              <w:pStyle w:val="TAL"/>
              <w:snapToGrid w:val="0"/>
              <w:jc w:val="both"/>
              <w:rPr>
                <w:rFonts w:eastAsia="MS Mincho" w:cs="Arial"/>
                <w:szCs w:val="18"/>
                <w:lang w:val="en-US" w:eastAsia="ja-JP"/>
              </w:rPr>
            </w:pPr>
            <w:r w:rsidRPr="000222F2">
              <w:rPr>
                <w:rFonts w:cs="Arial"/>
                <w:szCs w:val="18"/>
              </w:rPr>
              <w:t>DL_7A_n1A_UL_7A_n1A</w:t>
            </w:r>
          </w:p>
        </w:tc>
      </w:tr>
      <w:tr w:rsidR="002B6807" w:rsidRPr="000549BB" w14:paraId="4A72FFF5"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B9978A" w14:textId="183D12BE" w:rsidR="002B6807" w:rsidRPr="000222F2" w:rsidRDefault="002B6807" w:rsidP="002770A9">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38F75F27" w14:textId="7A04B78C" w:rsidR="002B6807" w:rsidRPr="000222F2" w:rsidRDefault="002B6807"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DC_7C_n1A</w:t>
            </w:r>
          </w:p>
        </w:tc>
        <w:tc>
          <w:tcPr>
            <w:tcW w:w="993" w:type="dxa"/>
            <w:tcBorders>
              <w:top w:val="single" w:sz="4" w:space="0" w:color="auto"/>
              <w:left w:val="single" w:sz="4" w:space="0" w:color="auto"/>
              <w:bottom w:val="single" w:sz="4" w:space="0" w:color="auto"/>
              <w:right w:val="single" w:sz="4" w:space="0" w:color="auto"/>
            </w:tcBorders>
            <w:vAlign w:val="center"/>
          </w:tcPr>
          <w:p w14:paraId="050A22BA" w14:textId="22025C5D" w:rsidR="002B6807" w:rsidRPr="000222F2" w:rsidRDefault="002B6807"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0E2FEF4" w14:textId="4F9E21D8" w:rsidR="002B6807" w:rsidRPr="000222F2" w:rsidRDefault="002B6807"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F5BB81F" w14:textId="00852EF1" w:rsidR="002B6807" w:rsidRPr="000222F2" w:rsidRDefault="002B6807"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CB3633E" w14:textId="1066945E" w:rsidR="002B6807" w:rsidRPr="000222F2" w:rsidRDefault="002B6807"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tcPr>
          <w:p w14:paraId="58F2FD2A" w14:textId="5BA34C54" w:rsidR="002B6807" w:rsidRPr="000222F2" w:rsidRDefault="002B6807" w:rsidP="00FD53EF">
            <w:pPr>
              <w:pStyle w:val="TAL"/>
              <w:snapToGrid w:val="0"/>
              <w:jc w:val="both"/>
              <w:rPr>
                <w:rFonts w:eastAsia="MS Mincho" w:cs="Arial"/>
                <w:szCs w:val="18"/>
                <w:lang w:val="en-US" w:eastAsia="ja-JP"/>
              </w:rPr>
            </w:pPr>
            <w:r w:rsidRPr="00670B99">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E72492" w14:textId="76336868" w:rsidR="002B6807" w:rsidRPr="000222F2" w:rsidRDefault="002B6807" w:rsidP="002770A9">
            <w:pPr>
              <w:pStyle w:val="TAL"/>
              <w:snapToGrid w:val="0"/>
              <w:jc w:val="both"/>
              <w:rPr>
                <w:rFonts w:eastAsia="MS Mincho" w:cs="Arial"/>
                <w:szCs w:val="18"/>
                <w:lang w:val="en-US" w:eastAsia="ja-JP"/>
              </w:rPr>
            </w:pPr>
            <w:r w:rsidRPr="000222F2">
              <w:rPr>
                <w:rFonts w:cs="Arial"/>
                <w:szCs w:val="18"/>
              </w:rPr>
              <w:t>DL_7C_n1A_UL_7A_n1A, DL_7A_n1A_UL_7A_n1A</w:t>
            </w:r>
          </w:p>
        </w:tc>
      </w:tr>
      <w:tr w:rsidR="00152862" w:rsidRPr="000549BB" w14:paraId="228354C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BBD365" w14:textId="2D395704" w:rsidR="00152862" w:rsidRPr="000222F2" w:rsidRDefault="00152862" w:rsidP="002770A9">
            <w:pPr>
              <w:pStyle w:val="TAL"/>
              <w:snapToGrid w:val="0"/>
              <w:jc w:val="both"/>
              <w:rPr>
                <w:rFonts w:eastAsia="MS Mincho" w:cs="Arial"/>
                <w:szCs w:val="18"/>
                <w:lang w:val="en-US" w:eastAsia="ja-JP"/>
              </w:rPr>
            </w:pPr>
            <w:r w:rsidRPr="000222F2">
              <w:rPr>
                <w:rFonts w:cs="Arial"/>
                <w:szCs w:val="18"/>
              </w:rPr>
              <w:t>DC_7C_n28A</w:t>
            </w:r>
          </w:p>
        </w:tc>
        <w:tc>
          <w:tcPr>
            <w:tcW w:w="1559" w:type="dxa"/>
            <w:tcBorders>
              <w:top w:val="single" w:sz="4" w:space="0" w:color="auto"/>
              <w:left w:val="single" w:sz="4" w:space="0" w:color="auto"/>
              <w:bottom w:val="single" w:sz="4" w:space="0" w:color="auto"/>
              <w:right w:val="single" w:sz="4" w:space="0" w:color="auto"/>
            </w:tcBorders>
            <w:vAlign w:val="center"/>
          </w:tcPr>
          <w:p w14:paraId="6FA9B151" w14:textId="0BCC0A66"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DC_7A_n28A</w:t>
            </w:r>
          </w:p>
        </w:tc>
        <w:tc>
          <w:tcPr>
            <w:tcW w:w="993" w:type="dxa"/>
            <w:tcBorders>
              <w:top w:val="single" w:sz="4" w:space="0" w:color="auto"/>
              <w:left w:val="single" w:sz="4" w:space="0" w:color="auto"/>
              <w:bottom w:val="single" w:sz="4" w:space="0" w:color="auto"/>
              <w:right w:val="single" w:sz="4" w:space="0" w:color="auto"/>
            </w:tcBorders>
            <w:vAlign w:val="center"/>
          </w:tcPr>
          <w:p w14:paraId="5C04525B" w14:textId="2DB7ABA5"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CD8567C" w14:textId="7A40A271" w:rsidR="00152862" w:rsidRPr="000222F2" w:rsidRDefault="00152862"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27A9C55" w14:textId="1CA4D086" w:rsidR="00152862" w:rsidRPr="000222F2" w:rsidRDefault="00152862"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4CC0EB8" w14:textId="79E067BD" w:rsidR="00152862" w:rsidRPr="000222F2" w:rsidRDefault="00152862"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135D7846" w14:textId="168AF380" w:rsidR="00152862" w:rsidRPr="000222F2" w:rsidRDefault="005C6066" w:rsidP="002770A9">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DBCE3B" w14:textId="4F1D55B0" w:rsidR="00152862" w:rsidRPr="000222F2" w:rsidRDefault="00152862" w:rsidP="002770A9">
            <w:pPr>
              <w:pStyle w:val="TAL"/>
              <w:snapToGrid w:val="0"/>
              <w:jc w:val="both"/>
              <w:rPr>
                <w:rFonts w:eastAsia="MS Mincho" w:cs="Arial"/>
                <w:szCs w:val="18"/>
                <w:lang w:val="en-US" w:eastAsia="ja-JP"/>
              </w:rPr>
            </w:pPr>
            <w:r w:rsidRPr="000222F2">
              <w:rPr>
                <w:rFonts w:cs="Arial"/>
                <w:szCs w:val="18"/>
              </w:rPr>
              <w:t>DL_7A_n28A_UL_7A_n28A</w:t>
            </w:r>
          </w:p>
        </w:tc>
      </w:tr>
      <w:tr w:rsidR="00152862" w:rsidRPr="000549BB" w14:paraId="0CACBFA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7057C" w14:textId="336D1E4D" w:rsidR="00152862" w:rsidRPr="000222F2" w:rsidRDefault="00152862" w:rsidP="002770A9">
            <w:pPr>
              <w:pStyle w:val="TAL"/>
              <w:snapToGrid w:val="0"/>
              <w:jc w:val="both"/>
              <w:rPr>
                <w:rFonts w:eastAsia="MS Mincho" w:cs="Arial"/>
                <w:szCs w:val="18"/>
                <w:lang w:val="en-US" w:eastAsia="ja-JP"/>
              </w:rPr>
            </w:pPr>
            <w:r w:rsidRPr="000222F2">
              <w:rPr>
                <w:rFonts w:cs="Arial"/>
                <w:szCs w:val="18"/>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CFA5DC8" w14:textId="7C302FE2"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5BECA5AF" w14:textId="5FA9EEFB"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9D174C" w14:textId="1541F305" w:rsidR="00152862" w:rsidRPr="000222F2" w:rsidRDefault="00152862"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5938797" w14:textId="1E14C682" w:rsidR="00152862" w:rsidRPr="000222F2" w:rsidRDefault="00152862"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7C5828C" w14:textId="1E102BD7" w:rsidR="00152862" w:rsidRPr="000222F2" w:rsidRDefault="00152862" w:rsidP="002770A9">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7F2E14C4" w14:textId="6BAC29F3" w:rsidR="00152862" w:rsidRPr="000222F2" w:rsidRDefault="005C6066" w:rsidP="002770A9">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5DF903A" w14:textId="4787881E" w:rsidR="00152862" w:rsidRPr="000222F2" w:rsidRDefault="00152862" w:rsidP="002770A9">
            <w:pPr>
              <w:pStyle w:val="TAL"/>
              <w:snapToGrid w:val="0"/>
              <w:jc w:val="both"/>
              <w:rPr>
                <w:rFonts w:eastAsia="MS Mincho" w:cs="Arial"/>
                <w:szCs w:val="18"/>
                <w:lang w:val="en-US" w:eastAsia="ja-JP"/>
              </w:rPr>
            </w:pPr>
            <w:r w:rsidRPr="000222F2">
              <w:rPr>
                <w:rFonts w:cs="Arial"/>
                <w:szCs w:val="18"/>
              </w:rPr>
              <w:t>DL_7C_n78A_UL_7A_n78A, DL_7A_n78A_UL_7A_n78A</w:t>
            </w:r>
          </w:p>
        </w:tc>
      </w:tr>
      <w:tr w:rsidR="00FD53EF" w:rsidRPr="000549BB" w14:paraId="4B1CFB9F"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68F686" w14:textId="357DB427"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42C6427A" w14:textId="3274FA0F"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4AF12D51" w14:textId="4CA9ECA3"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16464F4" w14:textId="2DE8053A"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381A707" w14:textId="391D5E02"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FF18ED6" w14:textId="36AC47B2"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10172AC" w14:textId="22B40D68" w:rsidR="00FD53EF" w:rsidRPr="000222F2" w:rsidRDefault="0013513C" w:rsidP="00FD53EF">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F98FC8A" w14:textId="6CF1D4D3"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DL_1A_n7A_UL_1A_n7A</w:t>
            </w:r>
          </w:p>
        </w:tc>
      </w:tr>
      <w:tr w:rsidR="00FD53EF" w:rsidRPr="000549BB" w14:paraId="50E2A0B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D33DE3C" w14:textId="147EA541"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49E19A1C" w14:textId="5996792A"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6EE1F6D1" w14:textId="7CB33631"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C6972D" w14:textId="0232F243"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6A27EDF" w14:textId="77849C93"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52EA3602" w14:textId="3577A200"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7E26D472" w14:textId="70730EEB" w:rsidR="00FD53EF" w:rsidRPr="000222F2" w:rsidRDefault="00482FC3" w:rsidP="00FD53EF">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B124EF" w14:textId="00E12470"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DL_3A_n7A_UL_3A_n7A</w:t>
            </w:r>
          </w:p>
        </w:tc>
      </w:tr>
      <w:tr w:rsidR="00FD53EF" w:rsidRPr="000549BB" w14:paraId="51F1CA7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05B335" w14:textId="3AE1DF90"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6B8D5C4" w14:textId="064A725B"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1BED8E0E" w14:textId="7111B4C5"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36F7E5D" w14:textId="4F50CDBF"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674F7001" w14:textId="69F1ECAE"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D88B55F" w14:textId="0111B651"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0A2E3A4" w14:textId="091039CC" w:rsidR="00FD53EF" w:rsidRPr="000222F2" w:rsidRDefault="00482FC3" w:rsidP="00FD53EF">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403D43B" w14:textId="56E317BA"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DL_3C_n7A_UL_3A_n7A, DL_3A_n7B_UL_3A_n7A</w:t>
            </w:r>
          </w:p>
        </w:tc>
      </w:tr>
      <w:tr w:rsidR="00FD53EF" w:rsidRPr="000549BB" w14:paraId="11BBB7EC"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A4C076" w14:textId="6112303E"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C78597E" w14:textId="11D1B1D0"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200DFC76" w14:textId="349F32A2"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9AEB7F" w14:textId="5A6641EC"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9493C8D" w14:textId="1FFBE91B"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9A4F020" w14:textId="1E2A79A4"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179CBBB1" w14:textId="4E85F44A" w:rsidR="00FD53EF" w:rsidRPr="000222F2" w:rsidRDefault="00482FC3" w:rsidP="00FD53EF">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2D93463" w14:textId="55021207"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DL_3C_n7A_UL_3C_n7A, DL_3C_n7B_UL_3A_n7A, DL_3A_n7B_UL_3A_n7A</w:t>
            </w:r>
          </w:p>
        </w:tc>
      </w:tr>
      <w:tr w:rsidR="00FD53EF" w:rsidRPr="000549BB" w14:paraId="1B223C5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9B0763" w14:textId="4B7A82D0"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DC_3C_n78(2A)</w:t>
            </w:r>
          </w:p>
        </w:tc>
        <w:tc>
          <w:tcPr>
            <w:tcW w:w="1559" w:type="dxa"/>
            <w:tcBorders>
              <w:top w:val="single" w:sz="4" w:space="0" w:color="auto"/>
              <w:left w:val="single" w:sz="4" w:space="0" w:color="auto"/>
              <w:bottom w:val="single" w:sz="4" w:space="0" w:color="auto"/>
              <w:right w:val="single" w:sz="4" w:space="0" w:color="auto"/>
            </w:tcBorders>
            <w:vAlign w:val="center"/>
          </w:tcPr>
          <w:p w14:paraId="29775C13" w14:textId="35F95176"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63140929" w14:textId="38B6E4EC"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2B055F2" w14:textId="5B790F65"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11DDD58C" w14:textId="4E50717A"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6560AEB" w14:textId="7F1E42B6"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DED8F8C" w14:textId="249CC50D"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A8ADDA" w14:textId="57B9CE9A"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DL_3C_n78A_UL_3A_n78A, DL_3A_n78(2A)_UL_3A_n78A</w:t>
            </w:r>
          </w:p>
        </w:tc>
      </w:tr>
      <w:tr w:rsidR="00FD53EF" w:rsidRPr="000549BB" w14:paraId="5BB1F10E"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F3B6E8" w14:textId="6DEC7B53" w:rsidR="00FD53EF" w:rsidRPr="000222F2" w:rsidRDefault="00FD53EF" w:rsidP="002770A9">
            <w:pPr>
              <w:pStyle w:val="TAL"/>
              <w:snapToGrid w:val="0"/>
              <w:jc w:val="both"/>
              <w:rPr>
                <w:rFonts w:eastAsia="MS Mincho" w:cs="Arial"/>
                <w:szCs w:val="18"/>
                <w:lang w:val="en-US" w:eastAsia="ja-JP"/>
              </w:rPr>
            </w:pPr>
            <w:r w:rsidRPr="000222F2">
              <w:rPr>
                <w:rFonts w:cs="Arial"/>
                <w:szCs w:val="18"/>
              </w:rPr>
              <w:lastRenderedPageBreak/>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5DBCD9A4" w14:textId="24440296"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30F64FFB" w14:textId="6023E977"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671D22" w14:textId="5CC0642D"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2D59019" w14:textId="5BD00C68"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605D48A" w14:textId="5778C780"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68B79A95" w14:textId="03F9A908" w:rsidR="00FD53EF" w:rsidRPr="000222F2" w:rsidRDefault="001E4E9F" w:rsidP="00FD53EF">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B227E9" w14:textId="07810FBB"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DL_7C_n78A_UL_7C_n78A, DL_7C_n78(2A)_UL_7A_n78A, DL_7A_n78(2A)_UL_7A_n78A</w:t>
            </w:r>
          </w:p>
        </w:tc>
      </w:tr>
      <w:tr w:rsidR="00FD53EF" w:rsidRPr="000549BB" w14:paraId="2DAC8C6F"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C9713F" w14:textId="5ACD8923" w:rsidR="00FD53EF" w:rsidRPr="000222F2" w:rsidRDefault="00FD53EF" w:rsidP="002770A9">
            <w:pPr>
              <w:pStyle w:val="TAL"/>
              <w:snapToGrid w:val="0"/>
              <w:jc w:val="both"/>
              <w:rPr>
                <w:rFonts w:cs="Arial"/>
                <w:szCs w:val="18"/>
              </w:rPr>
            </w:pPr>
            <w:r w:rsidRPr="000222F2">
              <w:rPr>
                <w:rFonts w:eastAsia="新細明體" w:cs="Arial"/>
                <w:szCs w:val="18"/>
                <w:lang w:eastAsia="zh-TW"/>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380A5029" w14:textId="1A12F41C"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DC_20A_n7A</w:t>
            </w:r>
          </w:p>
        </w:tc>
        <w:tc>
          <w:tcPr>
            <w:tcW w:w="993" w:type="dxa"/>
            <w:tcBorders>
              <w:top w:val="single" w:sz="4" w:space="0" w:color="auto"/>
              <w:left w:val="single" w:sz="4" w:space="0" w:color="auto"/>
              <w:bottom w:val="single" w:sz="4" w:space="0" w:color="auto"/>
              <w:right w:val="single" w:sz="4" w:space="0" w:color="auto"/>
            </w:tcBorders>
            <w:vAlign w:val="center"/>
          </w:tcPr>
          <w:p w14:paraId="7EB1F94D" w14:textId="30B87B24"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CB5F8F6" w14:textId="3058D45E" w:rsidR="00FD53EF" w:rsidRPr="000222F2" w:rsidRDefault="00FD53EF" w:rsidP="002770A9">
            <w:pPr>
              <w:pStyle w:val="TAL"/>
              <w:snapToGrid w:val="0"/>
              <w:jc w:val="both"/>
              <w:rPr>
                <w:rFonts w:cs="Arial"/>
                <w:szCs w:val="18"/>
              </w:rPr>
            </w:pPr>
            <w:r w:rsidRPr="000222F2">
              <w:rPr>
                <w:rFonts w:eastAsia="新細明體" w:cs="Arial"/>
                <w:szCs w:val="18"/>
                <w:lang w:eastAsia="zh-TW"/>
              </w:rPr>
              <w:t xml:space="preserve">Marius Oltean, Bouygues </w:t>
            </w:r>
          </w:p>
        </w:tc>
        <w:tc>
          <w:tcPr>
            <w:tcW w:w="2410" w:type="dxa"/>
            <w:tcBorders>
              <w:top w:val="single" w:sz="4" w:space="0" w:color="auto"/>
              <w:left w:val="single" w:sz="4" w:space="0" w:color="auto"/>
              <w:bottom w:val="single" w:sz="4" w:space="0" w:color="auto"/>
              <w:right w:val="single" w:sz="4" w:space="0" w:color="auto"/>
            </w:tcBorders>
            <w:vAlign w:val="center"/>
          </w:tcPr>
          <w:p w14:paraId="3C1C9DC1" w14:textId="5AD7EE24" w:rsidR="00FD53EF" w:rsidRPr="000222F2" w:rsidRDefault="00FD53EF" w:rsidP="002770A9">
            <w:pPr>
              <w:pStyle w:val="TAL"/>
              <w:snapToGrid w:val="0"/>
              <w:jc w:val="both"/>
              <w:rPr>
                <w:rFonts w:cs="Arial"/>
                <w:szCs w:val="18"/>
              </w:rPr>
            </w:pPr>
            <w:r w:rsidRPr="000222F2">
              <w:rPr>
                <w:rFonts w:eastAsia="新細明體" w:cs="Arial"/>
                <w:szCs w:val="18"/>
                <w:lang w:eastAsia="zh-TW"/>
              </w:rPr>
              <w:t>moltean@bouyguestelecom.fr</w:t>
            </w:r>
          </w:p>
        </w:tc>
        <w:tc>
          <w:tcPr>
            <w:tcW w:w="2268" w:type="dxa"/>
            <w:tcBorders>
              <w:top w:val="single" w:sz="4" w:space="0" w:color="auto"/>
              <w:left w:val="single" w:sz="4" w:space="0" w:color="auto"/>
              <w:bottom w:val="single" w:sz="4" w:space="0" w:color="auto"/>
              <w:right w:val="single" w:sz="4" w:space="0" w:color="auto"/>
            </w:tcBorders>
            <w:vAlign w:val="center"/>
          </w:tcPr>
          <w:p w14:paraId="30DCCB48" w14:textId="28D7CCAC" w:rsidR="00FD53EF" w:rsidRPr="000222F2" w:rsidRDefault="00FD53EF" w:rsidP="002770A9">
            <w:pPr>
              <w:pStyle w:val="TAL"/>
              <w:snapToGrid w:val="0"/>
              <w:jc w:val="both"/>
              <w:rPr>
                <w:rFonts w:cs="Arial"/>
                <w:szCs w:val="18"/>
              </w:rPr>
            </w:pPr>
            <w:r w:rsidRPr="000222F2">
              <w:rPr>
                <w:rFonts w:eastAsia="新細明體" w:cs="Arial"/>
                <w:szCs w:val="18"/>
                <w:lang w:eastAsia="zh-TW"/>
              </w:rPr>
              <w:t>Ericsson, BT, TIM</w:t>
            </w:r>
          </w:p>
        </w:tc>
        <w:tc>
          <w:tcPr>
            <w:tcW w:w="1404" w:type="dxa"/>
            <w:tcBorders>
              <w:top w:val="single" w:sz="4" w:space="0" w:color="auto"/>
              <w:left w:val="single" w:sz="4" w:space="0" w:color="auto"/>
              <w:bottom w:val="single" w:sz="4" w:space="0" w:color="auto"/>
              <w:right w:val="single" w:sz="4" w:space="0" w:color="auto"/>
            </w:tcBorders>
            <w:vAlign w:val="center"/>
          </w:tcPr>
          <w:p w14:paraId="216F5EA7" w14:textId="79D3A40B"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88EE9CF" w14:textId="474937BA"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57CA531F"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01DA1C" w14:textId="1D834887"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C1952FE" w14:textId="508218D7"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DC_7A_n38A</w:t>
            </w:r>
          </w:p>
        </w:tc>
        <w:tc>
          <w:tcPr>
            <w:tcW w:w="993" w:type="dxa"/>
            <w:tcBorders>
              <w:top w:val="single" w:sz="4" w:space="0" w:color="auto"/>
              <w:left w:val="single" w:sz="4" w:space="0" w:color="auto"/>
              <w:bottom w:val="single" w:sz="4" w:space="0" w:color="auto"/>
              <w:right w:val="single" w:sz="4" w:space="0" w:color="auto"/>
            </w:tcBorders>
            <w:vAlign w:val="center"/>
          </w:tcPr>
          <w:p w14:paraId="6291A68C"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9FFD9FB"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08AF459E" w14:textId="575A3EE9"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470E826F" w14:textId="3C2C4A7C"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2AEB378" w14:textId="0A3248B9"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327BF96" w14:textId="5EEBAC9D"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6EDB1CA" w14:textId="516F9005"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7E9F6ED0"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561BAC" w14:textId="3FF501EF"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71A_n38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5709A7C" w14:textId="3557F9CD"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DC_71A_n38A</w:t>
            </w:r>
          </w:p>
        </w:tc>
        <w:tc>
          <w:tcPr>
            <w:tcW w:w="993" w:type="dxa"/>
            <w:tcBorders>
              <w:top w:val="single" w:sz="4" w:space="0" w:color="auto"/>
              <w:left w:val="single" w:sz="4" w:space="0" w:color="auto"/>
              <w:bottom w:val="single" w:sz="4" w:space="0" w:color="auto"/>
              <w:right w:val="single" w:sz="4" w:space="0" w:color="auto"/>
            </w:tcBorders>
            <w:vAlign w:val="center"/>
          </w:tcPr>
          <w:p w14:paraId="6BE34A6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170E5C"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09AA5CF0" w14:textId="0E8E8D95"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7BC1F0E" w14:textId="0DDA3C69"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7003AF2" w14:textId="084C533A"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EE22E1B" w14:textId="1249FF45"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60F93A1" w14:textId="68F90B45"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747604F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E39C5E" w14:textId="35324D94" w:rsidR="00FD53EF" w:rsidRPr="000222F2" w:rsidRDefault="00FD53EF" w:rsidP="002770A9">
            <w:pPr>
              <w:pStyle w:val="TAL"/>
              <w:snapToGrid w:val="0"/>
              <w:jc w:val="both"/>
              <w:rPr>
                <w:rFonts w:cs="Arial"/>
                <w:szCs w:val="18"/>
              </w:rPr>
            </w:pPr>
            <w:r w:rsidRPr="000222F2">
              <w:rPr>
                <w:rFonts w:eastAsia="新細明體" w:cs="Arial"/>
                <w:szCs w:val="18"/>
                <w:lang w:eastAsia="zh-TW"/>
              </w:rPr>
              <w:t>DC_2A-2A</w:t>
            </w:r>
            <w:r w:rsidRPr="000222F2">
              <w:rPr>
                <w:rFonts w:cs="Arial"/>
                <w:szCs w:val="18"/>
              </w:rPr>
              <w:t>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59F2CE0A" w14:textId="65D6F5BD"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DC_2A_n38A</w:t>
            </w:r>
          </w:p>
        </w:tc>
        <w:tc>
          <w:tcPr>
            <w:tcW w:w="993" w:type="dxa"/>
            <w:tcBorders>
              <w:top w:val="single" w:sz="4" w:space="0" w:color="auto"/>
              <w:left w:val="single" w:sz="4" w:space="0" w:color="auto"/>
              <w:bottom w:val="single" w:sz="4" w:space="0" w:color="auto"/>
              <w:right w:val="single" w:sz="4" w:space="0" w:color="auto"/>
            </w:tcBorders>
            <w:vAlign w:val="center"/>
          </w:tcPr>
          <w:p w14:paraId="52D73444"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9E3EBD"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24FCFE5B" w14:textId="0BD97B6E"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8B6A0E2" w14:textId="3160E93B"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146BDF1" w14:textId="6DE044BA"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1F1971A" w14:textId="1BD64BD6" w:rsidR="00FD53EF" w:rsidRPr="000222F2" w:rsidRDefault="0013513C" w:rsidP="00FD53EF">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C3E7E0A" w14:textId="1CBEBC48"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77D1328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40EC202" w14:textId="5C49DE89" w:rsidR="00FD53EF" w:rsidRPr="000222F2" w:rsidRDefault="00FD53EF" w:rsidP="002770A9">
            <w:pPr>
              <w:pStyle w:val="TAL"/>
              <w:snapToGrid w:val="0"/>
              <w:jc w:val="both"/>
              <w:rPr>
                <w:rFonts w:cs="Arial"/>
                <w:szCs w:val="18"/>
              </w:rPr>
            </w:pPr>
            <w:r w:rsidRPr="000222F2">
              <w:rPr>
                <w:rFonts w:eastAsia="新細明體" w:cs="Arial"/>
                <w:szCs w:val="18"/>
                <w:lang w:eastAsia="zh-TW"/>
              </w:rPr>
              <w:t>DC_2A-2A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5358571" w14:textId="18EB1972"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314D1B2A"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E3BDE91"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7617EF4C" w14:textId="29D62456"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0F443D09" w14:textId="173CD1E9"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7E630A6" w14:textId="134D82E2"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E53ADA" w14:textId="0727FF80" w:rsidR="00FD53EF" w:rsidRPr="000222F2" w:rsidRDefault="0013513C" w:rsidP="00FD53EF">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0FA246" w14:textId="424C2B3E"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0C4AFD6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66CCE5" w14:textId="7F23B4E6" w:rsidR="00FD53EF" w:rsidRPr="000222F2" w:rsidRDefault="00FD53EF" w:rsidP="002770A9">
            <w:pPr>
              <w:pStyle w:val="TAL"/>
              <w:snapToGrid w:val="0"/>
              <w:jc w:val="both"/>
              <w:rPr>
                <w:rFonts w:cs="Arial"/>
                <w:szCs w:val="18"/>
              </w:rPr>
            </w:pPr>
            <w:r w:rsidRPr="000222F2">
              <w:rPr>
                <w:rFonts w:eastAsia="新細明體" w:cs="Arial"/>
                <w:szCs w:val="18"/>
                <w:lang w:eastAsia="zh-TW"/>
              </w:rPr>
              <w:t>DC_66A-66A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1DCF64EE" w14:textId="17DFD16B"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385FBBFA"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071C513"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4BBB4487" w14:textId="27A21D28"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A40DFA8" w14:textId="1145444D"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55D13075" w14:textId="295A08DD"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3CDF14" w14:textId="2481922A" w:rsidR="00FD53EF" w:rsidRPr="000222F2" w:rsidRDefault="005D0E1C" w:rsidP="00FD53EF">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46F5A8" w14:textId="35764A00"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190CD708"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0DC02A" w14:textId="1601B240"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71A_n66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6291CC38" w14:textId="5A200954"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DC_71A_n66A</w:t>
            </w:r>
          </w:p>
        </w:tc>
        <w:tc>
          <w:tcPr>
            <w:tcW w:w="993" w:type="dxa"/>
            <w:tcBorders>
              <w:top w:val="single" w:sz="4" w:space="0" w:color="auto"/>
              <w:left w:val="single" w:sz="4" w:space="0" w:color="auto"/>
              <w:bottom w:val="single" w:sz="4" w:space="0" w:color="auto"/>
              <w:right w:val="single" w:sz="4" w:space="0" w:color="auto"/>
            </w:tcBorders>
            <w:vAlign w:val="center"/>
          </w:tcPr>
          <w:p w14:paraId="0E546CB2"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A12D1AE"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57DA8ECD" w14:textId="5F02C4D8"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76A539C4" w14:textId="08467AFF"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BA6189A" w14:textId="12E94B07"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E0AA449" w14:textId="34E1E7F1"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94D6448" w14:textId="03B578E4"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051397" w:rsidRPr="000549BB" w14:paraId="6210021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DD891" w14:textId="63EB6884" w:rsidR="00051397" w:rsidRPr="000222F2" w:rsidRDefault="00051397" w:rsidP="002770A9">
            <w:pPr>
              <w:pStyle w:val="TAL"/>
              <w:snapToGrid w:val="0"/>
              <w:jc w:val="both"/>
              <w:rPr>
                <w:rFonts w:cs="Arial"/>
                <w:szCs w:val="18"/>
              </w:rPr>
            </w:pPr>
            <w:r w:rsidRPr="000222F2">
              <w:rPr>
                <w:rFonts w:eastAsia="新細明體" w:cs="Arial"/>
                <w:szCs w:val="18"/>
                <w:lang w:eastAsia="zh-TW"/>
              </w:rPr>
              <w:t>DC_2A-2A</w:t>
            </w:r>
            <w:r w:rsidRPr="000222F2">
              <w:rPr>
                <w:rFonts w:cs="Arial"/>
                <w:szCs w:val="18"/>
              </w:rPr>
              <w:t>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AEA1B46" w14:textId="591577CD" w:rsidR="00051397" w:rsidRPr="000222F2" w:rsidRDefault="00051397"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DC_2A_n66A</w:t>
            </w:r>
          </w:p>
        </w:tc>
        <w:tc>
          <w:tcPr>
            <w:tcW w:w="993" w:type="dxa"/>
            <w:tcBorders>
              <w:top w:val="single" w:sz="4" w:space="0" w:color="auto"/>
              <w:left w:val="single" w:sz="4" w:space="0" w:color="auto"/>
              <w:bottom w:val="single" w:sz="4" w:space="0" w:color="auto"/>
              <w:right w:val="single" w:sz="4" w:space="0" w:color="auto"/>
            </w:tcBorders>
            <w:vAlign w:val="center"/>
          </w:tcPr>
          <w:p w14:paraId="12253C27" w14:textId="77777777" w:rsidR="00051397" w:rsidRPr="000222F2" w:rsidRDefault="00051397"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7A1EA3C" w14:textId="77777777" w:rsidR="00051397" w:rsidRPr="000222F2" w:rsidRDefault="00051397" w:rsidP="002770A9">
            <w:pPr>
              <w:snapToGrid w:val="0"/>
              <w:spacing w:after="0"/>
              <w:jc w:val="both"/>
              <w:rPr>
                <w:rFonts w:ascii="Arial" w:hAnsi="Arial" w:cs="Arial"/>
                <w:sz w:val="18"/>
                <w:szCs w:val="18"/>
              </w:rPr>
            </w:pPr>
            <w:r w:rsidRPr="000222F2">
              <w:rPr>
                <w:rFonts w:ascii="Arial" w:hAnsi="Arial" w:cs="Arial"/>
                <w:sz w:val="18"/>
                <w:szCs w:val="18"/>
              </w:rPr>
              <w:t>Paul Nebesny,</w:t>
            </w:r>
          </w:p>
          <w:p w14:paraId="398150FA" w14:textId="09A3D5D1" w:rsidR="00051397" w:rsidRPr="000222F2" w:rsidRDefault="00051397"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310C5220" w14:textId="6D4E7A7B" w:rsidR="00051397" w:rsidRPr="000222F2" w:rsidRDefault="00051397"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0B75E28" w14:textId="76BDAC6D" w:rsidR="00051397" w:rsidRPr="000222F2" w:rsidRDefault="00051397"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A3F7C7" w14:textId="598BE66F" w:rsidR="00051397" w:rsidRPr="000222F2" w:rsidRDefault="004440D6" w:rsidP="002770A9">
            <w:pPr>
              <w:pStyle w:val="TAL"/>
              <w:snapToGrid w:val="0"/>
              <w:jc w:val="both"/>
              <w:rPr>
                <w:rFonts w:cs="Arial"/>
                <w:szCs w:val="18"/>
              </w:rPr>
            </w:pPr>
            <w:r w:rsidRPr="004440D6">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E655F91" w14:textId="678469C4" w:rsidR="00051397" w:rsidRPr="000222F2" w:rsidRDefault="00051397"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3E69316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F6854E" w14:textId="5DDA8454"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71A_n78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D64F268" w14:textId="23137B96"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DC_71A_n78A</w:t>
            </w:r>
          </w:p>
        </w:tc>
        <w:tc>
          <w:tcPr>
            <w:tcW w:w="993" w:type="dxa"/>
            <w:tcBorders>
              <w:top w:val="single" w:sz="4" w:space="0" w:color="auto"/>
              <w:left w:val="single" w:sz="4" w:space="0" w:color="auto"/>
              <w:bottom w:val="single" w:sz="4" w:space="0" w:color="auto"/>
              <w:right w:val="single" w:sz="4" w:space="0" w:color="auto"/>
            </w:tcBorders>
            <w:vAlign w:val="center"/>
          </w:tcPr>
          <w:p w14:paraId="74B43700"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D78E0A4"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40AEF62F" w14:textId="614EC16D"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327343B" w14:textId="255F683D"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620B7607" w14:textId="582EA661"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CBBC607" w14:textId="67142104" w:rsidR="00FD53EF" w:rsidRPr="000222F2" w:rsidRDefault="00FD53EF" w:rsidP="00FD53EF">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AA8F26D" w14:textId="0CA97504"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6AC34CF0"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51465E" w14:textId="5BFAE408"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2A-2A_n78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505778B" w14:textId="430AEEFB"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DC_2A_n78A</w:t>
            </w:r>
          </w:p>
        </w:tc>
        <w:tc>
          <w:tcPr>
            <w:tcW w:w="993" w:type="dxa"/>
            <w:tcBorders>
              <w:top w:val="single" w:sz="4" w:space="0" w:color="auto"/>
              <w:left w:val="single" w:sz="4" w:space="0" w:color="auto"/>
              <w:bottom w:val="single" w:sz="4" w:space="0" w:color="auto"/>
              <w:right w:val="single" w:sz="4" w:space="0" w:color="auto"/>
            </w:tcBorders>
            <w:vAlign w:val="center"/>
          </w:tcPr>
          <w:p w14:paraId="3DC7B87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57EF87D"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31FD2E3C" w14:textId="430F9D11"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58E38EAF" w14:textId="49095DDB"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2CE5B614" w14:textId="07627BBF"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386E354" w14:textId="19D125BC" w:rsidR="00FD53EF" w:rsidRPr="000222F2" w:rsidRDefault="0013513C" w:rsidP="00FD53EF">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CBBA9F" w14:textId="5F1FC83E"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39233A" w:rsidRPr="000549BB" w14:paraId="3843557B"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D55F2B1" w14:textId="594BB280" w:rsidR="0039233A" w:rsidRPr="000222F2" w:rsidRDefault="0039233A" w:rsidP="004440D6">
            <w:pPr>
              <w:pStyle w:val="TAL"/>
              <w:snapToGrid w:val="0"/>
              <w:jc w:val="both"/>
              <w:rPr>
                <w:rFonts w:cs="Arial"/>
                <w:szCs w:val="18"/>
              </w:rPr>
            </w:pPr>
            <w:r w:rsidRPr="000222F2">
              <w:rPr>
                <w:rFonts w:eastAsia="Times New Roman" w:cs="Arial"/>
                <w:color w:val="000000"/>
                <w:szCs w:val="18"/>
              </w:rPr>
              <w:t>DC_2A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754C50BB" w14:textId="480BCC44" w:rsidR="0039233A" w:rsidRPr="000222F2" w:rsidRDefault="0039233A"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DC_2A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
          <w:p w14:paraId="0BC20D5F" w14:textId="16E46CC5" w:rsidR="0039233A" w:rsidRPr="000222F2" w:rsidRDefault="0039233A"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87BDAB" w14:textId="542D6F7F" w:rsidR="0039233A" w:rsidRPr="000222F2" w:rsidRDefault="0039233A"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8841FE4" w14:textId="6E1B423C" w:rsidR="0039233A" w:rsidRPr="000222F2" w:rsidRDefault="0039233A" w:rsidP="002770A9">
            <w:pPr>
              <w:pStyle w:val="TAL"/>
              <w:snapToGrid w:val="0"/>
              <w:jc w:val="both"/>
              <w:rPr>
                <w:rFonts w:cs="Arial"/>
                <w:szCs w:val="18"/>
              </w:rPr>
            </w:pPr>
            <w:hyperlink r:id="rId40" w:history="1">
              <w:r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C82E57" w14:textId="26C8F59A" w:rsidR="0039233A" w:rsidRPr="000222F2" w:rsidRDefault="0039233A"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DA6A881" w14:textId="07A153EC" w:rsidR="0039233A" w:rsidRPr="000222F2" w:rsidRDefault="0039233A" w:rsidP="00FD53EF">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D9B4218" w14:textId="67ECE83E" w:rsidR="0039233A" w:rsidRPr="000222F2" w:rsidRDefault="0039233A"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5C348713"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F8CA7D" w14:textId="56C1EC5A" w:rsidR="0039233A" w:rsidRPr="000222F2" w:rsidRDefault="0039233A" w:rsidP="004440D6">
            <w:pPr>
              <w:pStyle w:val="TAL"/>
              <w:snapToGrid w:val="0"/>
              <w:jc w:val="both"/>
              <w:rPr>
                <w:rFonts w:cs="Arial"/>
                <w:szCs w:val="18"/>
              </w:rPr>
            </w:pPr>
            <w:r w:rsidRPr="000222F2">
              <w:rPr>
                <w:rFonts w:eastAsia="Times New Roman" w:cs="Arial"/>
                <w:color w:val="000000"/>
                <w:szCs w:val="18"/>
              </w:rPr>
              <w:t>DC_5A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6F7D0974" w14:textId="68951574" w:rsidR="0039233A" w:rsidRPr="000222F2" w:rsidRDefault="0039233A"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DC_5A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
          <w:p w14:paraId="2AE0A4A6" w14:textId="6562075E" w:rsidR="0039233A" w:rsidRPr="000222F2" w:rsidRDefault="0039233A"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193160" w14:textId="7CC17E35" w:rsidR="0039233A" w:rsidRPr="000222F2" w:rsidRDefault="0039233A"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C87E4C6" w14:textId="2613A806" w:rsidR="0039233A" w:rsidRPr="000222F2" w:rsidRDefault="0039233A" w:rsidP="002770A9">
            <w:pPr>
              <w:pStyle w:val="TAL"/>
              <w:snapToGrid w:val="0"/>
              <w:jc w:val="both"/>
              <w:rPr>
                <w:rFonts w:cs="Arial"/>
                <w:szCs w:val="18"/>
              </w:rPr>
            </w:pPr>
            <w:hyperlink r:id="rId41" w:history="1">
              <w:r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46062E9" w14:textId="5B21AFE4" w:rsidR="0039233A" w:rsidRPr="000222F2" w:rsidRDefault="0039233A"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70BF5C88" w14:textId="531D482B" w:rsidR="0039233A" w:rsidRPr="000222F2" w:rsidRDefault="0039233A" w:rsidP="00FD53EF">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4DD014" w14:textId="74301901" w:rsidR="0039233A" w:rsidRPr="000222F2" w:rsidRDefault="0039233A"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74901446"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CBB467" w14:textId="4F80612D" w:rsidR="0039233A" w:rsidRPr="000222F2" w:rsidRDefault="0039233A" w:rsidP="004440D6">
            <w:pPr>
              <w:pStyle w:val="TAL"/>
              <w:snapToGrid w:val="0"/>
              <w:jc w:val="both"/>
              <w:rPr>
                <w:rFonts w:cs="Arial"/>
                <w:szCs w:val="18"/>
              </w:rPr>
            </w:pPr>
            <w:r w:rsidRPr="000222F2">
              <w:rPr>
                <w:rFonts w:eastAsia="Times New Roman" w:cs="Arial"/>
                <w:color w:val="000000"/>
                <w:szCs w:val="18"/>
              </w:rPr>
              <w:lastRenderedPageBreak/>
              <w:t>DC_13A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27D49954" w14:textId="0B1CD830" w:rsidR="0039233A" w:rsidRPr="000222F2" w:rsidRDefault="0039233A"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
          <w:p w14:paraId="220AF10D" w14:textId="32516594" w:rsidR="0039233A" w:rsidRPr="000222F2" w:rsidRDefault="0039233A"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8CE48C8" w14:textId="77B2A2A6" w:rsidR="0039233A" w:rsidRPr="000222F2" w:rsidRDefault="0039233A"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CCAD7F4" w14:textId="1B16A9E0" w:rsidR="0039233A" w:rsidRPr="000222F2" w:rsidRDefault="0039233A" w:rsidP="002770A9">
            <w:pPr>
              <w:pStyle w:val="TAL"/>
              <w:snapToGrid w:val="0"/>
              <w:jc w:val="both"/>
              <w:rPr>
                <w:rFonts w:cs="Arial"/>
                <w:szCs w:val="18"/>
              </w:rPr>
            </w:pPr>
            <w:hyperlink r:id="rId42" w:history="1">
              <w:r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CB876D" w14:textId="4F7FBBAF" w:rsidR="0039233A" w:rsidRPr="000222F2" w:rsidRDefault="0039233A"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37174DFE" w14:textId="256685BF" w:rsidR="0039233A" w:rsidRPr="000222F2" w:rsidRDefault="0039233A" w:rsidP="00FD53EF">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417EA9C" w14:textId="02934D05" w:rsidR="0039233A" w:rsidRPr="000222F2" w:rsidRDefault="0039233A"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39E69C67"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E629B75" w14:textId="12ACEB31" w:rsidR="0039233A" w:rsidRPr="000222F2" w:rsidRDefault="0039233A" w:rsidP="004440D6">
            <w:pPr>
              <w:pStyle w:val="TAL"/>
              <w:snapToGrid w:val="0"/>
              <w:jc w:val="both"/>
              <w:rPr>
                <w:rFonts w:cs="Arial"/>
                <w:szCs w:val="18"/>
              </w:rPr>
            </w:pPr>
            <w:r w:rsidRPr="000222F2">
              <w:rPr>
                <w:rFonts w:eastAsia="Times New Roman" w:cs="Arial"/>
                <w:color w:val="000000"/>
                <w:szCs w:val="18"/>
              </w:rPr>
              <w:t>DC_66A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57F2C174" w14:textId="0EC76DBA" w:rsidR="0039233A" w:rsidRPr="000222F2" w:rsidRDefault="0039233A"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
          <w:p w14:paraId="16F452FD" w14:textId="40CD0074" w:rsidR="0039233A" w:rsidRPr="000222F2" w:rsidRDefault="0039233A"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207134" w14:textId="13972BCC" w:rsidR="0039233A" w:rsidRPr="000222F2" w:rsidRDefault="0039233A"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5A3A1B3" w14:textId="2977F9CB" w:rsidR="0039233A" w:rsidRPr="000222F2" w:rsidRDefault="0039233A" w:rsidP="002770A9">
            <w:pPr>
              <w:pStyle w:val="TAL"/>
              <w:snapToGrid w:val="0"/>
              <w:jc w:val="both"/>
              <w:rPr>
                <w:rFonts w:cs="Arial"/>
                <w:szCs w:val="18"/>
              </w:rPr>
            </w:pPr>
            <w:hyperlink r:id="rId43" w:history="1">
              <w:r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17F0048" w14:textId="7AB69B90" w:rsidR="0039233A" w:rsidRPr="000222F2" w:rsidRDefault="0039233A"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03AA319" w14:textId="6925A7FB" w:rsidR="0039233A" w:rsidRPr="000222F2" w:rsidRDefault="0039233A" w:rsidP="00FD53EF">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48FC0DD" w14:textId="65188BE9" w:rsidR="0039233A" w:rsidRPr="000222F2" w:rsidRDefault="0039233A"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4CA699FF"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A53B21" w14:textId="17157170" w:rsidR="00FD53EF" w:rsidRPr="000222F2" w:rsidRDefault="00FD53EF" w:rsidP="002770A9">
            <w:pPr>
              <w:pStyle w:val="TAL"/>
              <w:snapToGrid w:val="0"/>
              <w:jc w:val="both"/>
              <w:rPr>
                <w:rFonts w:cs="Arial"/>
                <w:szCs w:val="18"/>
              </w:rPr>
            </w:pPr>
            <w:r w:rsidRPr="000222F2">
              <w:rPr>
                <w:rFonts w:cs="Arial"/>
                <w:szCs w:val="18"/>
                <w:lang w:eastAsia="ja-JP"/>
              </w:rPr>
              <w:t>DC_18A_n3A</w:t>
            </w:r>
          </w:p>
        </w:tc>
        <w:tc>
          <w:tcPr>
            <w:tcW w:w="1559" w:type="dxa"/>
            <w:tcBorders>
              <w:top w:val="single" w:sz="4" w:space="0" w:color="auto"/>
              <w:left w:val="single" w:sz="4" w:space="0" w:color="auto"/>
              <w:bottom w:val="single" w:sz="4" w:space="0" w:color="auto"/>
              <w:right w:val="single" w:sz="4" w:space="0" w:color="auto"/>
            </w:tcBorders>
            <w:vAlign w:val="center"/>
          </w:tcPr>
          <w:p w14:paraId="77DA4337" w14:textId="2CAD9F91"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eastAsia="ja-JP"/>
              </w:rPr>
              <w:t>DC_18A_n3A</w:t>
            </w:r>
          </w:p>
        </w:tc>
        <w:tc>
          <w:tcPr>
            <w:tcW w:w="993" w:type="dxa"/>
            <w:tcBorders>
              <w:top w:val="single" w:sz="4" w:space="0" w:color="auto"/>
              <w:left w:val="single" w:sz="4" w:space="0" w:color="auto"/>
              <w:bottom w:val="single" w:sz="4" w:space="0" w:color="auto"/>
              <w:right w:val="single" w:sz="4" w:space="0" w:color="auto"/>
            </w:tcBorders>
            <w:vAlign w:val="center"/>
          </w:tcPr>
          <w:p w14:paraId="0B519A35"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7578B04" w14:textId="77777777" w:rsidR="00FD53EF" w:rsidRPr="008D6C3B" w:rsidRDefault="00FD53EF"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5495953B" w14:textId="287D7098" w:rsidR="00FD53EF" w:rsidRPr="000222F2" w:rsidRDefault="00FD53EF" w:rsidP="002770A9">
            <w:pPr>
              <w:pStyle w:val="TAL"/>
              <w:snapToGrid w:val="0"/>
              <w:jc w:val="both"/>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98AD832" w14:textId="322B56A3" w:rsidR="00FD53EF" w:rsidRPr="000222F2" w:rsidRDefault="00C8650C" w:rsidP="002770A9">
            <w:pPr>
              <w:pStyle w:val="TAL"/>
              <w:snapToGrid w:val="0"/>
              <w:jc w:val="both"/>
              <w:rPr>
                <w:rFonts w:cs="Arial"/>
                <w:szCs w:val="18"/>
              </w:rPr>
            </w:pPr>
            <w:hyperlink r:id="rId44" w:history="1">
              <w:r w:rsidR="00FD53EF"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E94AEE3" w14:textId="43A78282" w:rsidR="00FD53EF" w:rsidRPr="000222F2" w:rsidRDefault="00FD53EF" w:rsidP="002770A9">
            <w:pPr>
              <w:pStyle w:val="TAL"/>
              <w:snapToGrid w:val="0"/>
              <w:jc w:val="both"/>
              <w:rPr>
                <w:rFonts w:cs="Arial"/>
                <w:szCs w:val="18"/>
              </w:rPr>
            </w:pPr>
            <w:r w:rsidRPr="000222F2">
              <w:rPr>
                <w:rFonts w:eastAsia="MS PGothic" w:cs="Arial"/>
                <w:color w:val="000000"/>
                <w:szCs w:val="18"/>
                <w:lang w:val="en-US" w:eastAsia="ja-JP"/>
              </w:rPr>
              <w:t>Nokia, Ericsson,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60133" w14:textId="64AA3FD8" w:rsidR="00FD53EF" w:rsidRPr="000222F2" w:rsidRDefault="008854CF" w:rsidP="00FD53EF">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C6FD" w14:textId="07AF4A96" w:rsidR="00FD53EF" w:rsidRPr="000222F2" w:rsidRDefault="00FD53EF" w:rsidP="002770A9">
            <w:pPr>
              <w:pStyle w:val="TAL"/>
              <w:snapToGrid w:val="0"/>
              <w:jc w:val="both"/>
              <w:rPr>
                <w:rFonts w:cs="Arial"/>
                <w:szCs w:val="18"/>
              </w:rPr>
            </w:pPr>
            <w:r>
              <w:rPr>
                <w:rFonts w:eastAsia="新細明體" w:hint="eastAsia"/>
                <w:lang w:eastAsia="zh-TW"/>
              </w:rPr>
              <w:t>-</w:t>
            </w:r>
          </w:p>
        </w:tc>
      </w:tr>
      <w:tr w:rsidR="00FD53EF" w:rsidRPr="000549BB" w14:paraId="4075F01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5BED57" w14:textId="1BCF5B44" w:rsidR="00FD53EF" w:rsidRPr="000222F2" w:rsidRDefault="00FD53EF" w:rsidP="002770A9">
            <w:pPr>
              <w:pStyle w:val="TAL"/>
              <w:snapToGrid w:val="0"/>
              <w:jc w:val="both"/>
              <w:rPr>
                <w:rFonts w:cs="Arial"/>
                <w:szCs w:val="18"/>
              </w:rPr>
            </w:pPr>
            <w:r w:rsidRPr="000222F2">
              <w:rPr>
                <w:rFonts w:cs="Arial"/>
                <w:szCs w:val="18"/>
                <w:lang w:eastAsia="ja-JP"/>
              </w:rPr>
              <w:t>DC_28A_n3A</w:t>
            </w:r>
          </w:p>
        </w:tc>
        <w:tc>
          <w:tcPr>
            <w:tcW w:w="1559" w:type="dxa"/>
            <w:tcBorders>
              <w:top w:val="single" w:sz="4" w:space="0" w:color="auto"/>
              <w:left w:val="single" w:sz="4" w:space="0" w:color="auto"/>
              <w:bottom w:val="single" w:sz="4" w:space="0" w:color="auto"/>
              <w:right w:val="single" w:sz="4" w:space="0" w:color="auto"/>
            </w:tcBorders>
            <w:vAlign w:val="center"/>
          </w:tcPr>
          <w:p w14:paraId="50AD00A4" w14:textId="7CECEE28"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eastAsia="ja-JP"/>
              </w:rPr>
              <w:t>DC_28A_n3A</w:t>
            </w:r>
          </w:p>
        </w:tc>
        <w:tc>
          <w:tcPr>
            <w:tcW w:w="993" w:type="dxa"/>
            <w:tcBorders>
              <w:top w:val="single" w:sz="4" w:space="0" w:color="auto"/>
              <w:left w:val="single" w:sz="4" w:space="0" w:color="auto"/>
              <w:bottom w:val="single" w:sz="4" w:space="0" w:color="auto"/>
              <w:right w:val="single" w:sz="4" w:space="0" w:color="auto"/>
            </w:tcBorders>
            <w:vAlign w:val="center"/>
          </w:tcPr>
          <w:p w14:paraId="17FE6BD9"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8737867" w14:textId="77777777" w:rsidR="00FD53EF" w:rsidRPr="008D6C3B" w:rsidRDefault="00FD53EF"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167C1643" w14:textId="6ACD1DFA" w:rsidR="00FD53EF" w:rsidRPr="000222F2" w:rsidRDefault="00FD53EF" w:rsidP="002770A9">
            <w:pPr>
              <w:pStyle w:val="TAL"/>
              <w:snapToGrid w:val="0"/>
              <w:jc w:val="both"/>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16EC52F" w14:textId="5A03F695" w:rsidR="00FD53EF" w:rsidRPr="000222F2" w:rsidRDefault="00C8650C" w:rsidP="002770A9">
            <w:pPr>
              <w:pStyle w:val="TAL"/>
              <w:snapToGrid w:val="0"/>
              <w:jc w:val="both"/>
              <w:rPr>
                <w:rFonts w:cs="Arial"/>
                <w:szCs w:val="18"/>
              </w:rPr>
            </w:pPr>
            <w:hyperlink r:id="rId45" w:history="1">
              <w:r w:rsidR="00FD53EF"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18F6270" w14:textId="7EE1F845" w:rsidR="00FD53EF" w:rsidRPr="00484C01" w:rsidRDefault="00FD53EF" w:rsidP="002770A9">
            <w:pPr>
              <w:pStyle w:val="TAL"/>
              <w:snapToGrid w:val="0"/>
              <w:jc w:val="both"/>
              <w:rPr>
                <w:rFonts w:eastAsia="新細明體" w:cs="Arial"/>
                <w:szCs w:val="18"/>
                <w:lang w:eastAsia="zh-TW"/>
              </w:rPr>
            </w:pPr>
            <w:r w:rsidRPr="000222F2">
              <w:rPr>
                <w:rFonts w:eastAsia="MS PGothic" w:cs="Arial"/>
                <w:color w:val="000000"/>
                <w:szCs w:val="18"/>
                <w:lang w:val="en-US" w:eastAsia="ja-JP"/>
              </w:rPr>
              <w:t>Nokia, Ericsson, Samsung</w:t>
            </w:r>
            <w:r w:rsidR="00484C01">
              <w:rPr>
                <w:rFonts w:eastAsia="新細明體" w:cs="Arial" w:hint="eastAsia"/>
                <w:color w:val="000000"/>
                <w:szCs w:val="18"/>
                <w:lang w:val="en-US" w:eastAsia="zh-TW"/>
              </w:rPr>
              <w:t xml:space="preserve">, Telstra, </w:t>
            </w:r>
            <w:r w:rsidR="00A96C5B">
              <w:rPr>
                <w:rFonts w:eastAsia="新細明體" w:cs="Arial" w:hint="eastAsia"/>
                <w:color w:val="000000"/>
                <w:szCs w:val="18"/>
                <w:lang w:val="en-US" w:eastAsia="zh-TW"/>
              </w:rPr>
              <w:t>LG</w:t>
            </w:r>
            <w:r w:rsidR="00484C01">
              <w:rPr>
                <w:rFonts w:eastAsia="新細明體" w:cs="Arial" w:hint="eastAsia"/>
                <w:color w:val="000000"/>
                <w:szCs w:val="18"/>
                <w:lang w:val="en-US" w:eastAsia="zh-TW"/>
              </w:rPr>
              <w:t>E</w:t>
            </w:r>
          </w:p>
        </w:tc>
        <w:tc>
          <w:tcPr>
            <w:tcW w:w="1404" w:type="dxa"/>
            <w:tcBorders>
              <w:top w:val="single" w:sz="4" w:space="0" w:color="auto"/>
              <w:left w:val="single" w:sz="4" w:space="0" w:color="auto"/>
              <w:bottom w:val="single" w:sz="4" w:space="0" w:color="auto"/>
              <w:right w:val="single" w:sz="4" w:space="0" w:color="auto"/>
            </w:tcBorders>
            <w:vAlign w:val="center"/>
          </w:tcPr>
          <w:p w14:paraId="74C0054D" w14:textId="72601E61" w:rsidR="00FD53EF" w:rsidRPr="000222F2" w:rsidRDefault="008854CF" w:rsidP="00FD53EF">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5985808" w14:textId="53EEDC0F" w:rsidR="00FD53EF" w:rsidRPr="000222F2" w:rsidRDefault="00FD53EF" w:rsidP="002770A9">
            <w:pPr>
              <w:pStyle w:val="TAL"/>
              <w:snapToGrid w:val="0"/>
              <w:jc w:val="both"/>
              <w:rPr>
                <w:rFonts w:cs="Arial"/>
                <w:szCs w:val="18"/>
              </w:rPr>
            </w:pPr>
            <w:r>
              <w:rPr>
                <w:rFonts w:eastAsia="新細明體" w:hint="eastAsia"/>
                <w:lang w:eastAsia="zh-TW"/>
              </w:rPr>
              <w:t>-</w:t>
            </w:r>
          </w:p>
        </w:tc>
      </w:tr>
      <w:tr w:rsidR="00FD53EF" w:rsidRPr="000549BB" w14:paraId="2345783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6602396" w14:textId="189574D4" w:rsidR="00FD53EF" w:rsidRPr="000222F2" w:rsidRDefault="00FD53EF" w:rsidP="002770A9">
            <w:pPr>
              <w:pStyle w:val="TAL"/>
              <w:snapToGrid w:val="0"/>
              <w:jc w:val="both"/>
              <w:rPr>
                <w:rFonts w:cs="Arial"/>
                <w:szCs w:val="18"/>
                <w:lang w:eastAsia="ja-JP"/>
              </w:rPr>
            </w:pPr>
            <w:r w:rsidRPr="000222F2">
              <w:rPr>
                <w:rFonts w:cs="Arial"/>
                <w:szCs w:val="18"/>
              </w:rPr>
              <w:t>DC_4A_n78A</w:t>
            </w:r>
          </w:p>
        </w:tc>
        <w:tc>
          <w:tcPr>
            <w:tcW w:w="1559" w:type="dxa"/>
            <w:tcBorders>
              <w:top w:val="single" w:sz="4" w:space="0" w:color="auto"/>
              <w:left w:val="single" w:sz="4" w:space="0" w:color="auto"/>
              <w:bottom w:val="single" w:sz="4" w:space="0" w:color="auto"/>
              <w:right w:val="single" w:sz="4" w:space="0" w:color="auto"/>
            </w:tcBorders>
            <w:vAlign w:val="center"/>
          </w:tcPr>
          <w:p w14:paraId="21420C75" w14:textId="38AFBA63" w:rsidR="00FD53EF" w:rsidRPr="000222F2" w:rsidRDefault="00FD53EF" w:rsidP="002770A9">
            <w:pPr>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993" w:type="dxa"/>
            <w:tcBorders>
              <w:top w:val="single" w:sz="4" w:space="0" w:color="auto"/>
              <w:left w:val="single" w:sz="4" w:space="0" w:color="auto"/>
              <w:bottom w:val="single" w:sz="4" w:space="0" w:color="auto"/>
              <w:right w:val="single" w:sz="4" w:space="0" w:color="auto"/>
            </w:tcBorders>
            <w:vAlign w:val="center"/>
          </w:tcPr>
          <w:p w14:paraId="7DE4AB9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89867F9" w14:textId="454E57D9" w:rsidR="00FD53EF" w:rsidRPr="000222F2" w:rsidRDefault="00FD53EF" w:rsidP="002770A9">
            <w:pPr>
              <w:pStyle w:val="TAL"/>
              <w:snapToGrid w:val="0"/>
              <w:jc w:val="both"/>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9D98F4E" w14:textId="698CE763" w:rsidR="00FD53EF" w:rsidRPr="000222F2" w:rsidRDefault="00FD53EF" w:rsidP="002770A9">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4A5B60A1" w14:textId="4B75EC00" w:rsidR="00FD53EF" w:rsidRPr="000222F2" w:rsidRDefault="00FD53EF" w:rsidP="002770A9">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E96CA4B" w14:textId="6C7A5211" w:rsidR="00FD53EF" w:rsidRPr="000222F2" w:rsidRDefault="002B6807" w:rsidP="00FD53EF">
            <w:pPr>
              <w:pStyle w:val="TAL"/>
              <w:snapToGrid w:val="0"/>
              <w:jc w:val="both"/>
              <w:rPr>
                <w:rFonts w:cs="Arial"/>
                <w:color w:val="000000"/>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DB75DC" w14:textId="3D040A7C" w:rsidR="00FD53EF" w:rsidRPr="000222F2" w:rsidRDefault="00FD53EF" w:rsidP="002770A9">
            <w:pPr>
              <w:pStyle w:val="TAL"/>
              <w:snapToGrid w:val="0"/>
              <w:jc w:val="both"/>
              <w:rPr>
                <w:rFonts w:cs="Arial"/>
                <w:szCs w:val="18"/>
              </w:rPr>
            </w:pPr>
            <w:r w:rsidRPr="000222F2">
              <w:rPr>
                <w:rFonts w:eastAsia="SimSun" w:cs="Arial"/>
                <w:szCs w:val="18"/>
                <w:lang w:eastAsia="zh-CN"/>
              </w:rPr>
              <w:t>none</w:t>
            </w:r>
          </w:p>
        </w:tc>
      </w:tr>
      <w:tr w:rsidR="00FD53EF" w:rsidRPr="000549BB" w14:paraId="09B4F52D"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F61CB2" w14:textId="488E4BD8" w:rsidR="00FD53EF" w:rsidRPr="000222F2" w:rsidRDefault="00FD53EF" w:rsidP="002770A9">
            <w:pPr>
              <w:pStyle w:val="TAL"/>
              <w:snapToGrid w:val="0"/>
              <w:jc w:val="both"/>
              <w:rPr>
                <w:rFonts w:cs="Arial"/>
                <w:szCs w:val="18"/>
                <w:lang w:eastAsia="ja-JP"/>
              </w:rPr>
            </w:pPr>
            <w:r w:rsidRPr="000222F2">
              <w:rPr>
                <w:rFonts w:cs="Arial"/>
                <w:szCs w:val="18"/>
              </w:rPr>
              <w:t>DC_4A_n78(2A)</w:t>
            </w:r>
          </w:p>
        </w:tc>
        <w:tc>
          <w:tcPr>
            <w:tcW w:w="1559" w:type="dxa"/>
            <w:tcBorders>
              <w:top w:val="single" w:sz="4" w:space="0" w:color="auto"/>
              <w:left w:val="single" w:sz="4" w:space="0" w:color="auto"/>
              <w:bottom w:val="single" w:sz="4" w:space="0" w:color="auto"/>
              <w:right w:val="single" w:sz="4" w:space="0" w:color="auto"/>
            </w:tcBorders>
            <w:vAlign w:val="center"/>
          </w:tcPr>
          <w:p w14:paraId="0EB7BEDF" w14:textId="16007C2E" w:rsidR="00FD53EF" w:rsidRPr="000222F2" w:rsidRDefault="00FD53EF" w:rsidP="002770A9">
            <w:pPr>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993" w:type="dxa"/>
            <w:tcBorders>
              <w:top w:val="single" w:sz="4" w:space="0" w:color="auto"/>
              <w:left w:val="single" w:sz="4" w:space="0" w:color="auto"/>
              <w:bottom w:val="single" w:sz="4" w:space="0" w:color="auto"/>
              <w:right w:val="single" w:sz="4" w:space="0" w:color="auto"/>
            </w:tcBorders>
            <w:vAlign w:val="center"/>
          </w:tcPr>
          <w:p w14:paraId="3A221B32"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97A311E" w14:textId="5F131215" w:rsidR="00FD53EF" w:rsidRPr="000222F2" w:rsidRDefault="00FD53EF" w:rsidP="002770A9">
            <w:pPr>
              <w:pStyle w:val="TAL"/>
              <w:snapToGrid w:val="0"/>
              <w:jc w:val="both"/>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6FBB3193" w14:textId="79A9A410" w:rsidR="00FD53EF" w:rsidRPr="000222F2" w:rsidRDefault="00FD53EF" w:rsidP="002770A9">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B69C0E5" w14:textId="00365225" w:rsidR="00FD53EF" w:rsidRPr="000222F2" w:rsidRDefault="00FD53EF" w:rsidP="002770A9">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31A11FF" w14:textId="2BAB467F" w:rsidR="00FD53EF" w:rsidRPr="000222F2" w:rsidRDefault="002B6807" w:rsidP="00FD53EF">
            <w:pPr>
              <w:pStyle w:val="TAL"/>
              <w:snapToGrid w:val="0"/>
              <w:jc w:val="both"/>
              <w:rPr>
                <w:rFonts w:cs="Arial"/>
                <w:color w:val="000000"/>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A0C2E0" w14:textId="77777777" w:rsidR="00FD53EF" w:rsidRPr="000222F2" w:rsidRDefault="00FD53EF" w:rsidP="002770A9">
            <w:pPr>
              <w:pStyle w:val="TAL"/>
              <w:snapToGrid w:val="0"/>
              <w:jc w:val="both"/>
              <w:rPr>
                <w:rFonts w:cs="Arial"/>
                <w:szCs w:val="18"/>
              </w:rPr>
            </w:pPr>
            <w:bookmarkStart w:id="1" w:name="OLE_LINK13"/>
            <w:r w:rsidRPr="000222F2">
              <w:rPr>
                <w:rFonts w:cs="Arial"/>
                <w:szCs w:val="18"/>
              </w:rPr>
              <w:t>(new)DL_4A_n78A_UL_4A_n78A</w:t>
            </w:r>
            <w:bookmarkEnd w:id="1"/>
          </w:p>
          <w:p w14:paraId="3A312067" w14:textId="7460C36B" w:rsidR="00FD53EF" w:rsidRPr="000222F2" w:rsidRDefault="00FD53EF" w:rsidP="002770A9">
            <w:pPr>
              <w:pStyle w:val="TAL"/>
              <w:snapToGrid w:val="0"/>
              <w:jc w:val="both"/>
              <w:rPr>
                <w:rFonts w:cs="Arial"/>
                <w:szCs w:val="18"/>
              </w:rPr>
            </w:pPr>
            <w:r w:rsidRPr="000222F2">
              <w:rPr>
                <w:rFonts w:cs="Arial"/>
                <w:szCs w:val="18"/>
              </w:rPr>
              <w:t>(on-going)DL_n78(2A)</w:t>
            </w:r>
          </w:p>
        </w:tc>
      </w:tr>
      <w:tr w:rsidR="004B3669" w:rsidRPr="000549BB" w14:paraId="1319830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16913A" w14:textId="0E8F572B" w:rsidR="004B3669" w:rsidRPr="000222F2" w:rsidRDefault="004B3669" w:rsidP="002770A9">
            <w:pPr>
              <w:pStyle w:val="TAL"/>
              <w:snapToGrid w:val="0"/>
              <w:jc w:val="both"/>
              <w:rPr>
                <w:rFonts w:cs="Arial"/>
                <w:szCs w:val="18"/>
              </w:rPr>
            </w:pPr>
            <w:r w:rsidRPr="000222F2">
              <w:rPr>
                <w:rFonts w:cs="Arial"/>
                <w:color w:val="000000"/>
                <w:szCs w:val="18"/>
              </w:rPr>
              <w:t>DC_2A-2A_n66A</w:t>
            </w:r>
          </w:p>
        </w:tc>
        <w:tc>
          <w:tcPr>
            <w:tcW w:w="1559" w:type="dxa"/>
            <w:tcBorders>
              <w:top w:val="single" w:sz="4" w:space="0" w:color="auto"/>
              <w:left w:val="single" w:sz="4" w:space="0" w:color="auto"/>
              <w:bottom w:val="single" w:sz="4" w:space="0" w:color="auto"/>
              <w:right w:val="single" w:sz="4" w:space="0" w:color="auto"/>
            </w:tcBorders>
            <w:vAlign w:val="center"/>
          </w:tcPr>
          <w:p w14:paraId="76CE3F06" w14:textId="2C0FCBA3" w:rsidR="004B3669" w:rsidRPr="000222F2" w:rsidRDefault="004B3669" w:rsidP="002770A9">
            <w:pPr>
              <w:snapToGrid w:val="0"/>
              <w:spacing w:after="0"/>
              <w:jc w:val="both"/>
              <w:rPr>
                <w:rFonts w:ascii="Arial" w:hAnsi="Arial" w:cs="Arial"/>
                <w:sz w:val="18"/>
                <w:szCs w:val="18"/>
              </w:rPr>
            </w:pPr>
            <w:r w:rsidRPr="000222F2">
              <w:rPr>
                <w:rFonts w:ascii="Arial" w:eastAsia="Malgun Gothic" w:hAnsi="Arial" w:cs="Arial"/>
                <w:sz w:val="18"/>
                <w:szCs w:val="18"/>
                <w:lang w:eastAsia="ko-KR"/>
              </w:rPr>
              <w:t>DC_2A_n66A</w:t>
            </w:r>
          </w:p>
        </w:tc>
        <w:tc>
          <w:tcPr>
            <w:tcW w:w="993" w:type="dxa"/>
            <w:tcBorders>
              <w:top w:val="single" w:sz="4" w:space="0" w:color="auto"/>
              <w:left w:val="single" w:sz="4" w:space="0" w:color="auto"/>
              <w:bottom w:val="single" w:sz="4" w:space="0" w:color="auto"/>
              <w:right w:val="single" w:sz="4" w:space="0" w:color="auto"/>
            </w:tcBorders>
            <w:vAlign w:val="center"/>
          </w:tcPr>
          <w:p w14:paraId="6154CB07"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CFDC382" w14:textId="41FA4AE7" w:rsidR="004B3669" w:rsidRPr="000222F2" w:rsidRDefault="004B3669" w:rsidP="002770A9">
            <w:pPr>
              <w:pStyle w:val="TAL"/>
              <w:snapToGrid w:val="0"/>
              <w:jc w:val="both"/>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E41FE48" w14:textId="3A185DE1" w:rsidR="004B3669" w:rsidRPr="000222F2" w:rsidRDefault="00C8650C" w:rsidP="002770A9">
            <w:pPr>
              <w:pStyle w:val="TAL"/>
              <w:snapToGrid w:val="0"/>
              <w:jc w:val="both"/>
              <w:rPr>
                <w:rFonts w:cs="Arial"/>
                <w:szCs w:val="18"/>
              </w:rPr>
            </w:pPr>
            <w:hyperlink r:id="rId46" w:history="1">
              <w:r w:rsidR="004B3669" w:rsidRPr="000222F2">
                <w:rPr>
                  <w:rStyle w:val="ae"/>
                  <w:rFonts w:eastAsia="新細明體" w:cs="Arial"/>
                  <w:szCs w:val="18"/>
                  <w:lang w:eastAsia="zh-TW"/>
                </w:rPr>
                <w:t>marc.grant@att.com</w:t>
              </w:r>
            </w:hyperlink>
            <w:r w:rsidR="004B3669"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44C508DE" w14:textId="53D65209" w:rsidR="004B3669" w:rsidRPr="000222F2" w:rsidRDefault="004B3669" w:rsidP="002770A9">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55F1F81A" w14:textId="35899847" w:rsidR="004B3669" w:rsidRPr="000222F2" w:rsidRDefault="007644DB" w:rsidP="002770A9">
            <w:pPr>
              <w:pStyle w:val="TAL"/>
              <w:snapToGrid w:val="0"/>
              <w:jc w:val="both"/>
              <w:rPr>
                <w:rFonts w:eastAsia="SimSun" w:cs="Arial"/>
                <w:szCs w:val="18"/>
                <w:lang w:eastAsia="zh-CN"/>
              </w:rPr>
            </w:pPr>
            <w:r w:rsidRPr="007644D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C7D3EA" w14:textId="4711C78B" w:rsidR="004B3669" w:rsidRPr="000222F2" w:rsidRDefault="004B3669" w:rsidP="002770A9">
            <w:pPr>
              <w:pStyle w:val="TAL"/>
              <w:snapToGrid w:val="0"/>
              <w:jc w:val="both"/>
              <w:rPr>
                <w:rFonts w:cs="Arial"/>
                <w:szCs w:val="18"/>
              </w:rPr>
            </w:pPr>
            <w:r w:rsidRPr="000222F2">
              <w:rPr>
                <w:rFonts w:eastAsia="Malgun Gothic" w:cs="Arial"/>
                <w:szCs w:val="18"/>
                <w:lang w:eastAsia="ko-KR"/>
              </w:rPr>
              <w:t>DL_2A_UL_2A_n66A</w:t>
            </w:r>
          </w:p>
        </w:tc>
      </w:tr>
      <w:tr w:rsidR="00FD53EF" w:rsidRPr="000549BB" w14:paraId="6A3D1E7C"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A2BF2C" w14:textId="7503FCD6" w:rsidR="00FD53EF" w:rsidRPr="000222F2" w:rsidRDefault="00FD53EF" w:rsidP="002770A9">
            <w:pPr>
              <w:pStyle w:val="TAL"/>
              <w:snapToGrid w:val="0"/>
              <w:jc w:val="both"/>
              <w:rPr>
                <w:rFonts w:cs="Arial"/>
                <w:szCs w:val="18"/>
              </w:rPr>
            </w:pPr>
            <w:r w:rsidRPr="000222F2">
              <w:rPr>
                <w:rFonts w:cs="Arial"/>
                <w:color w:val="000000"/>
                <w:szCs w:val="18"/>
              </w:rPr>
              <w:t>DC_66A-66A_n2A</w:t>
            </w:r>
          </w:p>
        </w:tc>
        <w:tc>
          <w:tcPr>
            <w:tcW w:w="1559" w:type="dxa"/>
            <w:tcBorders>
              <w:top w:val="single" w:sz="4" w:space="0" w:color="auto"/>
              <w:left w:val="single" w:sz="4" w:space="0" w:color="auto"/>
              <w:bottom w:val="single" w:sz="4" w:space="0" w:color="auto"/>
              <w:right w:val="single" w:sz="4" w:space="0" w:color="auto"/>
            </w:tcBorders>
            <w:vAlign w:val="center"/>
          </w:tcPr>
          <w:p w14:paraId="628CD7F8" w14:textId="350788AA" w:rsidR="00FD53EF" w:rsidRPr="000222F2" w:rsidRDefault="00FD53EF" w:rsidP="002770A9">
            <w:pPr>
              <w:snapToGrid w:val="0"/>
              <w:spacing w:after="0"/>
              <w:jc w:val="both"/>
              <w:rPr>
                <w:rFonts w:ascii="Arial" w:hAnsi="Arial" w:cs="Arial"/>
                <w:sz w:val="18"/>
                <w:szCs w:val="18"/>
              </w:rPr>
            </w:pPr>
            <w:r w:rsidRPr="000222F2">
              <w:rPr>
                <w:rFonts w:ascii="Arial" w:eastAsia="Malgun Gothic" w:hAnsi="Arial" w:cs="Arial"/>
                <w:sz w:val="18"/>
                <w:szCs w:val="18"/>
                <w:lang w:eastAsia="ko-KR"/>
              </w:rPr>
              <w:t>DC_66A_n2A</w:t>
            </w:r>
          </w:p>
        </w:tc>
        <w:tc>
          <w:tcPr>
            <w:tcW w:w="993" w:type="dxa"/>
            <w:tcBorders>
              <w:top w:val="single" w:sz="4" w:space="0" w:color="auto"/>
              <w:left w:val="single" w:sz="4" w:space="0" w:color="auto"/>
              <w:bottom w:val="single" w:sz="4" w:space="0" w:color="auto"/>
              <w:right w:val="single" w:sz="4" w:space="0" w:color="auto"/>
            </w:tcBorders>
            <w:vAlign w:val="center"/>
          </w:tcPr>
          <w:p w14:paraId="50462EE4"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F81CCF3" w14:textId="1020E961" w:rsidR="00FD53EF" w:rsidRPr="000222F2" w:rsidRDefault="00FD53EF" w:rsidP="002770A9">
            <w:pPr>
              <w:pStyle w:val="TAL"/>
              <w:snapToGrid w:val="0"/>
              <w:jc w:val="both"/>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1A0643D" w14:textId="59A5E576" w:rsidR="00FD53EF" w:rsidRPr="000222F2" w:rsidRDefault="00C8650C" w:rsidP="002770A9">
            <w:pPr>
              <w:pStyle w:val="TAL"/>
              <w:snapToGrid w:val="0"/>
              <w:jc w:val="both"/>
              <w:rPr>
                <w:rFonts w:cs="Arial"/>
                <w:szCs w:val="18"/>
              </w:rPr>
            </w:pPr>
            <w:hyperlink r:id="rId47" w:history="1">
              <w:r w:rsidR="00FD53EF" w:rsidRPr="000222F2">
                <w:rPr>
                  <w:rStyle w:val="ae"/>
                  <w:rFonts w:eastAsia="新細明體" w:cs="Arial"/>
                  <w:szCs w:val="18"/>
                  <w:lang w:eastAsia="zh-TW"/>
                </w:rPr>
                <w:t>marc.grant@att.com</w:t>
              </w:r>
            </w:hyperlink>
            <w:r w:rsidR="00FD53EF"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21324976" w14:textId="4C60B4B0" w:rsidR="00FD53EF" w:rsidRPr="000222F2" w:rsidRDefault="00FD53EF" w:rsidP="002770A9">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2138EA6B" w14:textId="7AA3ABBD" w:rsidR="00FD53EF" w:rsidRPr="000222F2" w:rsidRDefault="00FD53EF" w:rsidP="00FD53EF">
            <w:pPr>
              <w:pStyle w:val="TAL"/>
              <w:snapToGrid w:val="0"/>
              <w:jc w:val="both"/>
              <w:rPr>
                <w:rFonts w:eastAsia="SimSun" w:cs="Arial"/>
                <w:szCs w:val="18"/>
                <w:lang w:eastAsia="zh-CN"/>
              </w:rPr>
            </w:pPr>
            <w:r w:rsidRPr="00B064FE">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F85C757" w14:textId="717E464F" w:rsidR="00FD53EF" w:rsidRPr="000222F2" w:rsidRDefault="00FD53EF" w:rsidP="002770A9">
            <w:pPr>
              <w:pStyle w:val="TAL"/>
              <w:snapToGrid w:val="0"/>
              <w:jc w:val="both"/>
              <w:rPr>
                <w:rFonts w:cs="Arial"/>
                <w:szCs w:val="18"/>
              </w:rPr>
            </w:pPr>
            <w:r w:rsidRPr="000222F2">
              <w:rPr>
                <w:rFonts w:eastAsia="Malgun Gothic" w:cs="Arial"/>
                <w:szCs w:val="18"/>
                <w:lang w:eastAsia="ko-KR"/>
              </w:rPr>
              <w:t>DL_66A_UL_66A_n2A</w:t>
            </w:r>
          </w:p>
        </w:tc>
      </w:tr>
      <w:tr w:rsidR="00FD53EF" w:rsidRPr="000549BB" w14:paraId="14DF64B2" w14:textId="77777777" w:rsidTr="00C501A4">
        <w:trPr>
          <w:cantSplit/>
          <w:trHeight w:val="467"/>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280E95" w14:textId="4B3D477D" w:rsidR="00FD53EF" w:rsidRPr="000222F2" w:rsidRDefault="00FD53EF" w:rsidP="002770A9">
            <w:pPr>
              <w:pStyle w:val="TAL"/>
              <w:snapToGrid w:val="0"/>
              <w:jc w:val="both"/>
              <w:rPr>
                <w:rFonts w:cs="Arial"/>
                <w:szCs w:val="18"/>
              </w:rPr>
            </w:pPr>
            <w:r w:rsidRPr="000222F2">
              <w:rPr>
                <w:rFonts w:cs="Arial"/>
                <w:szCs w:val="18"/>
                <w:lang w:eastAsia="ja-JP"/>
              </w:rPr>
              <w:t>DC_3C_n1A</w:t>
            </w:r>
          </w:p>
        </w:tc>
        <w:tc>
          <w:tcPr>
            <w:tcW w:w="1559" w:type="dxa"/>
            <w:tcBorders>
              <w:top w:val="single" w:sz="4" w:space="0" w:color="auto"/>
              <w:left w:val="single" w:sz="4" w:space="0" w:color="auto"/>
              <w:bottom w:val="single" w:sz="4" w:space="0" w:color="auto"/>
              <w:right w:val="single" w:sz="4" w:space="0" w:color="auto"/>
            </w:tcBorders>
            <w:vAlign w:val="center"/>
          </w:tcPr>
          <w:p w14:paraId="50C44CE2" w14:textId="08EC6340"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eastAsia="ja-JP"/>
              </w:rPr>
              <w:t>DC_3C_n1A</w:t>
            </w:r>
          </w:p>
        </w:tc>
        <w:tc>
          <w:tcPr>
            <w:tcW w:w="993" w:type="dxa"/>
            <w:tcBorders>
              <w:top w:val="single" w:sz="4" w:space="0" w:color="auto"/>
              <w:left w:val="single" w:sz="4" w:space="0" w:color="auto"/>
              <w:bottom w:val="single" w:sz="4" w:space="0" w:color="auto"/>
              <w:right w:val="single" w:sz="4" w:space="0" w:color="auto"/>
            </w:tcBorders>
            <w:vAlign w:val="center"/>
          </w:tcPr>
          <w:p w14:paraId="15C66361"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6DF3B94" w14:textId="0A7AE50E" w:rsidR="00FD53EF" w:rsidRPr="000222F2" w:rsidRDefault="00FD53EF" w:rsidP="002770A9">
            <w:pPr>
              <w:pStyle w:val="TAL"/>
              <w:snapToGrid w:val="0"/>
              <w:jc w:val="both"/>
              <w:rPr>
                <w:rFonts w:cs="Arial"/>
                <w:szCs w:val="18"/>
              </w:rPr>
            </w:pPr>
            <w:r w:rsidRPr="000222F2">
              <w:rPr>
                <w:rFonts w:eastAsia="新細明體" w:cs="Arial"/>
                <w:szCs w:val="18"/>
                <w:lang w:val="de-DE" w:eastAsia="zh-TW"/>
              </w:rPr>
              <w:t>Karim Chabrak Deutsche Telekom AG</w:t>
            </w:r>
          </w:p>
        </w:tc>
        <w:tc>
          <w:tcPr>
            <w:tcW w:w="2410" w:type="dxa"/>
            <w:tcBorders>
              <w:top w:val="single" w:sz="4" w:space="0" w:color="auto"/>
              <w:left w:val="single" w:sz="4" w:space="0" w:color="auto"/>
              <w:bottom w:val="single" w:sz="4" w:space="0" w:color="auto"/>
              <w:right w:val="single" w:sz="4" w:space="0" w:color="auto"/>
            </w:tcBorders>
            <w:vAlign w:val="center"/>
          </w:tcPr>
          <w:p w14:paraId="27B20FC5" w14:textId="77777777" w:rsidR="00FD53EF" w:rsidRPr="000222F2" w:rsidRDefault="00C8650C" w:rsidP="002770A9">
            <w:pPr>
              <w:pStyle w:val="TAL"/>
              <w:snapToGrid w:val="0"/>
              <w:jc w:val="both"/>
              <w:rPr>
                <w:rFonts w:eastAsia="新細明體" w:cs="Arial"/>
                <w:szCs w:val="18"/>
                <w:lang w:val="de-DE" w:eastAsia="zh-TW"/>
              </w:rPr>
            </w:pPr>
            <w:hyperlink r:id="rId48" w:history="1">
              <w:r w:rsidR="00FD53EF" w:rsidRPr="000222F2">
                <w:rPr>
                  <w:rStyle w:val="ae"/>
                  <w:rFonts w:eastAsia="新細明體" w:cs="Arial"/>
                  <w:szCs w:val="18"/>
                  <w:lang w:val="de-DE" w:eastAsia="zh-TW"/>
                </w:rPr>
                <w:t>Karim.chabrak@telekom.de</w:t>
              </w:r>
            </w:hyperlink>
          </w:p>
          <w:p w14:paraId="6CFD9792" w14:textId="77777777" w:rsidR="00FD53EF" w:rsidRPr="000222F2" w:rsidRDefault="00FD53EF" w:rsidP="002770A9">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066D8E" w14:textId="54C07712" w:rsidR="00FD53EF" w:rsidRPr="000E6C10" w:rsidRDefault="00FD53EF" w:rsidP="002770A9">
            <w:pPr>
              <w:pStyle w:val="TAL"/>
              <w:snapToGrid w:val="0"/>
              <w:jc w:val="both"/>
              <w:rPr>
                <w:rFonts w:eastAsia="新細明體" w:cs="Arial"/>
                <w:szCs w:val="18"/>
                <w:lang w:eastAsia="zh-TW"/>
              </w:rPr>
            </w:pPr>
            <w:r>
              <w:rPr>
                <w:rFonts w:cs="Arial"/>
                <w:szCs w:val="18"/>
              </w:rPr>
              <w:t>Huawei, Ericsson</w:t>
            </w:r>
            <w:r>
              <w:rPr>
                <w:rFonts w:eastAsia="新細明體" w:cs="Arial" w:hint="eastAsia"/>
                <w:szCs w:val="18"/>
                <w:lang w:eastAsia="zh-TW"/>
              </w:rPr>
              <w:t xml:space="preserve">, </w:t>
            </w:r>
          </w:p>
          <w:p w14:paraId="57ACB127" w14:textId="10A5895A" w:rsidR="00FD53EF" w:rsidRPr="000222F2" w:rsidRDefault="00FD53EF" w:rsidP="002770A9">
            <w:pPr>
              <w:pStyle w:val="TAL"/>
              <w:snapToGrid w:val="0"/>
              <w:jc w:val="both"/>
              <w:rPr>
                <w:rFonts w:cs="Arial"/>
                <w:szCs w:val="18"/>
              </w:rPr>
            </w:pPr>
            <w:r w:rsidRPr="000E6C10">
              <w:rPr>
                <w:rFonts w:cs="Arial"/>
                <w:szCs w:val="18"/>
              </w:rPr>
              <w:t>T-Mobile</w:t>
            </w:r>
          </w:p>
        </w:tc>
        <w:tc>
          <w:tcPr>
            <w:tcW w:w="1404" w:type="dxa"/>
            <w:tcBorders>
              <w:top w:val="single" w:sz="4" w:space="0" w:color="auto"/>
              <w:left w:val="single" w:sz="4" w:space="0" w:color="auto"/>
              <w:bottom w:val="single" w:sz="4" w:space="0" w:color="auto"/>
              <w:right w:val="single" w:sz="4" w:space="0" w:color="auto"/>
            </w:tcBorders>
            <w:vAlign w:val="center"/>
          </w:tcPr>
          <w:p w14:paraId="1714FB6A" w14:textId="64BC3466" w:rsidR="00FD53EF" w:rsidRPr="000222F2" w:rsidRDefault="0013513C" w:rsidP="00FD53EF">
            <w:pPr>
              <w:pStyle w:val="TAL"/>
              <w:snapToGrid w:val="0"/>
              <w:jc w:val="both"/>
              <w:rPr>
                <w:rFonts w:eastAsia="SimSun" w:cs="Arial"/>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FDC79C" w14:textId="140E765F" w:rsidR="00FD53EF" w:rsidRPr="000222F2" w:rsidRDefault="00FD53EF" w:rsidP="002770A9">
            <w:pPr>
              <w:pStyle w:val="TAL"/>
              <w:snapToGrid w:val="0"/>
              <w:jc w:val="both"/>
              <w:rPr>
                <w:rFonts w:cs="Arial"/>
                <w:szCs w:val="18"/>
              </w:rPr>
            </w:pPr>
            <w:r w:rsidRPr="000222F2">
              <w:rPr>
                <w:rFonts w:eastAsia="Malgun Gothic" w:cs="Arial"/>
                <w:szCs w:val="18"/>
                <w:lang w:eastAsia="ko-KR"/>
              </w:rPr>
              <w:t>None</w:t>
            </w:r>
          </w:p>
        </w:tc>
      </w:tr>
      <w:tr w:rsidR="00FD53EF" w:rsidRPr="000549BB" w14:paraId="553B8ABC"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B1D9F83" w14:textId="3D31BBD4" w:rsidR="00FD53EF" w:rsidRPr="000222F2" w:rsidRDefault="00FD53EF" w:rsidP="002770A9">
            <w:pPr>
              <w:pStyle w:val="TAL"/>
              <w:snapToGrid w:val="0"/>
              <w:jc w:val="both"/>
              <w:rPr>
                <w:rFonts w:cs="Arial"/>
                <w:szCs w:val="18"/>
                <w:lang w:eastAsia="ja-JP"/>
              </w:rPr>
            </w:pPr>
            <w:r w:rsidRPr="000222F2">
              <w:rPr>
                <w:rFonts w:cs="Arial"/>
                <w:szCs w:val="18"/>
                <w:lang w:eastAsia="ja-JP"/>
              </w:rPr>
              <w:t>DC_41A_n79C</w:t>
            </w:r>
          </w:p>
        </w:tc>
        <w:tc>
          <w:tcPr>
            <w:tcW w:w="1559" w:type="dxa"/>
            <w:tcBorders>
              <w:top w:val="single" w:sz="4" w:space="0" w:color="auto"/>
              <w:left w:val="single" w:sz="4" w:space="0" w:color="auto"/>
              <w:bottom w:val="single" w:sz="4" w:space="0" w:color="auto"/>
              <w:right w:val="single" w:sz="4" w:space="0" w:color="auto"/>
            </w:tcBorders>
            <w:vAlign w:val="center"/>
          </w:tcPr>
          <w:p w14:paraId="1A7D3E22" w14:textId="37FF7F18" w:rsidR="00FD53EF" w:rsidRPr="000222F2" w:rsidRDefault="00FD53EF" w:rsidP="002770A9">
            <w:pPr>
              <w:snapToGrid w:val="0"/>
              <w:spacing w:after="0"/>
              <w:jc w:val="both"/>
              <w:rPr>
                <w:rFonts w:ascii="Arial" w:hAnsi="Arial" w:cs="Arial"/>
                <w:sz w:val="18"/>
                <w:szCs w:val="18"/>
                <w:lang w:eastAsia="ja-JP"/>
              </w:rPr>
            </w:pPr>
            <w:r w:rsidRPr="000222F2">
              <w:rPr>
                <w:rFonts w:ascii="Arial" w:hAnsi="Arial" w:cs="Arial"/>
                <w:sz w:val="18"/>
                <w:szCs w:val="18"/>
                <w:lang w:eastAsia="ja-JP"/>
              </w:rPr>
              <w:t>DC_41A_n79C</w:t>
            </w:r>
          </w:p>
        </w:tc>
        <w:tc>
          <w:tcPr>
            <w:tcW w:w="993" w:type="dxa"/>
            <w:tcBorders>
              <w:top w:val="single" w:sz="4" w:space="0" w:color="auto"/>
              <w:left w:val="single" w:sz="4" w:space="0" w:color="auto"/>
              <w:bottom w:val="single" w:sz="4" w:space="0" w:color="auto"/>
              <w:right w:val="single" w:sz="4" w:space="0" w:color="auto"/>
            </w:tcBorders>
            <w:vAlign w:val="center"/>
          </w:tcPr>
          <w:p w14:paraId="51C55426"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A3A1FAE" w14:textId="567EAF1B" w:rsidR="00FD53EF" w:rsidRPr="000222F2" w:rsidRDefault="00FD53EF" w:rsidP="002770A9">
            <w:pPr>
              <w:pStyle w:val="TAL"/>
              <w:snapToGrid w:val="0"/>
              <w:jc w:val="both"/>
              <w:rPr>
                <w:rFonts w:eastAsia="新細明體" w:cs="Arial"/>
                <w:szCs w:val="18"/>
                <w:lang w:val="de-DE" w:eastAsia="zh-TW"/>
              </w:rPr>
            </w:pPr>
            <w:r w:rsidRPr="000222F2">
              <w:rPr>
                <w:rFonts w:cs="Arial"/>
                <w:szCs w:val="18"/>
                <w:lang w:eastAsia="ja-JP"/>
              </w:rPr>
              <w:t>Bin Han, Qualcomm</w:t>
            </w:r>
          </w:p>
        </w:tc>
        <w:tc>
          <w:tcPr>
            <w:tcW w:w="2410" w:type="dxa"/>
            <w:tcBorders>
              <w:top w:val="single" w:sz="4" w:space="0" w:color="auto"/>
              <w:left w:val="single" w:sz="4" w:space="0" w:color="auto"/>
              <w:bottom w:val="single" w:sz="4" w:space="0" w:color="auto"/>
              <w:right w:val="single" w:sz="4" w:space="0" w:color="auto"/>
            </w:tcBorders>
            <w:vAlign w:val="center"/>
          </w:tcPr>
          <w:p w14:paraId="42DE22F0" w14:textId="551075E0" w:rsidR="00FD53EF" w:rsidRPr="000222F2" w:rsidRDefault="00FD53EF" w:rsidP="002770A9">
            <w:pPr>
              <w:pStyle w:val="TAL"/>
              <w:snapToGrid w:val="0"/>
              <w:jc w:val="both"/>
              <w:rPr>
                <w:rFonts w:eastAsia="新細明體" w:cs="Arial"/>
                <w:szCs w:val="18"/>
                <w:lang w:val="de-DE" w:eastAsia="zh-TW"/>
              </w:rPr>
            </w:pPr>
            <w:r w:rsidRPr="000222F2">
              <w:rPr>
                <w:rFonts w:cs="Arial"/>
                <w:szCs w:val="18"/>
                <w:lang w:val="de-DE" w:eastAsia="ja-JP"/>
              </w:rPr>
              <w:t>binhan@qti.qualcomm.com</w:t>
            </w:r>
          </w:p>
        </w:tc>
        <w:tc>
          <w:tcPr>
            <w:tcW w:w="2268" w:type="dxa"/>
            <w:tcBorders>
              <w:top w:val="single" w:sz="4" w:space="0" w:color="auto"/>
              <w:left w:val="single" w:sz="4" w:space="0" w:color="auto"/>
              <w:bottom w:val="single" w:sz="4" w:space="0" w:color="auto"/>
              <w:right w:val="single" w:sz="4" w:space="0" w:color="auto"/>
            </w:tcBorders>
            <w:vAlign w:val="center"/>
          </w:tcPr>
          <w:p w14:paraId="5EEF2B06" w14:textId="4F0629A7" w:rsidR="00FD53EF" w:rsidRPr="000E6C10" w:rsidRDefault="00FD53EF" w:rsidP="002770A9">
            <w:pPr>
              <w:pStyle w:val="TAL"/>
              <w:snapToGrid w:val="0"/>
              <w:jc w:val="both"/>
              <w:rPr>
                <w:rFonts w:eastAsia="新細明體" w:cs="Arial"/>
                <w:szCs w:val="18"/>
                <w:lang w:eastAsia="zh-TW"/>
              </w:rPr>
            </w:pPr>
            <w:r w:rsidRPr="000222F2">
              <w:rPr>
                <w:rFonts w:cs="Arial"/>
                <w:szCs w:val="18"/>
                <w:lang w:eastAsia="ja-JP"/>
              </w:rPr>
              <w:t>Mitsubishi Electric</w:t>
            </w:r>
            <w:r w:rsidRPr="000222F2">
              <w:rPr>
                <w:rFonts w:eastAsia="Times New Roman" w:cs="Arial"/>
                <w:szCs w:val="18"/>
                <w:lang w:eastAsia="ja-JP"/>
              </w:rPr>
              <w:t>,</w:t>
            </w:r>
            <w:r w:rsidRPr="000222F2">
              <w:rPr>
                <w:rFonts w:cs="Arial"/>
                <w:szCs w:val="18"/>
                <w:lang w:eastAsia="ja-JP"/>
              </w:rPr>
              <w:t xml:space="preserve"> </w:t>
            </w:r>
            <w:r w:rsidRPr="000222F2">
              <w:rPr>
                <w:rFonts w:eastAsia="Times New Roman" w:cs="Arial"/>
                <w:szCs w:val="18"/>
                <w:lang w:eastAsia="ja-JP"/>
              </w:rPr>
              <w:t>Nokia</w:t>
            </w:r>
            <w:r w:rsidRPr="000222F2">
              <w:rPr>
                <w:rFonts w:cs="Arial"/>
                <w:szCs w:val="18"/>
                <w:lang w:eastAsia="ja-JP"/>
              </w:rPr>
              <w:t xml:space="preserve">, </w:t>
            </w:r>
            <w:r w:rsidRPr="000222F2">
              <w:rPr>
                <w:rFonts w:eastAsia="Times New Roman" w:cs="Arial"/>
                <w:szCs w:val="18"/>
                <w:lang w:eastAsia="ja-JP"/>
              </w:rPr>
              <w:t>Fujitsu</w:t>
            </w:r>
            <w:r>
              <w:rPr>
                <w:rFonts w:eastAsia="新細明體" w:cs="Arial" w:hint="eastAsia"/>
                <w:szCs w:val="18"/>
                <w:lang w:eastAsia="zh-TW"/>
              </w:rPr>
              <w:t>, NEC</w:t>
            </w:r>
          </w:p>
        </w:tc>
        <w:tc>
          <w:tcPr>
            <w:tcW w:w="1404" w:type="dxa"/>
            <w:tcBorders>
              <w:top w:val="single" w:sz="4" w:space="0" w:color="auto"/>
              <w:left w:val="single" w:sz="4" w:space="0" w:color="auto"/>
              <w:bottom w:val="single" w:sz="4" w:space="0" w:color="auto"/>
              <w:right w:val="single" w:sz="4" w:space="0" w:color="auto"/>
            </w:tcBorders>
            <w:vAlign w:val="center"/>
          </w:tcPr>
          <w:p w14:paraId="18527D38" w14:textId="3A78BCD1" w:rsidR="00FD53EF" w:rsidRPr="000222F2" w:rsidRDefault="00FD53EF" w:rsidP="00FD53EF">
            <w:pPr>
              <w:pStyle w:val="TAL"/>
              <w:snapToGrid w:val="0"/>
              <w:jc w:val="both"/>
              <w:rPr>
                <w:rFonts w:eastAsia="新細明體" w:cs="Arial"/>
                <w:szCs w:val="18"/>
                <w:lang w:eastAsia="zh-TW"/>
              </w:rPr>
            </w:pPr>
            <w:r w:rsidRPr="00B064FE">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C8BAF58" w14:textId="77777777" w:rsidR="00FD53EF" w:rsidRPr="000222F2" w:rsidRDefault="00FD53EF" w:rsidP="002770A9">
            <w:pPr>
              <w:pStyle w:val="TAL"/>
              <w:snapToGrid w:val="0"/>
              <w:jc w:val="both"/>
              <w:rPr>
                <w:rFonts w:cs="Arial"/>
                <w:szCs w:val="18"/>
                <w:lang w:val="it-IT"/>
              </w:rPr>
            </w:pPr>
            <w:r w:rsidRPr="000222F2">
              <w:rPr>
                <w:rFonts w:cs="Arial"/>
                <w:szCs w:val="18"/>
                <w:lang w:val="it-IT"/>
              </w:rPr>
              <w:t>(Completed) DC_41A_n79A_UL_41A_n79A</w:t>
            </w:r>
          </w:p>
          <w:p w14:paraId="2F9A805F" w14:textId="35D27792" w:rsidR="00FD53EF" w:rsidRPr="000222F2" w:rsidRDefault="00FD53EF" w:rsidP="002770A9">
            <w:pPr>
              <w:pStyle w:val="TAL"/>
              <w:snapToGrid w:val="0"/>
              <w:jc w:val="both"/>
              <w:rPr>
                <w:rFonts w:eastAsia="Malgun Gothic" w:cs="Arial"/>
                <w:szCs w:val="18"/>
                <w:lang w:eastAsia="ko-KR"/>
              </w:rPr>
            </w:pPr>
            <w:r w:rsidRPr="000222F2">
              <w:rPr>
                <w:rFonts w:cs="Arial"/>
                <w:szCs w:val="18"/>
                <w:lang w:val="it-IT"/>
              </w:rPr>
              <w:t>(Completed) DC_41A_n79C_UL_41A_n79A</w:t>
            </w:r>
            <w:r w:rsidRPr="000222F2">
              <w:rPr>
                <w:rFonts w:cs="Arial"/>
                <w:szCs w:val="18"/>
                <w:lang w:val="it-IT"/>
              </w:rPr>
              <w:br/>
              <w:t>(ongoing) CA_n79C_UL_n79C</w:t>
            </w:r>
          </w:p>
        </w:tc>
      </w:tr>
      <w:tr w:rsidR="00FD53EF" w:rsidRPr="000549BB" w14:paraId="2281EF09"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2B5FDE" w14:textId="3278FB77" w:rsidR="00FD53EF" w:rsidRPr="000222F2" w:rsidRDefault="00FD53EF" w:rsidP="002770A9">
            <w:pPr>
              <w:pStyle w:val="TAL"/>
              <w:snapToGrid w:val="0"/>
              <w:jc w:val="both"/>
              <w:rPr>
                <w:rFonts w:cs="Arial"/>
                <w:szCs w:val="18"/>
                <w:lang w:eastAsia="ja-JP"/>
              </w:rPr>
            </w:pPr>
            <w:r w:rsidRPr="000222F2">
              <w:rPr>
                <w:rFonts w:eastAsia="新細明體" w:cs="Arial"/>
                <w:szCs w:val="18"/>
                <w:lang w:eastAsia="zh-TW"/>
              </w:rPr>
              <w:t>DC_26A_n25A</w:t>
            </w:r>
          </w:p>
        </w:tc>
        <w:tc>
          <w:tcPr>
            <w:tcW w:w="1559" w:type="dxa"/>
            <w:tcBorders>
              <w:top w:val="single" w:sz="4" w:space="0" w:color="auto"/>
              <w:left w:val="single" w:sz="4" w:space="0" w:color="auto"/>
              <w:bottom w:val="single" w:sz="4" w:space="0" w:color="auto"/>
              <w:right w:val="single" w:sz="4" w:space="0" w:color="auto"/>
            </w:tcBorders>
            <w:vAlign w:val="center"/>
          </w:tcPr>
          <w:p w14:paraId="2F097C19" w14:textId="6653CD22" w:rsidR="00FD53EF" w:rsidRPr="000222F2" w:rsidRDefault="00FD53EF" w:rsidP="002770A9">
            <w:pPr>
              <w:snapToGrid w:val="0"/>
              <w:spacing w:after="0"/>
              <w:jc w:val="both"/>
              <w:rPr>
                <w:rFonts w:ascii="Arial" w:hAnsi="Arial" w:cs="Arial"/>
                <w:sz w:val="18"/>
                <w:szCs w:val="18"/>
                <w:lang w:eastAsia="ja-JP"/>
              </w:rPr>
            </w:pPr>
            <w:r w:rsidRPr="000222F2">
              <w:rPr>
                <w:rFonts w:ascii="Arial" w:eastAsia="新細明體" w:hAnsi="Arial" w:cs="Arial"/>
                <w:sz w:val="18"/>
                <w:szCs w:val="18"/>
                <w:lang w:eastAsia="zh-TW"/>
              </w:rPr>
              <w:t>DC_26A_n25A</w:t>
            </w:r>
          </w:p>
        </w:tc>
        <w:tc>
          <w:tcPr>
            <w:tcW w:w="993" w:type="dxa"/>
            <w:tcBorders>
              <w:top w:val="single" w:sz="4" w:space="0" w:color="auto"/>
              <w:left w:val="single" w:sz="4" w:space="0" w:color="auto"/>
              <w:bottom w:val="single" w:sz="4" w:space="0" w:color="auto"/>
              <w:right w:val="single" w:sz="4" w:space="0" w:color="auto"/>
            </w:tcBorders>
            <w:vAlign w:val="center"/>
          </w:tcPr>
          <w:p w14:paraId="19EAAA9E"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AA03993" w14:textId="39FDE50B" w:rsidR="00FD53EF" w:rsidRPr="000222F2" w:rsidRDefault="00FD53EF" w:rsidP="002770A9">
            <w:pPr>
              <w:pStyle w:val="TAL"/>
              <w:snapToGrid w:val="0"/>
              <w:jc w:val="both"/>
              <w:rPr>
                <w:rFonts w:cs="Arial"/>
                <w:szCs w:val="18"/>
                <w:lang w:eastAsia="ja-JP"/>
              </w:rPr>
            </w:pPr>
            <w:r w:rsidRPr="000222F2">
              <w:rPr>
                <w:rFonts w:cs="Arial"/>
                <w:szCs w:val="18"/>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4FCDB5DC" w14:textId="5C48B002" w:rsidR="00FD53EF" w:rsidRPr="000222F2" w:rsidRDefault="00FD53EF" w:rsidP="002770A9">
            <w:pPr>
              <w:pStyle w:val="TAL"/>
              <w:snapToGrid w:val="0"/>
              <w:jc w:val="both"/>
              <w:rPr>
                <w:rFonts w:cs="Arial"/>
                <w:szCs w:val="18"/>
                <w:lang w:val="de-DE" w:eastAsia="ja-JP"/>
              </w:rPr>
            </w:pPr>
            <w:r w:rsidRPr="000222F2">
              <w:rPr>
                <w:rFonts w:cs="Arial"/>
                <w:szCs w:val="18"/>
              </w:rPr>
              <w:t>bill.shvodian@sprint.com</w:t>
            </w:r>
          </w:p>
        </w:tc>
        <w:tc>
          <w:tcPr>
            <w:tcW w:w="2268" w:type="dxa"/>
            <w:tcBorders>
              <w:top w:val="single" w:sz="4" w:space="0" w:color="auto"/>
              <w:left w:val="single" w:sz="4" w:space="0" w:color="auto"/>
              <w:bottom w:val="single" w:sz="4" w:space="0" w:color="auto"/>
              <w:right w:val="single" w:sz="4" w:space="0" w:color="auto"/>
            </w:tcBorders>
            <w:vAlign w:val="center"/>
          </w:tcPr>
          <w:p w14:paraId="21C6A39F" w14:textId="6B9534D6" w:rsidR="00FD53EF" w:rsidRPr="000222F2" w:rsidRDefault="00FD53EF" w:rsidP="002770A9">
            <w:pPr>
              <w:pStyle w:val="TAL"/>
              <w:snapToGrid w:val="0"/>
              <w:jc w:val="both"/>
              <w:rPr>
                <w:rFonts w:cs="Arial"/>
                <w:szCs w:val="18"/>
                <w:lang w:eastAsia="ja-JP"/>
              </w:rPr>
            </w:pPr>
            <w:r w:rsidRPr="000222F2">
              <w:rPr>
                <w:rFonts w:cs="Arial"/>
                <w:color w:val="000000"/>
                <w:szCs w:val="18"/>
                <w:lang w:eastAsia="zh-CN"/>
              </w:rPr>
              <w:t>Ericsson, Qorvo, Nokia, Broadcom, Skyworks</w:t>
            </w:r>
          </w:p>
        </w:tc>
        <w:tc>
          <w:tcPr>
            <w:tcW w:w="1404" w:type="dxa"/>
            <w:tcBorders>
              <w:top w:val="single" w:sz="4" w:space="0" w:color="auto"/>
              <w:left w:val="single" w:sz="4" w:space="0" w:color="auto"/>
              <w:bottom w:val="single" w:sz="4" w:space="0" w:color="auto"/>
              <w:right w:val="single" w:sz="4" w:space="0" w:color="auto"/>
            </w:tcBorders>
            <w:vAlign w:val="center"/>
          </w:tcPr>
          <w:p w14:paraId="5C7FD769" w14:textId="23332B16" w:rsidR="00FD53EF" w:rsidRPr="000222F2" w:rsidRDefault="005D0E1C" w:rsidP="00FD53EF">
            <w:pPr>
              <w:pStyle w:val="TAL"/>
              <w:snapToGrid w:val="0"/>
              <w:jc w:val="both"/>
              <w:rPr>
                <w:rFonts w:cs="Arial"/>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77D061" w14:textId="11DA6DB4" w:rsidR="00FD53EF" w:rsidRPr="000222F2" w:rsidRDefault="00FD53EF" w:rsidP="002770A9">
            <w:pPr>
              <w:pStyle w:val="TAL"/>
              <w:snapToGrid w:val="0"/>
              <w:jc w:val="both"/>
              <w:rPr>
                <w:rFonts w:cs="Arial"/>
                <w:szCs w:val="18"/>
                <w:lang w:val="it-IT"/>
              </w:rPr>
            </w:pPr>
            <w:r w:rsidRPr="000222F2">
              <w:rPr>
                <w:rFonts w:cs="Arial"/>
                <w:b/>
                <w:szCs w:val="18"/>
              </w:rPr>
              <w:t>N/A</w:t>
            </w:r>
          </w:p>
        </w:tc>
      </w:tr>
      <w:tr w:rsidR="004B3669" w:rsidRPr="000549BB" w14:paraId="1C0447A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3526B0" w14:textId="156FBE53" w:rsidR="004B3669" w:rsidRPr="000222F2" w:rsidRDefault="004B3669" w:rsidP="002770A9">
            <w:pPr>
              <w:pStyle w:val="TAL"/>
              <w:snapToGrid w:val="0"/>
              <w:jc w:val="both"/>
              <w:rPr>
                <w:rFonts w:eastAsia="新細明體" w:cs="Arial"/>
                <w:szCs w:val="18"/>
                <w:lang w:eastAsia="zh-TW"/>
              </w:rPr>
            </w:pPr>
            <w:r w:rsidRPr="000222F2">
              <w:rPr>
                <w:rFonts w:cs="Arial"/>
                <w:szCs w:val="18"/>
              </w:rPr>
              <w:t>DC_1A_n7A</w:t>
            </w:r>
          </w:p>
        </w:tc>
        <w:tc>
          <w:tcPr>
            <w:tcW w:w="1559" w:type="dxa"/>
            <w:tcBorders>
              <w:top w:val="single" w:sz="4" w:space="0" w:color="auto"/>
              <w:left w:val="single" w:sz="4" w:space="0" w:color="auto"/>
              <w:bottom w:val="single" w:sz="4" w:space="0" w:color="auto"/>
              <w:right w:val="single" w:sz="4" w:space="0" w:color="auto"/>
            </w:tcBorders>
            <w:vAlign w:val="center"/>
          </w:tcPr>
          <w:p w14:paraId="4819F4BF" w14:textId="7AE52102"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26CF0FD1"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9E82E4" w14:textId="7438B825"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C1046FD" w14:textId="3EFD643E"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7800996" w14:textId="19FB81A8"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35FCA9BE" w14:textId="568E9EA0" w:rsidR="004B3669" w:rsidRPr="000222F2" w:rsidRDefault="00451784" w:rsidP="002770A9">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08A73B" w14:textId="6CA10155" w:rsidR="004B3669" w:rsidRPr="000222F2" w:rsidRDefault="004B3669" w:rsidP="002770A9">
            <w:pPr>
              <w:pStyle w:val="TAL"/>
              <w:snapToGrid w:val="0"/>
              <w:jc w:val="both"/>
              <w:rPr>
                <w:rFonts w:cs="Arial"/>
                <w:b/>
                <w:szCs w:val="18"/>
              </w:rPr>
            </w:pPr>
            <w:r w:rsidRPr="000222F2">
              <w:rPr>
                <w:rFonts w:cs="Arial"/>
                <w:szCs w:val="18"/>
              </w:rPr>
              <w:t>none</w:t>
            </w:r>
          </w:p>
        </w:tc>
      </w:tr>
      <w:tr w:rsidR="00FD53EF" w:rsidRPr="000549BB" w14:paraId="44C2DC93"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D5FC44" w14:textId="43304608" w:rsidR="00FD53EF" w:rsidRPr="000222F2" w:rsidRDefault="00FD53EF" w:rsidP="002770A9">
            <w:pPr>
              <w:pStyle w:val="TAL"/>
              <w:snapToGrid w:val="0"/>
              <w:jc w:val="both"/>
              <w:rPr>
                <w:rFonts w:eastAsia="新細明體" w:cs="Arial"/>
                <w:szCs w:val="18"/>
                <w:lang w:eastAsia="zh-TW"/>
              </w:rPr>
            </w:pPr>
            <w:r w:rsidRPr="000222F2">
              <w:rPr>
                <w:rFonts w:cs="Arial"/>
                <w:szCs w:val="18"/>
              </w:rPr>
              <w:t>DC_1A-1A_n7A</w:t>
            </w:r>
          </w:p>
        </w:tc>
        <w:tc>
          <w:tcPr>
            <w:tcW w:w="1559" w:type="dxa"/>
            <w:tcBorders>
              <w:top w:val="single" w:sz="4" w:space="0" w:color="auto"/>
              <w:left w:val="single" w:sz="4" w:space="0" w:color="auto"/>
              <w:bottom w:val="single" w:sz="4" w:space="0" w:color="auto"/>
              <w:right w:val="single" w:sz="4" w:space="0" w:color="auto"/>
            </w:tcBorders>
            <w:vAlign w:val="center"/>
          </w:tcPr>
          <w:p w14:paraId="7D3B7412" w14:textId="2DFB87EF"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6CE0DFA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9F11976" w14:textId="77BD168E"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16A66DD" w14:textId="2C174F61"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9F8D917" w14:textId="154D1794"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AAD3907" w14:textId="7D08B265" w:rsidR="00FD53EF" w:rsidRPr="000222F2" w:rsidRDefault="0013513C" w:rsidP="00FD53EF">
            <w:pPr>
              <w:pStyle w:val="TAL"/>
              <w:snapToGrid w:val="0"/>
              <w:jc w:val="both"/>
              <w:rPr>
                <w:rFonts w:cs="Arial"/>
                <w:color w:val="000000"/>
                <w:szCs w:val="18"/>
                <w:lang w:eastAsia="zh-CN"/>
              </w:rPr>
            </w:pPr>
            <w:r w:rsidRPr="009A624D">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716F2D" w14:textId="7313EC63" w:rsidR="00FD53EF" w:rsidRPr="000222F2" w:rsidRDefault="00FD53EF" w:rsidP="002770A9">
            <w:pPr>
              <w:pStyle w:val="TAL"/>
              <w:snapToGrid w:val="0"/>
              <w:jc w:val="both"/>
              <w:rPr>
                <w:rFonts w:cs="Arial"/>
                <w:b/>
                <w:szCs w:val="18"/>
              </w:rPr>
            </w:pPr>
            <w:r w:rsidRPr="000222F2">
              <w:rPr>
                <w:rFonts w:cs="Arial"/>
                <w:szCs w:val="18"/>
              </w:rPr>
              <w:t>(new) DL_1A_n7A</w:t>
            </w:r>
          </w:p>
        </w:tc>
      </w:tr>
      <w:tr w:rsidR="00FD53EF" w:rsidRPr="000549BB" w14:paraId="37C83D9E"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C69344" w14:textId="259AAC4D" w:rsidR="00FD53EF" w:rsidRPr="000222F2" w:rsidRDefault="00FD53EF" w:rsidP="002770A9">
            <w:pPr>
              <w:pStyle w:val="TAL"/>
              <w:snapToGrid w:val="0"/>
              <w:jc w:val="both"/>
              <w:rPr>
                <w:rFonts w:eastAsia="新細明體" w:cs="Arial"/>
                <w:szCs w:val="18"/>
                <w:lang w:eastAsia="zh-TW"/>
              </w:rPr>
            </w:pPr>
            <w:r w:rsidRPr="000222F2">
              <w:rPr>
                <w:rFonts w:cs="Arial"/>
                <w:szCs w:val="18"/>
              </w:rPr>
              <w:t>DC_1A-7A_n7A</w:t>
            </w:r>
          </w:p>
        </w:tc>
        <w:tc>
          <w:tcPr>
            <w:tcW w:w="1559" w:type="dxa"/>
            <w:tcBorders>
              <w:top w:val="single" w:sz="4" w:space="0" w:color="auto"/>
              <w:left w:val="single" w:sz="4" w:space="0" w:color="auto"/>
              <w:bottom w:val="single" w:sz="4" w:space="0" w:color="auto"/>
              <w:right w:val="single" w:sz="4" w:space="0" w:color="auto"/>
            </w:tcBorders>
            <w:vAlign w:val="center"/>
          </w:tcPr>
          <w:p w14:paraId="39D0BC99" w14:textId="77777777" w:rsidR="00FD53EF" w:rsidRPr="000222F2" w:rsidRDefault="00FD53EF" w:rsidP="002770A9">
            <w:pPr>
              <w:pStyle w:val="TAL"/>
              <w:snapToGrid w:val="0"/>
              <w:jc w:val="both"/>
              <w:rPr>
                <w:rFonts w:cs="Arial"/>
                <w:szCs w:val="18"/>
              </w:rPr>
            </w:pPr>
            <w:r w:rsidRPr="000222F2">
              <w:rPr>
                <w:rFonts w:cs="Arial"/>
                <w:szCs w:val="18"/>
              </w:rPr>
              <w:t>DC_1A_n7A</w:t>
            </w:r>
          </w:p>
          <w:p w14:paraId="2A0C5346" w14:textId="17DFFD05"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
          <w:p w14:paraId="35E3676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03362E" w14:textId="5E608E0B"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46427966" w14:textId="39363468"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F380D1A" w14:textId="6F854FA6"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45B907D" w14:textId="14C34508" w:rsidR="00FD53EF" w:rsidRPr="000222F2" w:rsidRDefault="00FD53EF" w:rsidP="00FD53EF">
            <w:pPr>
              <w:pStyle w:val="TAL"/>
              <w:snapToGrid w:val="0"/>
              <w:jc w:val="both"/>
              <w:rPr>
                <w:rFonts w:cs="Arial"/>
                <w:color w:val="000000"/>
                <w:szCs w:val="18"/>
                <w:lang w:eastAsia="zh-CN"/>
              </w:rPr>
            </w:pPr>
            <w:r w:rsidRPr="00333C86">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E4CAB94" w14:textId="77777777" w:rsidR="00FD53EF" w:rsidRPr="000222F2" w:rsidRDefault="00FD53EF" w:rsidP="002770A9">
            <w:pPr>
              <w:pStyle w:val="TAL"/>
              <w:snapToGrid w:val="0"/>
              <w:jc w:val="both"/>
              <w:rPr>
                <w:rFonts w:cs="Arial"/>
                <w:szCs w:val="18"/>
              </w:rPr>
            </w:pPr>
            <w:r w:rsidRPr="000222F2">
              <w:rPr>
                <w:rFonts w:cs="Arial"/>
                <w:szCs w:val="18"/>
              </w:rPr>
              <w:t>(new) DL_1A_n7A</w:t>
            </w:r>
          </w:p>
          <w:p w14:paraId="67C2D091" w14:textId="5E5F5AD4" w:rsidR="00FD53EF" w:rsidRPr="000222F2" w:rsidRDefault="00FD53EF" w:rsidP="002770A9">
            <w:pPr>
              <w:pStyle w:val="TAL"/>
              <w:snapToGrid w:val="0"/>
              <w:jc w:val="both"/>
              <w:rPr>
                <w:rFonts w:cs="Arial"/>
                <w:b/>
                <w:szCs w:val="18"/>
              </w:rPr>
            </w:pPr>
            <w:r w:rsidRPr="000222F2">
              <w:rPr>
                <w:rFonts w:cs="Arial"/>
                <w:szCs w:val="18"/>
              </w:rPr>
              <w:t>(new) DL_7A_n7A</w:t>
            </w:r>
          </w:p>
        </w:tc>
      </w:tr>
      <w:tr w:rsidR="00FD53EF" w:rsidRPr="000549BB" w14:paraId="4F693599"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FBE6225" w14:textId="06FA6E94" w:rsidR="00FD53EF" w:rsidRPr="000222F2" w:rsidRDefault="00FD53EF" w:rsidP="002770A9">
            <w:pPr>
              <w:pStyle w:val="TAL"/>
              <w:snapToGrid w:val="0"/>
              <w:jc w:val="both"/>
              <w:rPr>
                <w:rFonts w:eastAsia="新細明體" w:cs="Arial"/>
                <w:szCs w:val="18"/>
                <w:lang w:eastAsia="zh-TW"/>
              </w:rPr>
            </w:pPr>
            <w:r w:rsidRPr="000222F2">
              <w:rPr>
                <w:rFonts w:cs="Arial"/>
                <w:szCs w:val="18"/>
              </w:rPr>
              <w:t>DC_1A-1A-7A_n7A</w:t>
            </w:r>
          </w:p>
        </w:tc>
        <w:tc>
          <w:tcPr>
            <w:tcW w:w="1559" w:type="dxa"/>
            <w:tcBorders>
              <w:top w:val="single" w:sz="4" w:space="0" w:color="auto"/>
              <w:left w:val="single" w:sz="4" w:space="0" w:color="auto"/>
              <w:bottom w:val="single" w:sz="4" w:space="0" w:color="auto"/>
              <w:right w:val="single" w:sz="4" w:space="0" w:color="auto"/>
            </w:tcBorders>
            <w:vAlign w:val="center"/>
          </w:tcPr>
          <w:p w14:paraId="5070DB5D" w14:textId="77777777" w:rsidR="00FD53EF" w:rsidRPr="000222F2" w:rsidRDefault="00FD53EF" w:rsidP="002770A9">
            <w:pPr>
              <w:pStyle w:val="TAL"/>
              <w:snapToGrid w:val="0"/>
              <w:jc w:val="both"/>
              <w:rPr>
                <w:rFonts w:cs="Arial"/>
                <w:szCs w:val="18"/>
              </w:rPr>
            </w:pPr>
            <w:r w:rsidRPr="000222F2">
              <w:rPr>
                <w:rFonts w:cs="Arial"/>
                <w:szCs w:val="18"/>
              </w:rPr>
              <w:t>DC_1A_n7A</w:t>
            </w:r>
          </w:p>
          <w:p w14:paraId="65C7F769" w14:textId="149C5016"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
          <w:p w14:paraId="436B6C6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2AB5E4" w14:textId="0B2C5FD8"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09092B8" w14:textId="4065995E"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5595ABC" w14:textId="14B971F5"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FFAB97D" w14:textId="223BF536" w:rsidR="00FD53EF" w:rsidRPr="000222F2" w:rsidRDefault="00FD53EF" w:rsidP="00FD53EF">
            <w:pPr>
              <w:pStyle w:val="TAL"/>
              <w:snapToGrid w:val="0"/>
              <w:jc w:val="both"/>
              <w:rPr>
                <w:rFonts w:cs="Arial"/>
                <w:color w:val="000000"/>
                <w:szCs w:val="18"/>
                <w:lang w:eastAsia="zh-CN"/>
              </w:rPr>
            </w:pPr>
            <w:r w:rsidRPr="00333C86">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292B04A" w14:textId="77777777" w:rsidR="00FD53EF" w:rsidRPr="000222F2" w:rsidRDefault="00FD53EF" w:rsidP="002770A9">
            <w:pPr>
              <w:pStyle w:val="TAL"/>
              <w:snapToGrid w:val="0"/>
              <w:jc w:val="both"/>
              <w:rPr>
                <w:rFonts w:cs="Arial"/>
                <w:szCs w:val="18"/>
              </w:rPr>
            </w:pPr>
            <w:r w:rsidRPr="000222F2">
              <w:rPr>
                <w:rFonts w:cs="Arial"/>
                <w:szCs w:val="18"/>
              </w:rPr>
              <w:t>(new) DL_1A-7A_n7A</w:t>
            </w:r>
          </w:p>
          <w:p w14:paraId="6081E90A" w14:textId="77777777" w:rsidR="00FD53EF" w:rsidRPr="000222F2" w:rsidRDefault="00FD53EF" w:rsidP="002770A9">
            <w:pPr>
              <w:pStyle w:val="TAL"/>
              <w:snapToGrid w:val="0"/>
              <w:jc w:val="both"/>
              <w:rPr>
                <w:rFonts w:cs="Arial"/>
                <w:szCs w:val="18"/>
              </w:rPr>
            </w:pPr>
            <w:r w:rsidRPr="000222F2">
              <w:rPr>
                <w:rFonts w:cs="Arial"/>
                <w:szCs w:val="18"/>
              </w:rPr>
              <w:t>(new) DL_1A-1A_n7A</w:t>
            </w:r>
          </w:p>
          <w:p w14:paraId="20AAB186" w14:textId="72D5FC85" w:rsidR="00FD53EF" w:rsidRPr="000222F2" w:rsidRDefault="00FD53EF" w:rsidP="002770A9">
            <w:pPr>
              <w:pStyle w:val="TAL"/>
              <w:snapToGrid w:val="0"/>
              <w:jc w:val="both"/>
              <w:rPr>
                <w:rFonts w:cs="Arial"/>
                <w:b/>
                <w:szCs w:val="18"/>
              </w:rPr>
            </w:pPr>
            <w:r w:rsidRPr="000222F2">
              <w:rPr>
                <w:rFonts w:cs="Arial"/>
                <w:szCs w:val="18"/>
              </w:rPr>
              <w:t>(complete) DL_1A-1A</w:t>
            </w:r>
          </w:p>
        </w:tc>
      </w:tr>
      <w:tr w:rsidR="004B3669" w:rsidRPr="000549BB" w14:paraId="225A61E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24DC10" w14:textId="4BB9128A" w:rsidR="004B3669" w:rsidRPr="000222F2" w:rsidRDefault="004B3669" w:rsidP="002770A9">
            <w:pPr>
              <w:pStyle w:val="TAL"/>
              <w:snapToGrid w:val="0"/>
              <w:jc w:val="both"/>
              <w:rPr>
                <w:rFonts w:eastAsia="新細明體" w:cs="Arial"/>
                <w:szCs w:val="18"/>
                <w:lang w:eastAsia="zh-TW"/>
              </w:rPr>
            </w:pPr>
            <w:r w:rsidRPr="000222F2">
              <w:rPr>
                <w:rFonts w:cs="Arial"/>
                <w:szCs w:val="18"/>
              </w:rPr>
              <w:t>DC_3A_n7A</w:t>
            </w:r>
          </w:p>
        </w:tc>
        <w:tc>
          <w:tcPr>
            <w:tcW w:w="1559" w:type="dxa"/>
            <w:tcBorders>
              <w:top w:val="single" w:sz="4" w:space="0" w:color="auto"/>
              <w:left w:val="single" w:sz="4" w:space="0" w:color="auto"/>
              <w:bottom w:val="single" w:sz="4" w:space="0" w:color="auto"/>
              <w:right w:val="single" w:sz="4" w:space="0" w:color="auto"/>
            </w:tcBorders>
            <w:vAlign w:val="center"/>
          </w:tcPr>
          <w:p w14:paraId="0B1B5338" w14:textId="16091AF7"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32544A0F"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6A9FC8F" w14:textId="16457CFF"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4AF55C" w14:textId="02D8EDB9"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0B3841E" w14:textId="572496B1"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71E0477D" w14:textId="713AE005" w:rsidR="004B3669" w:rsidRPr="000222F2" w:rsidRDefault="00451784" w:rsidP="002770A9">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4238963" w14:textId="2934B276" w:rsidR="004B3669" w:rsidRPr="000222F2" w:rsidRDefault="004B3669" w:rsidP="002770A9">
            <w:pPr>
              <w:pStyle w:val="TAL"/>
              <w:snapToGrid w:val="0"/>
              <w:jc w:val="both"/>
              <w:rPr>
                <w:rFonts w:cs="Arial"/>
                <w:b/>
                <w:szCs w:val="18"/>
              </w:rPr>
            </w:pPr>
            <w:r w:rsidRPr="000222F2">
              <w:rPr>
                <w:rFonts w:cs="Arial"/>
                <w:szCs w:val="18"/>
              </w:rPr>
              <w:t>none</w:t>
            </w:r>
          </w:p>
        </w:tc>
      </w:tr>
      <w:tr w:rsidR="004B3669" w:rsidRPr="000549BB" w14:paraId="0278D72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D4D53C" w14:textId="6265B5DE" w:rsidR="004B3669" w:rsidRPr="000222F2" w:rsidRDefault="004B3669" w:rsidP="002770A9">
            <w:pPr>
              <w:pStyle w:val="TAL"/>
              <w:snapToGrid w:val="0"/>
              <w:jc w:val="both"/>
              <w:rPr>
                <w:rFonts w:eastAsia="新細明體" w:cs="Arial"/>
                <w:szCs w:val="18"/>
                <w:lang w:eastAsia="zh-TW"/>
              </w:rPr>
            </w:pPr>
            <w:r w:rsidRPr="000222F2">
              <w:rPr>
                <w:rFonts w:cs="Arial"/>
                <w:szCs w:val="18"/>
              </w:rPr>
              <w:t>DC_28A_n7A</w:t>
            </w:r>
          </w:p>
        </w:tc>
        <w:tc>
          <w:tcPr>
            <w:tcW w:w="1559" w:type="dxa"/>
            <w:tcBorders>
              <w:top w:val="single" w:sz="4" w:space="0" w:color="auto"/>
              <w:left w:val="single" w:sz="4" w:space="0" w:color="auto"/>
              <w:bottom w:val="single" w:sz="4" w:space="0" w:color="auto"/>
              <w:right w:val="single" w:sz="4" w:space="0" w:color="auto"/>
            </w:tcBorders>
            <w:vAlign w:val="center"/>
          </w:tcPr>
          <w:p w14:paraId="7F05212E" w14:textId="72FEFE21"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DC_28A_n7A</w:t>
            </w:r>
          </w:p>
        </w:tc>
        <w:tc>
          <w:tcPr>
            <w:tcW w:w="993" w:type="dxa"/>
            <w:tcBorders>
              <w:top w:val="single" w:sz="4" w:space="0" w:color="auto"/>
              <w:left w:val="single" w:sz="4" w:space="0" w:color="auto"/>
              <w:bottom w:val="single" w:sz="4" w:space="0" w:color="auto"/>
              <w:right w:val="single" w:sz="4" w:space="0" w:color="auto"/>
            </w:tcBorders>
            <w:vAlign w:val="center"/>
          </w:tcPr>
          <w:p w14:paraId="02D6DF5F"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843E428" w14:textId="6BE7B302"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F947F31" w14:textId="32CB3270"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EE04F28" w14:textId="385ABCF1"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49B6B8" w14:textId="7AB123FD" w:rsidR="004B3669" w:rsidRPr="000222F2" w:rsidRDefault="00FD53EF" w:rsidP="002770A9">
            <w:pPr>
              <w:pStyle w:val="TAL"/>
              <w:snapToGrid w:val="0"/>
              <w:jc w:val="both"/>
              <w:rPr>
                <w:rFonts w:cs="Arial"/>
                <w:color w:val="000000"/>
                <w:szCs w:val="18"/>
                <w:lang w:eastAsia="zh-CN"/>
              </w:rPr>
            </w:pPr>
            <w:r w:rsidRPr="00FD53E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CF37268" w14:textId="40A1C49D" w:rsidR="004B3669" w:rsidRPr="000222F2" w:rsidRDefault="004B3669" w:rsidP="002770A9">
            <w:pPr>
              <w:pStyle w:val="TAL"/>
              <w:snapToGrid w:val="0"/>
              <w:jc w:val="both"/>
              <w:rPr>
                <w:rFonts w:cs="Arial"/>
                <w:b/>
                <w:szCs w:val="18"/>
              </w:rPr>
            </w:pPr>
            <w:r w:rsidRPr="000222F2">
              <w:rPr>
                <w:rFonts w:cs="Arial"/>
                <w:szCs w:val="18"/>
              </w:rPr>
              <w:t>none</w:t>
            </w:r>
          </w:p>
        </w:tc>
      </w:tr>
      <w:tr w:rsidR="004B3669" w:rsidRPr="000549BB" w14:paraId="332258F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BCD44D" w14:textId="3B683B30" w:rsidR="004B3669" w:rsidRPr="000222F2" w:rsidRDefault="004B3669" w:rsidP="002770A9">
            <w:pPr>
              <w:pStyle w:val="TAL"/>
              <w:snapToGrid w:val="0"/>
              <w:jc w:val="both"/>
              <w:rPr>
                <w:rFonts w:eastAsia="新細明體" w:cs="Arial"/>
                <w:szCs w:val="18"/>
                <w:lang w:eastAsia="zh-TW"/>
              </w:rPr>
            </w:pPr>
            <w:r w:rsidRPr="000222F2">
              <w:rPr>
                <w:rFonts w:cs="Arial"/>
                <w:szCs w:val="18"/>
              </w:rPr>
              <w:t>DC_3C_n7A</w:t>
            </w:r>
          </w:p>
        </w:tc>
        <w:tc>
          <w:tcPr>
            <w:tcW w:w="1559" w:type="dxa"/>
            <w:tcBorders>
              <w:top w:val="single" w:sz="4" w:space="0" w:color="auto"/>
              <w:left w:val="single" w:sz="4" w:space="0" w:color="auto"/>
              <w:bottom w:val="single" w:sz="4" w:space="0" w:color="auto"/>
              <w:right w:val="single" w:sz="4" w:space="0" w:color="auto"/>
            </w:tcBorders>
            <w:vAlign w:val="center"/>
          </w:tcPr>
          <w:p w14:paraId="28B37C60" w14:textId="77777777" w:rsidR="004B3669" w:rsidRPr="000222F2" w:rsidRDefault="004B3669" w:rsidP="002770A9">
            <w:pPr>
              <w:pStyle w:val="TAL"/>
              <w:snapToGrid w:val="0"/>
              <w:jc w:val="both"/>
              <w:rPr>
                <w:rFonts w:cs="Arial"/>
                <w:szCs w:val="18"/>
              </w:rPr>
            </w:pPr>
            <w:r w:rsidRPr="000222F2">
              <w:rPr>
                <w:rFonts w:cs="Arial"/>
                <w:szCs w:val="18"/>
              </w:rPr>
              <w:t>DC_3A_n7A</w:t>
            </w:r>
          </w:p>
          <w:p w14:paraId="7F297D50" w14:textId="08B743D9"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75B96344"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422159F" w14:textId="19008810"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A46096" w14:textId="44709D29"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F1A1C94" w14:textId="2F4A1572"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7C73B8D" w14:textId="78BE8AA1" w:rsidR="004B3669" w:rsidRPr="000222F2" w:rsidRDefault="009A624D" w:rsidP="002770A9">
            <w:pPr>
              <w:pStyle w:val="TAL"/>
              <w:snapToGrid w:val="0"/>
              <w:jc w:val="both"/>
              <w:rPr>
                <w:rFonts w:cs="Arial"/>
                <w:color w:val="000000"/>
                <w:szCs w:val="18"/>
                <w:lang w:eastAsia="zh-CN"/>
              </w:rPr>
            </w:pPr>
            <w:r w:rsidRPr="009A624D">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41D79" w14:textId="77777777" w:rsidR="004B3669" w:rsidRPr="000222F2" w:rsidRDefault="004B3669" w:rsidP="002770A9">
            <w:pPr>
              <w:pStyle w:val="TAL"/>
              <w:snapToGrid w:val="0"/>
              <w:jc w:val="both"/>
              <w:rPr>
                <w:rFonts w:cs="Arial"/>
                <w:szCs w:val="18"/>
              </w:rPr>
            </w:pPr>
            <w:r w:rsidRPr="000222F2">
              <w:rPr>
                <w:rFonts w:cs="Arial"/>
                <w:szCs w:val="18"/>
              </w:rPr>
              <w:t>(new) DL_3A_n7A</w:t>
            </w:r>
          </w:p>
          <w:p w14:paraId="01444547" w14:textId="242B9761" w:rsidR="004B3669" w:rsidRPr="000222F2" w:rsidRDefault="004B3669" w:rsidP="002770A9">
            <w:pPr>
              <w:pStyle w:val="TAL"/>
              <w:snapToGrid w:val="0"/>
              <w:jc w:val="both"/>
              <w:rPr>
                <w:rFonts w:cs="Arial"/>
                <w:b/>
                <w:szCs w:val="18"/>
              </w:rPr>
            </w:pPr>
            <w:r w:rsidRPr="000222F2">
              <w:rPr>
                <w:rFonts w:cs="Arial"/>
                <w:szCs w:val="18"/>
              </w:rPr>
              <w:t>(complete) DL_3C</w:t>
            </w:r>
          </w:p>
        </w:tc>
      </w:tr>
      <w:tr w:rsidR="00FD53EF" w:rsidRPr="000549BB" w14:paraId="6E3EF14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BC8D9B" w14:textId="79B28E8E" w:rsidR="00FD53EF" w:rsidRPr="000222F2" w:rsidRDefault="00FD53EF" w:rsidP="002770A9">
            <w:pPr>
              <w:pStyle w:val="TAL"/>
              <w:snapToGrid w:val="0"/>
              <w:jc w:val="both"/>
              <w:rPr>
                <w:rFonts w:eastAsia="新細明體" w:cs="Arial"/>
                <w:szCs w:val="18"/>
                <w:lang w:eastAsia="zh-TW"/>
              </w:rPr>
            </w:pPr>
            <w:r w:rsidRPr="000222F2">
              <w:rPr>
                <w:rFonts w:cs="Arial"/>
                <w:szCs w:val="18"/>
              </w:rPr>
              <w:t>DC_3A-3A_n7A</w:t>
            </w:r>
          </w:p>
        </w:tc>
        <w:tc>
          <w:tcPr>
            <w:tcW w:w="1559" w:type="dxa"/>
            <w:tcBorders>
              <w:top w:val="single" w:sz="4" w:space="0" w:color="auto"/>
              <w:left w:val="single" w:sz="4" w:space="0" w:color="auto"/>
              <w:bottom w:val="single" w:sz="4" w:space="0" w:color="auto"/>
              <w:right w:val="single" w:sz="4" w:space="0" w:color="auto"/>
            </w:tcBorders>
            <w:vAlign w:val="center"/>
          </w:tcPr>
          <w:p w14:paraId="59913159" w14:textId="5213DCAA"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321F0C75"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C2DB845" w14:textId="375B37B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103321E" w14:textId="417501EE"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2A676E6" w14:textId="40D7E5DF"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72C32C4" w14:textId="51B0D0DD" w:rsidR="00FD53EF" w:rsidRPr="000222F2" w:rsidRDefault="00482FC3" w:rsidP="00FD53EF">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0E486AA" w14:textId="77777777" w:rsidR="00FD53EF" w:rsidRPr="000222F2" w:rsidRDefault="00FD53EF" w:rsidP="002770A9">
            <w:pPr>
              <w:pStyle w:val="TAL"/>
              <w:snapToGrid w:val="0"/>
              <w:jc w:val="both"/>
              <w:rPr>
                <w:rFonts w:cs="Arial"/>
                <w:szCs w:val="18"/>
              </w:rPr>
            </w:pPr>
            <w:r w:rsidRPr="000222F2">
              <w:rPr>
                <w:rFonts w:cs="Arial"/>
                <w:szCs w:val="18"/>
              </w:rPr>
              <w:t>(new) DL_3A_n7A</w:t>
            </w:r>
          </w:p>
          <w:p w14:paraId="65A4618B" w14:textId="5A0EE679" w:rsidR="00FD53EF" w:rsidRPr="000222F2" w:rsidRDefault="00FD53EF" w:rsidP="002770A9">
            <w:pPr>
              <w:pStyle w:val="TAL"/>
              <w:snapToGrid w:val="0"/>
              <w:jc w:val="both"/>
              <w:rPr>
                <w:rFonts w:cs="Arial"/>
                <w:b/>
                <w:szCs w:val="18"/>
              </w:rPr>
            </w:pPr>
            <w:r w:rsidRPr="000222F2">
              <w:rPr>
                <w:rFonts w:cs="Arial"/>
                <w:szCs w:val="18"/>
              </w:rPr>
              <w:t>(complete) DL_3A-3A</w:t>
            </w:r>
          </w:p>
        </w:tc>
      </w:tr>
      <w:tr w:rsidR="00FD53EF" w:rsidRPr="000549BB" w14:paraId="640329CE"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60E7BB" w14:textId="5F0541FE" w:rsidR="00FD53EF" w:rsidRPr="000222F2" w:rsidRDefault="00FD53EF" w:rsidP="002770A9">
            <w:pPr>
              <w:pStyle w:val="TAL"/>
              <w:snapToGrid w:val="0"/>
              <w:jc w:val="both"/>
              <w:rPr>
                <w:rFonts w:eastAsia="新細明體" w:cs="Arial"/>
                <w:szCs w:val="18"/>
                <w:lang w:eastAsia="zh-TW"/>
              </w:rPr>
            </w:pPr>
            <w:r w:rsidRPr="000222F2">
              <w:rPr>
                <w:rFonts w:cs="Arial"/>
                <w:szCs w:val="18"/>
              </w:rPr>
              <w:lastRenderedPageBreak/>
              <w:t>DC_3A-3A-7A_n7A</w:t>
            </w:r>
          </w:p>
        </w:tc>
        <w:tc>
          <w:tcPr>
            <w:tcW w:w="1559" w:type="dxa"/>
            <w:tcBorders>
              <w:top w:val="single" w:sz="4" w:space="0" w:color="auto"/>
              <w:left w:val="single" w:sz="4" w:space="0" w:color="auto"/>
              <w:bottom w:val="single" w:sz="4" w:space="0" w:color="auto"/>
              <w:right w:val="single" w:sz="4" w:space="0" w:color="auto"/>
            </w:tcBorders>
            <w:vAlign w:val="center"/>
          </w:tcPr>
          <w:p w14:paraId="67C19E1D" w14:textId="77777777" w:rsidR="00FD53EF" w:rsidRPr="000222F2" w:rsidRDefault="00FD53EF" w:rsidP="002770A9">
            <w:pPr>
              <w:pStyle w:val="TAL"/>
              <w:snapToGrid w:val="0"/>
              <w:jc w:val="both"/>
              <w:rPr>
                <w:rFonts w:cs="Arial"/>
                <w:szCs w:val="18"/>
              </w:rPr>
            </w:pPr>
            <w:r w:rsidRPr="000222F2">
              <w:rPr>
                <w:rFonts w:cs="Arial"/>
                <w:szCs w:val="18"/>
              </w:rPr>
              <w:t>DC_3A_n7A</w:t>
            </w:r>
          </w:p>
          <w:p w14:paraId="67A6DA5B" w14:textId="09DBAD82"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
          <w:p w14:paraId="0713C4C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C70D977" w14:textId="08AC8B13"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0537589" w14:textId="5E60120C"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CD0D14E" w14:textId="26A12E67"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FA4A38" w14:textId="6B953E63"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6C1E8A" w14:textId="77777777" w:rsidR="00FD53EF" w:rsidRPr="000222F2" w:rsidRDefault="00FD53EF" w:rsidP="002770A9">
            <w:pPr>
              <w:pStyle w:val="TAL"/>
              <w:snapToGrid w:val="0"/>
              <w:jc w:val="both"/>
              <w:rPr>
                <w:rFonts w:cs="Arial"/>
                <w:szCs w:val="18"/>
              </w:rPr>
            </w:pPr>
            <w:r w:rsidRPr="000222F2">
              <w:rPr>
                <w:rFonts w:cs="Arial"/>
                <w:szCs w:val="18"/>
              </w:rPr>
              <w:t>(new) DL_3A-7A_n7A</w:t>
            </w:r>
          </w:p>
          <w:p w14:paraId="53DC7FBB" w14:textId="77777777" w:rsidR="00FD53EF" w:rsidRPr="000222F2" w:rsidRDefault="00FD53EF" w:rsidP="002770A9">
            <w:pPr>
              <w:pStyle w:val="TAL"/>
              <w:snapToGrid w:val="0"/>
              <w:jc w:val="both"/>
              <w:rPr>
                <w:rFonts w:cs="Arial"/>
                <w:szCs w:val="18"/>
              </w:rPr>
            </w:pPr>
            <w:r w:rsidRPr="000222F2">
              <w:rPr>
                <w:rFonts w:cs="Arial"/>
                <w:szCs w:val="18"/>
              </w:rPr>
              <w:t>(new) DL_3A-3A_n7A</w:t>
            </w:r>
          </w:p>
          <w:p w14:paraId="39FE189E" w14:textId="4D1CFC7A" w:rsidR="00FD53EF" w:rsidRPr="000222F2" w:rsidRDefault="00FD53EF" w:rsidP="002770A9">
            <w:pPr>
              <w:pStyle w:val="TAL"/>
              <w:snapToGrid w:val="0"/>
              <w:jc w:val="both"/>
              <w:rPr>
                <w:rFonts w:cs="Arial"/>
                <w:b/>
                <w:szCs w:val="18"/>
              </w:rPr>
            </w:pPr>
            <w:r w:rsidRPr="000222F2">
              <w:rPr>
                <w:rFonts w:cs="Arial"/>
                <w:szCs w:val="18"/>
              </w:rPr>
              <w:t>(complete) DL_3A-3A-7A</w:t>
            </w:r>
          </w:p>
        </w:tc>
      </w:tr>
      <w:tr w:rsidR="00FD53EF" w:rsidRPr="000549BB" w14:paraId="07D02A5C"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54A69" w14:textId="4B9C0814" w:rsidR="00FD53EF" w:rsidRPr="000222F2" w:rsidRDefault="00FD53EF" w:rsidP="002770A9">
            <w:pPr>
              <w:pStyle w:val="TAL"/>
              <w:snapToGrid w:val="0"/>
              <w:jc w:val="both"/>
              <w:rPr>
                <w:rFonts w:eastAsia="新細明體" w:cs="Arial"/>
                <w:szCs w:val="18"/>
                <w:lang w:eastAsia="zh-TW"/>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3BEEB56B" w14:textId="77777777" w:rsidR="00FD53EF" w:rsidRPr="000222F2" w:rsidRDefault="00FD53EF" w:rsidP="002770A9">
            <w:pPr>
              <w:pStyle w:val="TAL"/>
              <w:snapToGrid w:val="0"/>
              <w:jc w:val="both"/>
              <w:rPr>
                <w:rFonts w:cs="Arial"/>
                <w:szCs w:val="18"/>
              </w:rPr>
            </w:pPr>
            <w:r w:rsidRPr="000222F2">
              <w:rPr>
                <w:rFonts w:cs="Arial"/>
                <w:szCs w:val="18"/>
              </w:rPr>
              <w:t>DC_1A_n7A</w:t>
            </w:r>
          </w:p>
          <w:p w14:paraId="63A47A87" w14:textId="4FB28EA8"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DC_1A_n7B</w:t>
            </w:r>
          </w:p>
        </w:tc>
        <w:tc>
          <w:tcPr>
            <w:tcW w:w="993" w:type="dxa"/>
            <w:tcBorders>
              <w:top w:val="single" w:sz="4" w:space="0" w:color="auto"/>
              <w:left w:val="single" w:sz="4" w:space="0" w:color="auto"/>
              <w:bottom w:val="single" w:sz="4" w:space="0" w:color="auto"/>
              <w:right w:val="single" w:sz="4" w:space="0" w:color="auto"/>
            </w:tcBorders>
            <w:vAlign w:val="center"/>
          </w:tcPr>
          <w:p w14:paraId="37FD8BD3"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4E9DE05" w14:textId="6C0EC27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AF71A6A" w14:textId="0D472986"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4BD41FB" w14:textId="7E10A882"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B98FC33" w14:textId="57875619"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48D640F" w14:textId="77777777" w:rsidR="00FD53EF" w:rsidRPr="000222F2" w:rsidRDefault="00FD53EF" w:rsidP="002770A9">
            <w:pPr>
              <w:pStyle w:val="TAL"/>
              <w:snapToGrid w:val="0"/>
              <w:jc w:val="both"/>
              <w:rPr>
                <w:rFonts w:cs="Arial"/>
                <w:szCs w:val="18"/>
              </w:rPr>
            </w:pPr>
            <w:r w:rsidRPr="000222F2">
              <w:rPr>
                <w:rFonts w:cs="Arial"/>
                <w:szCs w:val="18"/>
              </w:rPr>
              <w:t>(new) DL_n7B</w:t>
            </w:r>
          </w:p>
          <w:p w14:paraId="070FE4FB" w14:textId="1F4470D0" w:rsidR="00FD53EF" w:rsidRPr="000222F2" w:rsidRDefault="00FD53EF" w:rsidP="002770A9">
            <w:pPr>
              <w:pStyle w:val="TAL"/>
              <w:snapToGrid w:val="0"/>
              <w:jc w:val="both"/>
              <w:rPr>
                <w:rFonts w:cs="Arial"/>
                <w:b/>
                <w:szCs w:val="18"/>
              </w:rPr>
            </w:pPr>
            <w:r w:rsidRPr="000222F2">
              <w:rPr>
                <w:rFonts w:cs="Arial"/>
                <w:szCs w:val="18"/>
              </w:rPr>
              <w:t>(new) DL_1A_n7A</w:t>
            </w:r>
          </w:p>
        </w:tc>
      </w:tr>
      <w:tr w:rsidR="00FD53EF" w:rsidRPr="000549BB" w14:paraId="7759CE89"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AD06A9" w14:textId="10179322" w:rsidR="00FD53EF" w:rsidRPr="000222F2" w:rsidRDefault="00FD53EF" w:rsidP="002770A9">
            <w:pPr>
              <w:pStyle w:val="TAL"/>
              <w:snapToGrid w:val="0"/>
              <w:jc w:val="both"/>
              <w:rPr>
                <w:rFonts w:eastAsia="新細明體" w:cs="Arial"/>
                <w:szCs w:val="18"/>
                <w:lang w:eastAsia="zh-TW"/>
              </w:rPr>
            </w:pPr>
            <w:r w:rsidRPr="000222F2">
              <w:rPr>
                <w:rFonts w:cs="Arial"/>
                <w:szCs w:val="18"/>
              </w:rPr>
              <w:t>DC_1A-1A_n7B</w:t>
            </w:r>
          </w:p>
        </w:tc>
        <w:tc>
          <w:tcPr>
            <w:tcW w:w="1559" w:type="dxa"/>
            <w:tcBorders>
              <w:top w:val="single" w:sz="4" w:space="0" w:color="auto"/>
              <w:left w:val="single" w:sz="4" w:space="0" w:color="auto"/>
              <w:bottom w:val="single" w:sz="4" w:space="0" w:color="auto"/>
              <w:right w:val="single" w:sz="4" w:space="0" w:color="auto"/>
            </w:tcBorders>
            <w:vAlign w:val="center"/>
          </w:tcPr>
          <w:p w14:paraId="7374397E" w14:textId="77777777" w:rsidR="00FD53EF" w:rsidRPr="000222F2" w:rsidRDefault="00FD53EF" w:rsidP="002770A9">
            <w:pPr>
              <w:pStyle w:val="TAL"/>
              <w:snapToGrid w:val="0"/>
              <w:jc w:val="both"/>
              <w:rPr>
                <w:rFonts w:cs="Arial"/>
                <w:szCs w:val="18"/>
              </w:rPr>
            </w:pPr>
            <w:r w:rsidRPr="000222F2">
              <w:rPr>
                <w:rFonts w:cs="Arial"/>
                <w:szCs w:val="18"/>
              </w:rPr>
              <w:t>DC_1A_n7A</w:t>
            </w:r>
          </w:p>
          <w:p w14:paraId="3AE5757F" w14:textId="4CCE952D"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DC_1A_n7B</w:t>
            </w:r>
          </w:p>
        </w:tc>
        <w:tc>
          <w:tcPr>
            <w:tcW w:w="993" w:type="dxa"/>
            <w:tcBorders>
              <w:top w:val="single" w:sz="4" w:space="0" w:color="auto"/>
              <w:left w:val="single" w:sz="4" w:space="0" w:color="auto"/>
              <w:bottom w:val="single" w:sz="4" w:space="0" w:color="auto"/>
              <w:right w:val="single" w:sz="4" w:space="0" w:color="auto"/>
            </w:tcBorders>
            <w:vAlign w:val="center"/>
          </w:tcPr>
          <w:p w14:paraId="0FD9611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16F05BA" w14:textId="1FA89B7B"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B3B7DE6" w14:textId="22616ED7"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459A569" w14:textId="0EE5E794"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2BAA93" w14:textId="7DFED9EA"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D09C31D" w14:textId="77777777" w:rsidR="00FD53EF" w:rsidRPr="000222F2" w:rsidRDefault="00FD53EF" w:rsidP="002770A9">
            <w:pPr>
              <w:pStyle w:val="TAL"/>
              <w:snapToGrid w:val="0"/>
              <w:jc w:val="both"/>
              <w:rPr>
                <w:rFonts w:cs="Arial"/>
                <w:szCs w:val="18"/>
              </w:rPr>
            </w:pPr>
            <w:r w:rsidRPr="000222F2">
              <w:rPr>
                <w:rFonts w:cs="Arial"/>
                <w:szCs w:val="18"/>
              </w:rPr>
              <w:t>(new) DL_1A_n7B</w:t>
            </w:r>
          </w:p>
          <w:p w14:paraId="2A8F1BBC" w14:textId="77777777" w:rsidR="00FD53EF" w:rsidRPr="000222F2" w:rsidRDefault="00FD53EF" w:rsidP="002770A9">
            <w:pPr>
              <w:pStyle w:val="TAL"/>
              <w:snapToGrid w:val="0"/>
              <w:jc w:val="both"/>
              <w:rPr>
                <w:rFonts w:cs="Arial"/>
                <w:szCs w:val="18"/>
              </w:rPr>
            </w:pPr>
            <w:r w:rsidRPr="000222F2">
              <w:rPr>
                <w:rFonts w:cs="Arial"/>
                <w:szCs w:val="18"/>
              </w:rPr>
              <w:t>(new) DL_1A-1A_n7A</w:t>
            </w:r>
          </w:p>
          <w:p w14:paraId="5C3BA5F0" w14:textId="4F27B9DD" w:rsidR="00FD53EF" w:rsidRPr="000222F2" w:rsidRDefault="00FD53EF" w:rsidP="002770A9">
            <w:pPr>
              <w:pStyle w:val="TAL"/>
              <w:snapToGrid w:val="0"/>
              <w:jc w:val="both"/>
              <w:rPr>
                <w:rFonts w:cs="Arial"/>
                <w:b/>
                <w:szCs w:val="18"/>
              </w:rPr>
            </w:pPr>
            <w:r w:rsidRPr="000222F2">
              <w:rPr>
                <w:rFonts w:cs="Arial"/>
                <w:szCs w:val="18"/>
              </w:rPr>
              <w:t>(complete) DL_1A-1A</w:t>
            </w:r>
          </w:p>
        </w:tc>
      </w:tr>
      <w:tr w:rsidR="00FD53EF" w:rsidRPr="000549BB" w14:paraId="32E0AB23"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23F7DB" w14:textId="2C3DC9AC" w:rsidR="00FD53EF" w:rsidRPr="000222F2" w:rsidRDefault="00FD53EF" w:rsidP="002770A9">
            <w:pPr>
              <w:pStyle w:val="TAL"/>
              <w:snapToGrid w:val="0"/>
              <w:jc w:val="both"/>
              <w:rPr>
                <w:rFonts w:eastAsia="新細明體" w:cs="Arial"/>
                <w:szCs w:val="18"/>
                <w:lang w:eastAsia="zh-TW"/>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596E9BA8" w14:textId="77777777" w:rsidR="00FD53EF" w:rsidRPr="000222F2" w:rsidRDefault="00FD53EF" w:rsidP="002770A9">
            <w:pPr>
              <w:pStyle w:val="TAL"/>
              <w:snapToGrid w:val="0"/>
              <w:jc w:val="both"/>
              <w:rPr>
                <w:rFonts w:cs="Arial"/>
                <w:szCs w:val="18"/>
              </w:rPr>
            </w:pPr>
            <w:r w:rsidRPr="000222F2">
              <w:rPr>
                <w:rFonts w:cs="Arial"/>
                <w:szCs w:val="18"/>
              </w:rPr>
              <w:t>DC_3A_n7A</w:t>
            </w:r>
          </w:p>
          <w:p w14:paraId="79E85B3B" w14:textId="03566383"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DC_3A_n7B</w:t>
            </w:r>
          </w:p>
        </w:tc>
        <w:tc>
          <w:tcPr>
            <w:tcW w:w="993" w:type="dxa"/>
            <w:tcBorders>
              <w:top w:val="single" w:sz="4" w:space="0" w:color="auto"/>
              <w:left w:val="single" w:sz="4" w:space="0" w:color="auto"/>
              <w:bottom w:val="single" w:sz="4" w:space="0" w:color="auto"/>
              <w:right w:val="single" w:sz="4" w:space="0" w:color="auto"/>
            </w:tcBorders>
            <w:vAlign w:val="center"/>
          </w:tcPr>
          <w:p w14:paraId="6200DBFF"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6049F53" w14:textId="4212207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611D41" w14:textId="4C742C27"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AAC01E2" w14:textId="1FCEB37B"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3D10894" w14:textId="07499803" w:rsidR="00FD53EF" w:rsidRPr="000222F2" w:rsidRDefault="00482FC3" w:rsidP="00FD53EF">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77" w14:textId="77777777" w:rsidR="00FD53EF" w:rsidRPr="000222F2" w:rsidRDefault="00FD53EF" w:rsidP="002770A9">
            <w:pPr>
              <w:pStyle w:val="TAL"/>
              <w:snapToGrid w:val="0"/>
              <w:jc w:val="both"/>
              <w:rPr>
                <w:rFonts w:cs="Arial"/>
                <w:szCs w:val="18"/>
              </w:rPr>
            </w:pPr>
            <w:r w:rsidRPr="000222F2">
              <w:rPr>
                <w:rFonts w:cs="Arial"/>
                <w:szCs w:val="18"/>
              </w:rPr>
              <w:t>(new) DL_n7B</w:t>
            </w:r>
          </w:p>
          <w:p w14:paraId="4542E890" w14:textId="61911070" w:rsidR="00FD53EF" w:rsidRPr="000222F2" w:rsidRDefault="00FD53EF" w:rsidP="002770A9">
            <w:pPr>
              <w:pStyle w:val="TAL"/>
              <w:snapToGrid w:val="0"/>
              <w:jc w:val="both"/>
              <w:rPr>
                <w:rFonts w:cs="Arial"/>
                <w:b/>
                <w:szCs w:val="18"/>
              </w:rPr>
            </w:pPr>
            <w:r w:rsidRPr="000222F2">
              <w:rPr>
                <w:rFonts w:cs="Arial"/>
                <w:szCs w:val="18"/>
              </w:rPr>
              <w:t>(new) DL_3A_n7A</w:t>
            </w:r>
          </w:p>
        </w:tc>
      </w:tr>
      <w:tr w:rsidR="00FD53EF" w:rsidRPr="000549BB" w14:paraId="58CD3DCB"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3E3AB4" w14:textId="24344626" w:rsidR="00FD53EF" w:rsidRPr="000222F2" w:rsidRDefault="00FD53EF" w:rsidP="002770A9">
            <w:pPr>
              <w:pStyle w:val="TAL"/>
              <w:snapToGrid w:val="0"/>
              <w:jc w:val="both"/>
              <w:rPr>
                <w:rFonts w:eastAsia="新細明體" w:cs="Arial"/>
                <w:szCs w:val="18"/>
                <w:lang w:eastAsia="zh-TW"/>
              </w:rPr>
            </w:pPr>
            <w:r w:rsidRPr="000222F2">
              <w:rPr>
                <w:rFonts w:cs="Arial"/>
                <w:szCs w:val="18"/>
              </w:rPr>
              <w:t>DC_28A_n7B</w:t>
            </w:r>
          </w:p>
        </w:tc>
        <w:tc>
          <w:tcPr>
            <w:tcW w:w="1559" w:type="dxa"/>
            <w:tcBorders>
              <w:top w:val="single" w:sz="4" w:space="0" w:color="auto"/>
              <w:left w:val="single" w:sz="4" w:space="0" w:color="auto"/>
              <w:bottom w:val="single" w:sz="4" w:space="0" w:color="auto"/>
              <w:right w:val="single" w:sz="4" w:space="0" w:color="auto"/>
            </w:tcBorders>
            <w:vAlign w:val="center"/>
          </w:tcPr>
          <w:p w14:paraId="0473E411" w14:textId="77777777" w:rsidR="00FD53EF" w:rsidRPr="000222F2" w:rsidRDefault="00FD53EF" w:rsidP="002770A9">
            <w:pPr>
              <w:pStyle w:val="TAL"/>
              <w:snapToGrid w:val="0"/>
              <w:jc w:val="both"/>
              <w:rPr>
                <w:rFonts w:cs="Arial"/>
                <w:szCs w:val="18"/>
              </w:rPr>
            </w:pPr>
            <w:r w:rsidRPr="000222F2">
              <w:rPr>
                <w:rFonts w:cs="Arial"/>
                <w:szCs w:val="18"/>
              </w:rPr>
              <w:t>DC_28A_n7A</w:t>
            </w:r>
          </w:p>
          <w:p w14:paraId="5A5F04D9" w14:textId="6D0125DB"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DC_28A_n7B</w:t>
            </w:r>
          </w:p>
        </w:tc>
        <w:tc>
          <w:tcPr>
            <w:tcW w:w="993" w:type="dxa"/>
            <w:tcBorders>
              <w:top w:val="single" w:sz="4" w:space="0" w:color="auto"/>
              <w:left w:val="single" w:sz="4" w:space="0" w:color="auto"/>
              <w:bottom w:val="single" w:sz="4" w:space="0" w:color="auto"/>
              <w:right w:val="single" w:sz="4" w:space="0" w:color="auto"/>
            </w:tcBorders>
            <w:vAlign w:val="center"/>
          </w:tcPr>
          <w:p w14:paraId="0A49E389"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FAAA50F" w14:textId="15309645"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08B0351" w14:textId="04019908"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00B3695" w14:textId="4C5871B7"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5939CB24" w14:textId="2D5969E2" w:rsidR="00FD53EF" w:rsidRPr="000222F2" w:rsidRDefault="005D0E1C" w:rsidP="00FD53EF">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1076AEE" w14:textId="77777777" w:rsidR="00FD53EF" w:rsidRPr="000222F2" w:rsidRDefault="00FD53EF" w:rsidP="002770A9">
            <w:pPr>
              <w:pStyle w:val="TAL"/>
              <w:snapToGrid w:val="0"/>
              <w:jc w:val="both"/>
              <w:rPr>
                <w:rFonts w:cs="Arial"/>
                <w:szCs w:val="18"/>
              </w:rPr>
            </w:pPr>
            <w:r w:rsidRPr="000222F2">
              <w:rPr>
                <w:rFonts w:cs="Arial"/>
                <w:szCs w:val="18"/>
              </w:rPr>
              <w:t>(new) DL_n7B</w:t>
            </w:r>
          </w:p>
          <w:p w14:paraId="19331C31" w14:textId="149DCA5C" w:rsidR="00FD53EF" w:rsidRPr="000222F2" w:rsidRDefault="00FD53EF" w:rsidP="002770A9">
            <w:pPr>
              <w:pStyle w:val="TAL"/>
              <w:snapToGrid w:val="0"/>
              <w:jc w:val="both"/>
              <w:rPr>
                <w:rFonts w:cs="Arial"/>
                <w:b/>
                <w:szCs w:val="18"/>
              </w:rPr>
            </w:pPr>
            <w:r w:rsidRPr="000222F2">
              <w:rPr>
                <w:rFonts w:cs="Arial"/>
                <w:szCs w:val="18"/>
              </w:rPr>
              <w:t>(new) DL_28A_n7A</w:t>
            </w:r>
          </w:p>
        </w:tc>
      </w:tr>
      <w:tr w:rsidR="00FD53EF" w:rsidRPr="000549BB" w14:paraId="67CCDE7D"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8332B8" w14:textId="60163FE9" w:rsidR="00FD53EF" w:rsidRPr="000222F2" w:rsidRDefault="00FD53EF" w:rsidP="002770A9">
            <w:pPr>
              <w:pStyle w:val="TAL"/>
              <w:snapToGrid w:val="0"/>
              <w:jc w:val="both"/>
              <w:rPr>
                <w:rFonts w:eastAsia="新細明體" w:cs="Arial"/>
                <w:szCs w:val="18"/>
                <w:lang w:eastAsia="zh-TW"/>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509EC980" w14:textId="77777777" w:rsidR="00FD53EF" w:rsidRPr="000222F2" w:rsidRDefault="00FD53EF" w:rsidP="002770A9">
            <w:pPr>
              <w:pStyle w:val="TAL"/>
              <w:snapToGrid w:val="0"/>
              <w:jc w:val="both"/>
              <w:rPr>
                <w:rFonts w:cs="Arial"/>
                <w:szCs w:val="18"/>
              </w:rPr>
            </w:pPr>
            <w:r w:rsidRPr="000222F2">
              <w:rPr>
                <w:rFonts w:cs="Arial"/>
                <w:szCs w:val="18"/>
              </w:rPr>
              <w:t>DC_3A_n7A</w:t>
            </w:r>
          </w:p>
          <w:p w14:paraId="76A51700" w14:textId="77777777" w:rsidR="00FD53EF" w:rsidRPr="000222F2" w:rsidRDefault="00FD53EF" w:rsidP="002770A9">
            <w:pPr>
              <w:pStyle w:val="TAL"/>
              <w:snapToGrid w:val="0"/>
              <w:jc w:val="both"/>
              <w:rPr>
                <w:rFonts w:cs="Arial"/>
                <w:szCs w:val="18"/>
              </w:rPr>
            </w:pPr>
            <w:r w:rsidRPr="000222F2">
              <w:rPr>
                <w:rFonts w:cs="Arial"/>
                <w:szCs w:val="18"/>
              </w:rPr>
              <w:t>DC_3C_n7A</w:t>
            </w:r>
          </w:p>
          <w:p w14:paraId="36706398" w14:textId="77777777" w:rsidR="00FD53EF" w:rsidRPr="000222F2" w:rsidRDefault="00FD53EF" w:rsidP="002770A9">
            <w:pPr>
              <w:pStyle w:val="TAL"/>
              <w:snapToGrid w:val="0"/>
              <w:jc w:val="both"/>
              <w:rPr>
                <w:rFonts w:cs="Arial"/>
                <w:szCs w:val="18"/>
              </w:rPr>
            </w:pPr>
            <w:r w:rsidRPr="000222F2">
              <w:rPr>
                <w:rFonts w:cs="Arial"/>
                <w:szCs w:val="18"/>
              </w:rPr>
              <w:t>DC_3A_n7B</w:t>
            </w:r>
          </w:p>
          <w:p w14:paraId="683DB627" w14:textId="10A99D28"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DC_3C_n7B</w:t>
            </w:r>
          </w:p>
        </w:tc>
        <w:tc>
          <w:tcPr>
            <w:tcW w:w="993" w:type="dxa"/>
            <w:tcBorders>
              <w:top w:val="single" w:sz="4" w:space="0" w:color="auto"/>
              <w:left w:val="single" w:sz="4" w:space="0" w:color="auto"/>
              <w:bottom w:val="single" w:sz="4" w:space="0" w:color="auto"/>
              <w:right w:val="single" w:sz="4" w:space="0" w:color="auto"/>
            </w:tcBorders>
            <w:vAlign w:val="center"/>
          </w:tcPr>
          <w:p w14:paraId="2281D302"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988A939" w14:textId="0468F11C"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AD0E412" w14:textId="48F67B4D"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ACA63BF" w14:textId="32E51D0A"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619517" w14:textId="1C861610"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04DE853" w14:textId="77777777" w:rsidR="00FD53EF" w:rsidRPr="000222F2" w:rsidRDefault="00FD53EF" w:rsidP="002770A9">
            <w:pPr>
              <w:pStyle w:val="TAL"/>
              <w:snapToGrid w:val="0"/>
              <w:jc w:val="both"/>
              <w:rPr>
                <w:rFonts w:cs="Arial"/>
                <w:szCs w:val="18"/>
              </w:rPr>
            </w:pPr>
            <w:r w:rsidRPr="000222F2">
              <w:rPr>
                <w:rFonts w:cs="Arial"/>
                <w:szCs w:val="18"/>
              </w:rPr>
              <w:t>(new) DL_3A_n7B</w:t>
            </w:r>
          </w:p>
          <w:p w14:paraId="57A17330" w14:textId="57D6A865" w:rsidR="00FD53EF" w:rsidRPr="000222F2" w:rsidRDefault="00FD53EF" w:rsidP="002770A9">
            <w:pPr>
              <w:pStyle w:val="TAL"/>
              <w:snapToGrid w:val="0"/>
              <w:jc w:val="both"/>
              <w:rPr>
                <w:rFonts w:cs="Arial"/>
                <w:b/>
                <w:szCs w:val="18"/>
              </w:rPr>
            </w:pPr>
            <w:r w:rsidRPr="000222F2">
              <w:rPr>
                <w:rFonts w:cs="Arial"/>
                <w:szCs w:val="18"/>
              </w:rPr>
              <w:t>(new) DL_3C_n7A</w:t>
            </w:r>
          </w:p>
        </w:tc>
      </w:tr>
      <w:tr w:rsidR="00FD53EF" w:rsidRPr="000549BB" w14:paraId="13F7A89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D91376" w14:textId="55FEC053" w:rsidR="00FD53EF" w:rsidRPr="000222F2" w:rsidRDefault="00FD53EF" w:rsidP="002770A9">
            <w:pPr>
              <w:pStyle w:val="TAL"/>
              <w:snapToGrid w:val="0"/>
              <w:jc w:val="both"/>
              <w:rPr>
                <w:rFonts w:eastAsia="新細明體" w:cs="Arial"/>
                <w:szCs w:val="18"/>
                <w:lang w:eastAsia="zh-TW"/>
              </w:rPr>
            </w:pPr>
            <w:r w:rsidRPr="000222F2">
              <w:rPr>
                <w:rFonts w:cs="Arial"/>
                <w:szCs w:val="18"/>
              </w:rPr>
              <w:t>DC_3A-3A_n7B</w:t>
            </w:r>
          </w:p>
        </w:tc>
        <w:tc>
          <w:tcPr>
            <w:tcW w:w="1559" w:type="dxa"/>
            <w:tcBorders>
              <w:top w:val="single" w:sz="4" w:space="0" w:color="auto"/>
              <w:left w:val="single" w:sz="4" w:space="0" w:color="auto"/>
              <w:bottom w:val="single" w:sz="4" w:space="0" w:color="auto"/>
              <w:right w:val="single" w:sz="4" w:space="0" w:color="auto"/>
            </w:tcBorders>
            <w:vAlign w:val="center"/>
          </w:tcPr>
          <w:p w14:paraId="29252438" w14:textId="77777777" w:rsidR="00FD53EF" w:rsidRPr="000222F2" w:rsidRDefault="00FD53EF" w:rsidP="002770A9">
            <w:pPr>
              <w:pStyle w:val="TAL"/>
              <w:snapToGrid w:val="0"/>
              <w:jc w:val="both"/>
              <w:rPr>
                <w:rFonts w:cs="Arial"/>
                <w:szCs w:val="18"/>
              </w:rPr>
            </w:pPr>
            <w:r w:rsidRPr="000222F2">
              <w:rPr>
                <w:rFonts w:cs="Arial"/>
                <w:szCs w:val="18"/>
              </w:rPr>
              <w:t>DC_3A_n7A</w:t>
            </w:r>
          </w:p>
          <w:p w14:paraId="52CC8117" w14:textId="10EB39AF"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DC_3A_n7B</w:t>
            </w:r>
          </w:p>
        </w:tc>
        <w:tc>
          <w:tcPr>
            <w:tcW w:w="993" w:type="dxa"/>
            <w:tcBorders>
              <w:top w:val="single" w:sz="4" w:space="0" w:color="auto"/>
              <w:left w:val="single" w:sz="4" w:space="0" w:color="auto"/>
              <w:bottom w:val="single" w:sz="4" w:space="0" w:color="auto"/>
              <w:right w:val="single" w:sz="4" w:space="0" w:color="auto"/>
            </w:tcBorders>
            <w:vAlign w:val="center"/>
          </w:tcPr>
          <w:p w14:paraId="0A812680"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7AEB97F" w14:textId="6107084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50EEB12" w14:textId="65D5609C"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85CD247" w14:textId="45E83230"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BFBC53C" w14:textId="5A3FBED1" w:rsidR="00FD53EF" w:rsidRPr="000222F2" w:rsidRDefault="00482FC3" w:rsidP="00FD53EF">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A4BCA2F" w14:textId="77777777" w:rsidR="00FD53EF" w:rsidRPr="000222F2" w:rsidRDefault="00FD53EF" w:rsidP="002770A9">
            <w:pPr>
              <w:pStyle w:val="TAL"/>
              <w:snapToGrid w:val="0"/>
              <w:jc w:val="both"/>
              <w:rPr>
                <w:rFonts w:cs="Arial"/>
                <w:szCs w:val="18"/>
              </w:rPr>
            </w:pPr>
            <w:r w:rsidRPr="000222F2">
              <w:rPr>
                <w:rFonts w:cs="Arial"/>
                <w:szCs w:val="18"/>
              </w:rPr>
              <w:t>(new) DL_3A_n7B</w:t>
            </w:r>
          </w:p>
          <w:p w14:paraId="74CA67A9" w14:textId="18981850" w:rsidR="00FD53EF" w:rsidRPr="000222F2" w:rsidRDefault="00FD53EF" w:rsidP="002770A9">
            <w:pPr>
              <w:pStyle w:val="TAL"/>
              <w:snapToGrid w:val="0"/>
              <w:jc w:val="both"/>
              <w:rPr>
                <w:rFonts w:cs="Arial"/>
                <w:b/>
                <w:szCs w:val="18"/>
              </w:rPr>
            </w:pPr>
            <w:r w:rsidRPr="000222F2">
              <w:rPr>
                <w:rFonts w:cs="Arial"/>
                <w:szCs w:val="18"/>
              </w:rPr>
              <w:t>(new) DL_3A-3A_n7A</w:t>
            </w:r>
          </w:p>
        </w:tc>
      </w:tr>
      <w:tr w:rsidR="00FD53EF" w:rsidRPr="000549BB" w14:paraId="0C58997D"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6498C" w14:textId="6481C5BC" w:rsidR="00FD53EF" w:rsidRPr="000222F2" w:rsidRDefault="00FD53EF" w:rsidP="002770A9">
            <w:pPr>
              <w:pStyle w:val="TAL"/>
              <w:snapToGrid w:val="0"/>
              <w:jc w:val="both"/>
              <w:rPr>
                <w:rFonts w:eastAsia="新細明體" w:cs="Arial"/>
                <w:szCs w:val="18"/>
                <w:lang w:eastAsia="zh-TW"/>
              </w:rPr>
            </w:pPr>
            <w:r w:rsidRPr="000222F2">
              <w:rPr>
                <w:rFonts w:cs="Arial"/>
                <w:szCs w:val="18"/>
              </w:rPr>
              <w:t>DC_2A-2A_n71A</w:t>
            </w:r>
          </w:p>
        </w:tc>
        <w:tc>
          <w:tcPr>
            <w:tcW w:w="1559" w:type="dxa"/>
            <w:tcBorders>
              <w:top w:val="single" w:sz="4" w:space="0" w:color="auto"/>
              <w:left w:val="single" w:sz="4" w:space="0" w:color="auto"/>
              <w:bottom w:val="single" w:sz="4" w:space="0" w:color="auto"/>
              <w:right w:val="single" w:sz="4" w:space="0" w:color="auto"/>
            </w:tcBorders>
            <w:vAlign w:val="center"/>
          </w:tcPr>
          <w:p w14:paraId="1F2078CC" w14:textId="618BB136"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3BC6E42E"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82C89C8" w14:textId="2F6EB1B5" w:rsidR="00FD53EF" w:rsidRPr="000222F2" w:rsidRDefault="00FD53EF" w:rsidP="002770A9">
            <w:pPr>
              <w:pStyle w:val="TAL"/>
              <w:snapToGrid w:val="0"/>
              <w:jc w:val="both"/>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FAEAC07" w14:textId="44A43582" w:rsidR="00FD53EF" w:rsidRPr="000222F2" w:rsidRDefault="00FD53EF" w:rsidP="002770A9">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B0A5160" w14:textId="6AA5A460" w:rsidR="00FD53EF" w:rsidRPr="000222F2" w:rsidRDefault="00FD53EF" w:rsidP="002770A9">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45E098A1" w14:textId="5A884F36" w:rsidR="00FD53EF" w:rsidRPr="000222F2" w:rsidRDefault="00482FC3" w:rsidP="00FD53EF">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4C40A3" w14:textId="63D9EE56" w:rsidR="00FD53EF" w:rsidRPr="000222F2" w:rsidRDefault="00FD53EF" w:rsidP="002770A9">
            <w:pPr>
              <w:pStyle w:val="TAL"/>
              <w:snapToGrid w:val="0"/>
              <w:jc w:val="both"/>
              <w:rPr>
                <w:rFonts w:cs="Arial"/>
                <w:b/>
                <w:szCs w:val="18"/>
              </w:rPr>
            </w:pPr>
            <w:r w:rsidRPr="000222F2">
              <w:rPr>
                <w:rFonts w:cs="Arial"/>
                <w:color w:val="000000"/>
                <w:szCs w:val="18"/>
              </w:rPr>
              <w:t>(completed) DL_2A_n71A_ UL_2A_n71A</w:t>
            </w:r>
          </w:p>
        </w:tc>
      </w:tr>
      <w:tr w:rsidR="00FD53EF" w:rsidRPr="000549BB" w14:paraId="19228287"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E0FC12" w14:textId="471A3E62" w:rsidR="00FD53EF" w:rsidRPr="000222F2" w:rsidRDefault="00FD53EF" w:rsidP="002770A9">
            <w:pPr>
              <w:pStyle w:val="TAL"/>
              <w:snapToGrid w:val="0"/>
              <w:jc w:val="both"/>
              <w:rPr>
                <w:rFonts w:eastAsia="新細明體" w:cs="Arial"/>
                <w:szCs w:val="18"/>
                <w:lang w:eastAsia="zh-TW"/>
              </w:rPr>
            </w:pPr>
            <w:r w:rsidRPr="000222F2">
              <w:rPr>
                <w:rFonts w:cs="Arial"/>
                <w:szCs w:val="18"/>
              </w:rPr>
              <w:t>DC_2A-2A_n41A</w:t>
            </w:r>
          </w:p>
        </w:tc>
        <w:tc>
          <w:tcPr>
            <w:tcW w:w="1559" w:type="dxa"/>
            <w:tcBorders>
              <w:top w:val="single" w:sz="4" w:space="0" w:color="auto"/>
              <w:left w:val="single" w:sz="4" w:space="0" w:color="auto"/>
              <w:bottom w:val="single" w:sz="4" w:space="0" w:color="auto"/>
              <w:right w:val="single" w:sz="4" w:space="0" w:color="auto"/>
            </w:tcBorders>
            <w:vAlign w:val="center"/>
          </w:tcPr>
          <w:p w14:paraId="78332F9A" w14:textId="54D8004E"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5EB62AD1"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D958825" w14:textId="3A9948A9" w:rsidR="00FD53EF" w:rsidRPr="000222F2" w:rsidRDefault="00FD53EF" w:rsidP="002770A9">
            <w:pPr>
              <w:pStyle w:val="TAL"/>
              <w:snapToGrid w:val="0"/>
              <w:jc w:val="both"/>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C949C5A" w14:textId="2585590F" w:rsidR="00FD53EF" w:rsidRPr="000222F2" w:rsidRDefault="00FD53EF" w:rsidP="002770A9">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3F0948" w14:textId="07B649E0" w:rsidR="00FD53EF" w:rsidRPr="000222F2" w:rsidRDefault="00FD53EF" w:rsidP="002770A9">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953C7CE" w14:textId="3A53AB0D" w:rsidR="00FD53EF" w:rsidRPr="000222F2" w:rsidRDefault="0013513C" w:rsidP="00FD53EF">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E24E999" w14:textId="7506C01C" w:rsidR="00FD53EF" w:rsidRPr="000222F2" w:rsidRDefault="00FD53EF" w:rsidP="002770A9">
            <w:pPr>
              <w:pStyle w:val="TAL"/>
              <w:snapToGrid w:val="0"/>
              <w:jc w:val="both"/>
              <w:rPr>
                <w:rFonts w:cs="Arial"/>
                <w:b/>
                <w:szCs w:val="18"/>
              </w:rPr>
            </w:pPr>
            <w:r w:rsidRPr="000222F2">
              <w:rPr>
                <w:rFonts w:cs="Arial"/>
                <w:color w:val="000000"/>
                <w:szCs w:val="18"/>
              </w:rPr>
              <w:t>(completed) DL_2A_n41A_ UL_2A_n41A</w:t>
            </w:r>
          </w:p>
        </w:tc>
      </w:tr>
      <w:tr w:rsidR="00FD53EF" w:rsidRPr="000549BB" w14:paraId="15DEDFC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556953" w14:textId="7D908DD8" w:rsidR="00FD53EF" w:rsidRPr="000222F2" w:rsidRDefault="00FD53EF" w:rsidP="002770A9">
            <w:pPr>
              <w:pStyle w:val="TAL"/>
              <w:snapToGrid w:val="0"/>
              <w:jc w:val="both"/>
              <w:rPr>
                <w:rFonts w:eastAsia="新細明體" w:cs="Arial"/>
                <w:szCs w:val="18"/>
                <w:lang w:eastAsia="zh-TW"/>
              </w:rPr>
            </w:pPr>
            <w:r w:rsidRPr="000222F2">
              <w:rPr>
                <w:rFonts w:cs="Arial"/>
                <w:szCs w:val="18"/>
              </w:rPr>
              <w:t>DC_2C_n71A</w:t>
            </w:r>
          </w:p>
        </w:tc>
        <w:tc>
          <w:tcPr>
            <w:tcW w:w="1559" w:type="dxa"/>
            <w:tcBorders>
              <w:top w:val="single" w:sz="4" w:space="0" w:color="auto"/>
              <w:left w:val="single" w:sz="4" w:space="0" w:color="auto"/>
              <w:bottom w:val="single" w:sz="4" w:space="0" w:color="auto"/>
              <w:right w:val="single" w:sz="4" w:space="0" w:color="auto"/>
            </w:tcBorders>
            <w:vAlign w:val="center"/>
          </w:tcPr>
          <w:p w14:paraId="54B67C1A" w14:textId="2D9E8BAF"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77C3E14F"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0A79B2C" w14:textId="1F04F094" w:rsidR="00FD53EF" w:rsidRPr="000222F2" w:rsidRDefault="00FD53EF" w:rsidP="002770A9">
            <w:pPr>
              <w:pStyle w:val="TAL"/>
              <w:snapToGrid w:val="0"/>
              <w:jc w:val="both"/>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8F8AA0C" w14:textId="1B8E21BA" w:rsidR="00FD53EF" w:rsidRPr="000222F2" w:rsidRDefault="00FD53EF" w:rsidP="002770A9">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66A057A3" w14:textId="36B0ACBF" w:rsidR="00FD53EF" w:rsidRPr="000222F2" w:rsidRDefault="00FD53EF" w:rsidP="002770A9">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304EFAC8" w14:textId="36D5E2CC" w:rsidR="00FD53EF" w:rsidRPr="000222F2" w:rsidRDefault="0013513C" w:rsidP="00FD53EF">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F79A14" w14:textId="511AEE6B" w:rsidR="00FD53EF" w:rsidRPr="000222F2" w:rsidRDefault="00FD53EF" w:rsidP="002770A9">
            <w:pPr>
              <w:pStyle w:val="TAL"/>
              <w:snapToGrid w:val="0"/>
              <w:jc w:val="both"/>
              <w:rPr>
                <w:rFonts w:cs="Arial"/>
                <w:b/>
                <w:szCs w:val="18"/>
              </w:rPr>
            </w:pPr>
            <w:r w:rsidRPr="000222F2">
              <w:rPr>
                <w:rFonts w:cs="Arial"/>
                <w:color w:val="000000"/>
                <w:szCs w:val="18"/>
              </w:rPr>
              <w:t>(completed) DL_2A_n71A_UL_2A_n71A</w:t>
            </w:r>
          </w:p>
        </w:tc>
      </w:tr>
      <w:tr w:rsidR="00FD53EF" w:rsidRPr="000549BB" w14:paraId="2A86EA76"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5B95B7" w14:textId="3D323B24" w:rsidR="00FD53EF" w:rsidRPr="000222F2" w:rsidRDefault="00FD53EF" w:rsidP="002770A9">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39A</w:t>
            </w:r>
            <w:r w:rsidRPr="000222F2">
              <w:rPr>
                <w:rFonts w:cs="Arial"/>
                <w:szCs w:val="18"/>
                <w:lang w:eastAsia="ja-JP"/>
              </w:rPr>
              <w:t>_n</w:t>
            </w:r>
            <w:r w:rsidRPr="000222F2">
              <w:rPr>
                <w:rFonts w:eastAsia="SimSun" w:cs="Arial"/>
                <w:szCs w:val="18"/>
                <w:lang w:val="en-US" w:eastAsia="zh-CN"/>
              </w:rPr>
              <w:t>40A</w:t>
            </w:r>
          </w:p>
        </w:tc>
        <w:tc>
          <w:tcPr>
            <w:tcW w:w="1559" w:type="dxa"/>
            <w:tcBorders>
              <w:top w:val="single" w:sz="4" w:space="0" w:color="auto"/>
              <w:left w:val="single" w:sz="4" w:space="0" w:color="auto"/>
              <w:bottom w:val="single" w:sz="4" w:space="0" w:color="auto"/>
              <w:right w:val="single" w:sz="4" w:space="0" w:color="auto"/>
            </w:tcBorders>
            <w:vAlign w:val="center"/>
          </w:tcPr>
          <w:p w14:paraId="078B647A" w14:textId="4B13B722"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39A</w:t>
            </w:r>
            <w:r w:rsidRPr="000222F2">
              <w:rPr>
                <w:rFonts w:ascii="Arial" w:hAnsi="Arial" w:cs="Arial"/>
                <w:sz w:val="18"/>
                <w:szCs w:val="18"/>
                <w:lang w:eastAsia="ja-JP"/>
              </w:rPr>
              <w:t>_n</w:t>
            </w:r>
            <w:r w:rsidRPr="000222F2">
              <w:rPr>
                <w:rFonts w:ascii="Arial" w:eastAsia="SimSun" w:hAnsi="Arial" w:cs="Arial"/>
                <w:sz w:val="18"/>
                <w:szCs w:val="18"/>
                <w:lang w:val="en-US" w:eastAsia="zh-CN"/>
              </w:rPr>
              <w:t>40A</w:t>
            </w:r>
          </w:p>
        </w:tc>
        <w:tc>
          <w:tcPr>
            <w:tcW w:w="993" w:type="dxa"/>
            <w:tcBorders>
              <w:top w:val="single" w:sz="4" w:space="0" w:color="auto"/>
              <w:left w:val="single" w:sz="4" w:space="0" w:color="auto"/>
              <w:bottom w:val="single" w:sz="4" w:space="0" w:color="auto"/>
              <w:right w:val="single" w:sz="4" w:space="0" w:color="auto"/>
            </w:tcBorders>
            <w:vAlign w:val="center"/>
          </w:tcPr>
          <w:p w14:paraId="099A4B61" w14:textId="4E657223"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4D879F0" w14:textId="77777777" w:rsidR="00FD53EF" w:rsidRPr="000222F2" w:rsidRDefault="00FD53EF" w:rsidP="002770A9">
            <w:pPr>
              <w:pStyle w:val="TAL"/>
              <w:snapToGrid w:val="0"/>
              <w:jc w:val="both"/>
              <w:rPr>
                <w:rFonts w:eastAsia="SimSun" w:cs="Arial"/>
                <w:szCs w:val="18"/>
                <w:lang w:val="en-US" w:eastAsia="zh-CN"/>
              </w:rPr>
            </w:pPr>
            <w:r w:rsidRPr="000222F2">
              <w:rPr>
                <w:rFonts w:eastAsia="SimSun" w:cs="Arial"/>
                <w:szCs w:val="18"/>
                <w:lang w:val="en-US" w:eastAsia="zh-CN"/>
              </w:rPr>
              <w:t>Shengxiang, Guo,</w:t>
            </w:r>
          </w:p>
          <w:p w14:paraId="7F4A7E68" w14:textId="1FCAC222" w:rsidR="00FD53EF" w:rsidRPr="000222F2" w:rsidRDefault="00FD53EF" w:rsidP="002770A9">
            <w:pPr>
              <w:pStyle w:val="TAL"/>
              <w:snapToGrid w:val="0"/>
              <w:jc w:val="both"/>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67E0687F" w14:textId="408652F1" w:rsidR="00FD53EF" w:rsidRPr="000222F2" w:rsidRDefault="00FD53EF" w:rsidP="002770A9">
            <w:pPr>
              <w:pStyle w:val="TAL"/>
              <w:snapToGrid w:val="0"/>
              <w:jc w:val="both"/>
              <w:rPr>
                <w:rFonts w:cs="Arial"/>
                <w:szCs w:val="18"/>
              </w:rPr>
            </w:pPr>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p>
        </w:tc>
        <w:tc>
          <w:tcPr>
            <w:tcW w:w="2268" w:type="dxa"/>
            <w:tcBorders>
              <w:top w:val="single" w:sz="4" w:space="0" w:color="auto"/>
              <w:left w:val="single" w:sz="4" w:space="0" w:color="auto"/>
              <w:bottom w:val="single" w:sz="4" w:space="0" w:color="auto"/>
              <w:right w:val="single" w:sz="4" w:space="0" w:color="auto"/>
            </w:tcBorders>
            <w:vAlign w:val="center"/>
          </w:tcPr>
          <w:p w14:paraId="2715AEC6" w14:textId="7C28B10D" w:rsidR="00FD53EF" w:rsidRPr="000222F2" w:rsidRDefault="00FD53EF" w:rsidP="002770A9">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05DEA538" w14:textId="466A741E" w:rsidR="00FD53EF" w:rsidRPr="000222F2" w:rsidRDefault="005D0E1C" w:rsidP="00FD53EF">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750D2A" w14:textId="3E410C3A" w:rsidR="00FD53EF" w:rsidRPr="000222F2" w:rsidRDefault="00FD53EF" w:rsidP="002770A9">
            <w:pPr>
              <w:pStyle w:val="TAL"/>
              <w:snapToGrid w:val="0"/>
              <w:jc w:val="both"/>
              <w:rPr>
                <w:rFonts w:cs="Arial"/>
                <w:b/>
                <w:szCs w:val="18"/>
              </w:rPr>
            </w:pPr>
            <w:r w:rsidRPr="000222F2">
              <w:rPr>
                <w:rFonts w:eastAsia="SimSun" w:cs="Arial"/>
                <w:szCs w:val="18"/>
                <w:lang w:val="en-US" w:eastAsia="zh-CN"/>
              </w:rPr>
              <w:t>None</w:t>
            </w:r>
          </w:p>
        </w:tc>
      </w:tr>
      <w:tr w:rsidR="00FD53EF" w:rsidRPr="000549BB" w14:paraId="182F7207"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EFE46A" w14:textId="607ED659" w:rsidR="00FD53EF" w:rsidRPr="000222F2" w:rsidRDefault="00FD53EF" w:rsidP="002770A9">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261AB151" w14:textId="7CF206E5"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993" w:type="dxa"/>
            <w:tcBorders>
              <w:top w:val="single" w:sz="4" w:space="0" w:color="auto"/>
              <w:left w:val="single" w:sz="4" w:space="0" w:color="auto"/>
              <w:bottom w:val="single" w:sz="4" w:space="0" w:color="auto"/>
              <w:right w:val="single" w:sz="4" w:space="0" w:color="auto"/>
            </w:tcBorders>
            <w:vAlign w:val="center"/>
          </w:tcPr>
          <w:p w14:paraId="69113F2C" w14:textId="6BFF74FA"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378957" w14:textId="77777777" w:rsidR="00FD53EF" w:rsidRPr="000222F2" w:rsidRDefault="00FD53EF" w:rsidP="002770A9">
            <w:pPr>
              <w:pStyle w:val="TAL"/>
              <w:snapToGrid w:val="0"/>
              <w:jc w:val="both"/>
              <w:rPr>
                <w:rFonts w:eastAsia="SimSun" w:cs="Arial"/>
                <w:szCs w:val="18"/>
                <w:lang w:val="en-US" w:eastAsia="zh-CN"/>
              </w:rPr>
            </w:pPr>
            <w:r w:rsidRPr="000222F2">
              <w:rPr>
                <w:rFonts w:eastAsia="SimSun" w:cs="Arial"/>
                <w:szCs w:val="18"/>
                <w:lang w:val="en-US" w:eastAsia="zh-CN"/>
              </w:rPr>
              <w:t>Shengxiang, Guo,</w:t>
            </w:r>
          </w:p>
          <w:p w14:paraId="55B17784" w14:textId="679CA572" w:rsidR="00FD53EF" w:rsidRPr="000222F2" w:rsidRDefault="00FD53EF" w:rsidP="002770A9">
            <w:pPr>
              <w:pStyle w:val="TAL"/>
              <w:snapToGrid w:val="0"/>
              <w:jc w:val="both"/>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442D873" w14:textId="7F83F441" w:rsidR="00FD53EF" w:rsidRPr="000222F2" w:rsidRDefault="00FD53EF" w:rsidP="002770A9">
            <w:pPr>
              <w:pStyle w:val="TAL"/>
              <w:snapToGrid w:val="0"/>
              <w:jc w:val="both"/>
              <w:rPr>
                <w:rFonts w:cs="Arial"/>
                <w:szCs w:val="18"/>
              </w:rPr>
            </w:pPr>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p>
        </w:tc>
        <w:tc>
          <w:tcPr>
            <w:tcW w:w="2268" w:type="dxa"/>
            <w:tcBorders>
              <w:top w:val="single" w:sz="4" w:space="0" w:color="auto"/>
              <w:left w:val="single" w:sz="4" w:space="0" w:color="auto"/>
              <w:bottom w:val="single" w:sz="4" w:space="0" w:color="auto"/>
              <w:right w:val="single" w:sz="4" w:space="0" w:color="auto"/>
            </w:tcBorders>
            <w:vAlign w:val="center"/>
          </w:tcPr>
          <w:p w14:paraId="637670EB" w14:textId="043E6CC2" w:rsidR="00FD53EF" w:rsidRPr="000222F2" w:rsidRDefault="00FD53EF" w:rsidP="002770A9">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1D6C99A" w14:textId="7CF56BBA" w:rsidR="00FD53EF" w:rsidRPr="000222F2" w:rsidRDefault="00482FC3" w:rsidP="00FD53EF">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00F7CE" w14:textId="2D20EAE1" w:rsidR="00FD53EF" w:rsidRPr="000222F2" w:rsidRDefault="00FD53EF" w:rsidP="002770A9">
            <w:pPr>
              <w:pStyle w:val="TAL"/>
              <w:snapToGrid w:val="0"/>
              <w:jc w:val="both"/>
              <w:rPr>
                <w:rFonts w:cs="Arial"/>
                <w:b/>
                <w:szCs w:val="18"/>
              </w:rPr>
            </w:pPr>
            <w:r w:rsidRPr="000222F2">
              <w:rPr>
                <w:rFonts w:eastAsia="SimSun" w:cs="Arial"/>
                <w:szCs w:val="18"/>
                <w:lang w:val="en-US" w:eastAsia="zh-CN"/>
              </w:rPr>
              <w:t>None</w:t>
            </w:r>
          </w:p>
        </w:tc>
      </w:tr>
      <w:tr w:rsidR="004B3669" w:rsidRPr="000549BB" w14:paraId="1D5A3AA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ECC062" w14:textId="62DF942D" w:rsidR="004B3669" w:rsidRPr="000222F2" w:rsidRDefault="004B3669" w:rsidP="002770A9">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8A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169D561B" w14:textId="36446567"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8A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993" w:type="dxa"/>
            <w:tcBorders>
              <w:top w:val="single" w:sz="4" w:space="0" w:color="auto"/>
              <w:left w:val="single" w:sz="4" w:space="0" w:color="auto"/>
              <w:bottom w:val="single" w:sz="4" w:space="0" w:color="auto"/>
              <w:right w:val="single" w:sz="4" w:space="0" w:color="auto"/>
            </w:tcBorders>
            <w:vAlign w:val="center"/>
          </w:tcPr>
          <w:p w14:paraId="2CFD0FDE" w14:textId="78F2FF33" w:rsidR="004B3669" w:rsidRPr="000222F2" w:rsidRDefault="004B3669" w:rsidP="002770A9">
            <w:pPr>
              <w:snapToGrid w:val="0"/>
              <w:spacing w:after="0"/>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D353F1E" w14:textId="77777777" w:rsidR="004B3669" w:rsidRPr="000222F2" w:rsidRDefault="004B3669" w:rsidP="002770A9">
            <w:pPr>
              <w:pStyle w:val="TAL"/>
              <w:snapToGrid w:val="0"/>
              <w:jc w:val="both"/>
              <w:rPr>
                <w:rFonts w:eastAsia="SimSun" w:cs="Arial"/>
                <w:szCs w:val="18"/>
                <w:lang w:val="en-US" w:eastAsia="zh-CN"/>
              </w:rPr>
            </w:pPr>
            <w:r w:rsidRPr="000222F2">
              <w:rPr>
                <w:rFonts w:eastAsia="SimSun" w:cs="Arial"/>
                <w:szCs w:val="18"/>
                <w:lang w:val="en-US" w:eastAsia="zh-CN"/>
              </w:rPr>
              <w:t>Shengxiang, Guo,</w:t>
            </w:r>
          </w:p>
          <w:p w14:paraId="03568B1F" w14:textId="1EC3117B" w:rsidR="004B3669" w:rsidRPr="000222F2" w:rsidRDefault="004B3669" w:rsidP="002770A9">
            <w:pPr>
              <w:pStyle w:val="TAL"/>
              <w:snapToGrid w:val="0"/>
              <w:jc w:val="both"/>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A23E514" w14:textId="3C825C46" w:rsidR="004B3669" w:rsidRPr="000222F2" w:rsidRDefault="004B3669" w:rsidP="002770A9">
            <w:pPr>
              <w:pStyle w:val="TAL"/>
              <w:snapToGrid w:val="0"/>
              <w:jc w:val="both"/>
              <w:rPr>
                <w:rFonts w:cs="Arial"/>
                <w:szCs w:val="18"/>
              </w:rPr>
            </w:pPr>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p>
        </w:tc>
        <w:tc>
          <w:tcPr>
            <w:tcW w:w="2268" w:type="dxa"/>
            <w:tcBorders>
              <w:top w:val="single" w:sz="4" w:space="0" w:color="auto"/>
              <w:left w:val="single" w:sz="4" w:space="0" w:color="auto"/>
              <w:bottom w:val="single" w:sz="4" w:space="0" w:color="auto"/>
              <w:right w:val="single" w:sz="4" w:space="0" w:color="auto"/>
            </w:tcBorders>
            <w:vAlign w:val="center"/>
          </w:tcPr>
          <w:p w14:paraId="3E17E850" w14:textId="701AB2EF" w:rsidR="004B3669" w:rsidRPr="000222F2" w:rsidRDefault="004B3669" w:rsidP="002770A9">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363819CF" w14:textId="6E32ADB0" w:rsidR="004B3669" w:rsidRPr="00FD53EF" w:rsidRDefault="008854CF" w:rsidP="002770A9">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142DE63" w14:textId="3E86A2E3" w:rsidR="004B3669" w:rsidRPr="000222F2" w:rsidRDefault="004B3669" w:rsidP="002770A9">
            <w:pPr>
              <w:pStyle w:val="TAL"/>
              <w:snapToGrid w:val="0"/>
              <w:jc w:val="both"/>
              <w:rPr>
                <w:rFonts w:cs="Arial"/>
                <w:b/>
                <w:szCs w:val="18"/>
              </w:rPr>
            </w:pPr>
            <w:r w:rsidRPr="000222F2">
              <w:rPr>
                <w:rFonts w:eastAsia="SimSun" w:cs="Arial"/>
                <w:szCs w:val="18"/>
                <w:lang w:val="en-US" w:eastAsia="zh-CN"/>
              </w:rPr>
              <w:t>None</w:t>
            </w:r>
          </w:p>
        </w:tc>
      </w:tr>
      <w:tr w:rsidR="002C0A00" w:rsidRPr="000549BB" w14:paraId="3471801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2E3C4B" w14:textId="5D3605BF" w:rsidR="002C0A00" w:rsidRPr="000222F2" w:rsidRDefault="002C0A00" w:rsidP="002770A9">
            <w:pPr>
              <w:pStyle w:val="TAL"/>
              <w:snapToGrid w:val="0"/>
              <w:jc w:val="both"/>
              <w:rPr>
                <w:rFonts w:cs="Arial"/>
                <w:szCs w:val="18"/>
                <w:lang w:eastAsia="ja-JP"/>
              </w:rPr>
            </w:pPr>
            <w:r w:rsidRPr="00840CFD">
              <w:rPr>
                <w:rFonts w:cs="Arial"/>
                <w:szCs w:val="18"/>
                <w:lang w:eastAsia="ja-JP"/>
              </w:rPr>
              <w:t>DC_66A</w:t>
            </w:r>
            <w:r w:rsidRPr="00840CFD">
              <w:rPr>
                <w:rFonts w:cs="Arial"/>
                <w:color w:val="000000"/>
                <w:szCs w:val="18"/>
                <w:lang w:eastAsia="ja-JP"/>
              </w:rPr>
              <w:t>_n78A</w:t>
            </w:r>
          </w:p>
        </w:tc>
        <w:tc>
          <w:tcPr>
            <w:tcW w:w="1559" w:type="dxa"/>
            <w:tcBorders>
              <w:top w:val="single" w:sz="4" w:space="0" w:color="auto"/>
              <w:left w:val="single" w:sz="4" w:space="0" w:color="auto"/>
              <w:bottom w:val="single" w:sz="4" w:space="0" w:color="auto"/>
              <w:right w:val="single" w:sz="4" w:space="0" w:color="auto"/>
            </w:tcBorders>
            <w:vAlign w:val="center"/>
          </w:tcPr>
          <w:p w14:paraId="55CBCCAE" w14:textId="7C876366" w:rsidR="002C0A00" w:rsidRPr="000222F2" w:rsidRDefault="002C0A00" w:rsidP="002770A9">
            <w:pPr>
              <w:snapToGrid w:val="0"/>
              <w:spacing w:after="0"/>
              <w:jc w:val="both"/>
              <w:rPr>
                <w:rFonts w:ascii="Arial" w:hAnsi="Arial" w:cs="Arial"/>
                <w:sz w:val="18"/>
                <w:szCs w:val="18"/>
                <w:lang w:eastAsia="ja-JP"/>
              </w:rPr>
            </w:pPr>
            <w:r w:rsidRPr="00840CFD">
              <w:rPr>
                <w:rFonts w:ascii="Arial" w:hAnsi="Arial" w:cs="Arial"/>
                <w:sz w:val="18"/>
                <w:szCs w:val="18"/>
                <w:lang w:eastAsia="ja-JP"/>
              </w:rPr>
              <w:t>DC_66A</w:t>
            </w:r>
            <w:r>
              <w:rPr>
                <w:rFonts w:ascii="Arial" w:eastAsia="新細明體" w:hAnsi="Arial" w:cs="Arial" w:hint="eastAsia"/>
                <w:sz w:val="18"/>
                <w:szCs w:val="18"/>
                <w:lang w:eastAsia="zh-TW"/>
              </w:rPr>
              <w:t>_</w:t>
            </w:r>
            <w:r w:rsidRPr="00840CFD">
              <w:rPr>
                <w:rFonts w:ascii="Arial" w:hAnsi="Arial" w:cs="Arial"/>
                <w:sz w:val="18"/>
                <w:szCs w:val="18"/>
                <w:lang w:eastAsia="ja-JP"/>
              </w:rPr>
              <w:t>n78A</w:t>
            </w:r>
          </w:p>
        </w:tc>
        <w:tc>
          <w:tcPr>
            <w:tcW w:w="993" w:type="dxa"/>
            <w:tcBorders>
              <w:top w:val="single" w:sz="4" w:space="0" w:color="auto"/>
              <w:left w:val="single" w:sz="4" w:space="0" w:color="auto"/>
              <w:bottom w:val="single" w:sz="4" w:space="0" w:color="auto"/>
              <w:right w:val="single" w:sz="4" w:space="0" w:color="auto"/>
            </w:tcBorders>
            <w:vAlign w:val="center"/>
          </w:tcPr>
          <w:p w14:paraId="06781B56" w14:textId="70FD3949" w:rsidR="002C0A00" w:rsidRPr="000222F2" w:rsidRDefault="002C0A00" w:rsidP="002770A9">
            <w:pPr>
              <w:snapToGrid w:val="0"/>
              <w:spacing w:after="0"/>
              <w:jc w:val="both"/>
              <w:rPr>
                <w:rFonts w:ascii="Arial" w:hAnsi="Arial" w:cs="Arial"/>
                <w:sz w:val="18"/>
                <w:szCs w:val="18"/>
              </w:rPr>
            </w:pPr>
            <w:r w:rsidRPr="00840CFD">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8BD69D7" w14:textId="3D8BA1D3" w:rsidR="002C0A00" w:rsidRPr="000222F2" w:rsidRDefault="002C0A00" w:rsidP="002770A9">
            <w:pPr>
              <w:pStyle w:val="TAL"/>
              <w:snapToGrid w:val="0"/>
              <w:jc w:val="both"/>
              <w:rPr>
                <w:rFonts w:eastAsia="SimSun" w:cs="Arial"/>
                <w:szCs w:val="18"/>
                <w:lang w:val="en-US" w:eastAsia="zh-CN"/>
              </w:rPr>
            </w:pPr>
            <w:r w:rsidRPr="00840CFD">
              <w:rPr>
                <w:rFonts w:eastAsia="新細明體" w:cs="Arial"/>
                <w:szCs w:val="18"/>
                <w:lang w:eastAsia="zh-TW"/>
              </w:rPr>
              <w:t>Paul Rayment, Bell Mobility</w:t>
            </w:r>
          </w:p>
        </w:tc>
        <w:tc>
          <w:tcPr>
            <w:tcW w:w="2410" w:type="dxa"/>
            <w:tcBorders>
              <w:top w:val="single" w:sz="4" w:space="0" w:color="auto"/>
              <w:left w:val="single" w:sz="4" w:space="0" w:color="auto"/>
              <w:bottom w:val="single" w:sz="4" w:space="0" w:color="auto"/>
              <w:right w:val="single" w:sz="4" w:space="0" w:color="auto"/>
            </w:tcBorders>
            <w:vAlign w:val="center"/>
          </w:tcPr>
          <w:p w14:paraId="25922E68" w14:textId="30CC02AE" w:rsidR="002C0A00" w:rsidRPr="000222F2" w:rsidRDefault="002C0A00" w:rsidP="002770A9">
            <w:pPr>
              <w:pStyle w:val="TAL"/>
              <w:snapToGrid w:val="0"/>
              <w:jc w:val="both"/>
              <w:rPr>
                <w:rFonts w:eastAsia="SimSun" w:cs="Arial"/>
                <w:szCs w:val="18"/>
                <w:lang w:val="en-US" w:eastAsia="zh-CN"/>
              </w:rPr>
            </w:pPr>
            <w:r w:rsidRPr="00840CFD">
              <w:rPr>
                <w:rFonts w:eastAsia="新細明體" w:cs="Arial"/>
                <w:szCs w:val="18"/>
                <w:lang w:eastAsia="zh-TW"/>
              </w:rPr>
              <w:t>Paul.rayment@bell.ca</w:t>
            </w:r>
          </w:p>
        </w:tc>
        <w:tc>
          <w:tcPr>
            <w:tcW w:w="2268" w:type="dxa"/>
            <w:tcBorders>
              <w:top w:val="single" w:sz="4" w:space="0" w:color="auto"/>
              <w:left w:val="single" w:sz="4" w:space="0" w:color="auto"/>
              <w:bottom w:val="single" w:sz="4" w:space="0" w:color="auto"/>
              <w:right w:val="single" w:sz="4" w:space="0" w:color="auto"/>
            </w:tcBorders>
            <w:vAlign w:val="center"/>
          </w:tcPr>
          <w:p w14:paraId="740B0254" w14:textId="1D8F9DB0" w:rsidR="002C0A00" w:rsidRPr="000222F2" w:rsidRDefault="002C0A00" w:rsidP="002770A9">
            <w:pPr>
              <w:pStyle w:val="TAL"/>
              <w:snapToGrid w:val="0"/>
              <w:jc w:val="both"/>
              <w:rPr>
                <w:rFonts w:eastAsia="SimSun" w:cs="Arial"/>
                <w:szCs w:val="18"/>
                <w:lang w:val="en-US" w:eastAsia="zh-CN"/>
              </w:rPr>
            </w:pPr>
            <w:r w:rsidRPr="00840CFD">
              <w:rPr>
                <w:rFonts w:eastAsia="新細明體" w:cs="Arial"/>
                <w:szCs w:val="18"/>
                <w:lang w:val="en-US" w:eastAsia="zh-TW"/>
              </w:rPr>
              <w:t>Rogers,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653358" w14:textId="6F16E639" w:rsidR="002C0A00" w:rsidRPr="000222F2" w:rsidRDefault="00804E4C" w:rsidP="002770A9">
            <w:pPr>
              <w:pStyle w:val="TAL"/>
              <w:snapToGrid w:val="0"/>
              <w:jc w:val="both"/>
              <w:rPr>
                <w:rFonts w:eastAsia="SimSun" w:cs="Arial"/>
                <w:szCs w:val="18"/>
                <w:lang w:val="en-US" w:eastAsia="zh-CN"/>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6FA749" w14:textId="25449AC0" w:rsidR="002C0A00" w:rsidRPr="000222F2" w:rsidRDefault="002C0A00" w:rsidP="002770A9">
            <w:pPr>
              <w:pStyle w:val="TAL"/>
              <w:snapToGrid w:val="0"/>
              <w:jc w:val="both"/>
              <w:rPr>
                <w:rFonts w:eastAsia="SimSun" w:cs="Arial"/>
                <w:szCs w:val="18"/>
                <w:lang w:val="en-US" w:eastAsia="zh-CN"/>
              </w:rPr>
            </w:pPr>
            <w:r w:rsidRPr="00840CFD">
              <w:rPr>
                <w:rFonts w:cs="Arial"/>
                <w:szCs w:val="18"/>
                <w:lang w:eastAsia="ja-JP"/>
              </w:rPr>
              <w:t>NONE</w:t>
            </w:r>
          </w:p>
        </w:tc>
      </w:tr>
      <w:tr w:rsidR="004B3669" w:rsidRPr="00AA104D" w14:paraId="60C0302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0E3719" w14:textId="3459E73C" w:rsidR="004B3669" w:rsidRPr="00AA104D" w:rsidRDefault="004B3669" w:rsidP="002770A9">
            <w:pPr>
              <w:pStyle w:val="TAL"/>
              <w:snapToGrid w:val="0"/>
              <w:jc w:val="both"/>
              <w:rPr>
                <w:rFonts w:cs="Arial"/>
                <w:szCs w:val="18"/>
                <w:lang w:eastAsia="ja-JP"/>
              </w:rPr>
            </w:pPr>
            <w:r w:rsidRPr="00AA104D">
              <w:rPr>
                <w:rFonts w:cs="Arial"/>
                <w:color w:val="000000"/>
                <w:szCs w:val="18"/>
              </w:rPr>
              <w:t>DC_71A_n48A</w:t>
            </w:r>
          </w:p>
        </w:tc>
        <w:tc>
          <w:tcPr>
            <w:tcW w:w="1559" w:type="dxa"/>
            <w:tcBorders>
              <w:top w:val="single" w:sz="4" w:space="0" w:color="auto"/>
              <w:left w:val="single" w:sz="4" w:space="0" w:color="auto"/>
              <w:bottom w:val="single" w:sz="4" w:space="0" w:color="auto"/>
              <w:right w:val="single" w:sz="4" w:space="0" w:color="auto"/>
            </w:tcBorders>
            <w:vAlign w:val="center"/>
          </w:tcPr>
          <w:p w14:paraId="3B646CA9" w14:textId="7808B4EC" w:rsidR="004B3669" w:rsidRPr="00AA104D" w:rsidRDefault="004B3669" w:rsidP="002770A9">
            <w:pPr>
              <w:snapToGrid w:val="0"/>
              <w:spacing w:after="0"/>
              <w:jc w:val="both"/>
              <w:rPr>
                <w:rFonts w:ascii="Arial" w:hAnsi="Arial" w:cs="Arial"/>
                <w:sz w:val="18"/>
                <w:szCs w:val="18"/>
                <w:lang w:eastAsia="ja-JP"/>
              </w:rPr>
            </w:pPr>
            <w:r w:rsidRPr="00AA104D">
              <w:rPr>
                <w:rFonts w:ascii="Arial" w:eastAsia="Malgun Gothic" w:hAnsi="Arial" w:cs="Arial"/>
                <w:sz w:val="18"/>
                <w:szCs w:val="18"/>
                <w:lang w:eastAsia="ko-KR"/>
              </w:rPr>
              <w:t>DC_71A_n48A</w:t>
            </w:r>
          </w:p>
        </w:tc>
        <w:tc>
          <w:tcPr>
            <w:tcW w:w="993" w:type="dxa"/>
            <w:tcBorders>
              <w:top w:val="single" w:sz="4" w:space="0" w:color="auto"/>
              <w:left w:val="single" w:sz="4" w:space="0" w:color="auto"/>
              <w:bottom w:val="single" w:sz="4" w:space="0" w:color="auto"/>
              <w:right w:val="single" w:sz="4" w:space="0" w:color="auto"/>
            </w:tcBorders>
            <w:vAlign w:val="center"/>
          </w:tcPr>
          <w:p w14:paraId="16A95A2D" w14:textId="0B825A01" w:rsidR="004B3669" w:rsidRPr="00AA104D"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9F52E76" w14:textId="3E0556A9"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4E0454F6" w14:textId="6DDA6ADB"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173C3105" w14:textId="69036A8B" w:rsidR="004B3669" w:rsidRPr="00AA104D" w:rsidRDefault="004B3669" w:rsidP="002770A9">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p>
        </w:tc>
        <w:tc>
          <w:tcPr>
            <w:tcW w:w="1404" w:type="dxa"/>
            <w:tcBorders>
              <w:top w:val="single" w:sz="4" w:space="0" w:color="auto"/>
              <w:left w:val="single" w:sz="4" w:space="0" w:color="auto"/>
              <w:bottom w:val="single" w:sz="4" w:space="0" w:color="auto"/>
              <w:right w:val="single" w:sz="4" w:space="0" w:color="auto"/>
            </w:tcBorders>
            <w:vAlign w:val="center"/>
          </w:tcPr>
          <w:p w14:paraId="7B314383" w14:textId="413182B4"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BF7E95C" w14:textId="29DF6A60" w:rsidR="004B3669" w:rsidRPr="00AA104D" w:rsidRDefault="004B3669" w:rsidP="002770A9">
            <w:pPr>
              <w:pStyle w:val="TAL"/>
              <w:snapToGrid w:val="0"/>
              <w:jc w:val="both"/>
              <w:rPr>
                <w:rFonts w:eastAsia="SimSun" w:cs="Arial"/>
                <w:szCs w:val="18"/>
                <w:lang w:val="en-US" w:eastAsia="zh-CN"/>
              </w:rPr>
            </w:pPr>
            <w:r w:rsidRPr="00AA104D">
              <w:rPr>
                <w:rFonts w:cs="Arial"/>
                <w:color w:val="000000"/>
                <w:szCs w:val="18"/>
              </w:rPr>
              <w:t>DC_71A_n48A</w:t>
            </w:r>
          </w:p>
        </w:tc>
      </w:tr>
      <w:tr w:rsidR="004B3669" w:rsidRPr="00AA104D" w14:paraId="38559AA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A95FA9" w14:textId="2F86E36C" w:rsidR="004B3669" w:rsidRPr="00AA104D" w:rsidRDefault="004B3669" w:rsidP="002770A9">
            <w:pPr>
              <w:pStyle w:val="TAL"/>
              <w:snapToGrid w:val="0"/>
              <w:jc w:val="both"/>
              <w:rPr>
                <w:rFonts w:cs="Arial"/>
                <w:szCs w:val="18"/>
                <w:lang w:eastAsia="ja-JP"/>
              </w:rPr>
            </w:pPr>
            <w:r w:rsidRPr="00AA104D">
              <w:rPr>
                <w:rFonts w:cs="Arial"/>
                <w:color w:val="000000"/>
                <w:szCs w:val="18"/>
              </w:rPr>
              <w:t>DC_48A_n71A</w:t>
            </w:r>
          </w:p>
        </w:tc>
        <w:tc>
          <w:tcPr>
            <w:tcW w:w="1559" w:type="dxa"/>
            <w:tcBorders>
              <w:top w:val="single" w:sz="4" w:space="0" w:color="auto"/>
              <w:left w:val="single" w:sz="4" w:space="0" w:color="auto"/>
              <w:bottom w:val="single" w:sz="4" w:space="0" w:color="auto"/>
              <w:right w:val="single" w:sz="4" w:space="0" w:color="auto"/>
            </w:tcBorders>
            <w:vAlign w:val="center"/>
          </w:tcPr>
          <w:p w14:paraId="19C79D6E" w14:textId="64CF63D3" w:rsidR="004B3669" w:rsidRPr="00AA104D" w:rsidRDefault="004B3669" w:rsidP="002770A9">
            <w:pPr>
              <w:snapToGrid w:val="0"/>
              <w:spacing w:after="0"/>
              <w:jc w:val="both"/>
              <w:rPr>
                <w:rFonts w:ascii="Arial" w:hAnsi="Arial" w:cs="Arial"/>
                <w:sz w:val="18"/>
                <w:szCs w:val="18"/>
                <w:lang w:eastAsia="ja-JP"/>
              </w:rPr>
            </w:pPr>
            <w:r w:rsidRPr="00AA104D">
              <w:rPr>
                <w:rFonts w:ascii="Arial" w:hAnsi="Arial" w:cs="Arial"/>
                <w:color w:val="000000"/>
                <w:sz w:val="18"/>
                <w:szCs w:val="18"/>
              </w:rPr>
              <w:t>DC_48A_n71A</w:t>
            </w:r>
          </w:p>
        </w:tc>
        <w:tc>
          <w:tcPr>
            <w:tcW w:w="993" w:type="dxa"/>
            <w:tcBorders>
              <w:top w:val="single" w:sz="4" w:space="0" w:color="auto"/>
              <w:left w:val="single" w:sz="4" w:space="0" w:color="auto"/>
              <w:bottom w:val="single" w:sz="4" w:space="0" w:color="auto"/>
              <w:right w:val="single" w:sz="4" w:space="0" w:color="auto"/>
            </w:tcBorders>
            <w:vAlign w:val="center"/>
          </w:tcPr>
          <w:p w14:paraId="19EF3FEF" w14:textId="06DDEB9C" w:rsidR="004B3669" w:rsidRPr="00AA104D"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A74656E" w14:textId="2370139A"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2E63E9E1" w14:textId="1DACB71D"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4A102A10" w14:textId="77AFFA2D" w:rsidR="004B3669" w:rsidRPr="00AA104D" w:rsidRDefault="004B3669" w:rsidP="00B73568">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r w:rsidR="00B73568">
              <w:rPr>
                <w:rFonts w:eastAsia="新細明體" w:cs="Arial" w:hint="eastAsia"/>
                <w:szCs w:val="18"/>
                <w:lang w:val="en-US" w:eastAsia="zh-TW"/>
              </w:rPr>
              <w:t xml:space="preserve">, </w:t>
            </w:r>
            <w:r w:rsidR="00B73568">
              <w:rPr>
                <w:rFonts w:eastAsia="新細明體" w:cs="Arial"/>
                <w:szCs w:val="18"/>
                <w:lang w:val="en-US" w:eastAsia="zh-TW"/>
              </w:rPr>
              <w:t>U.S. Cellular,</w:t>
            </w:r>
            <w:r w:rsidR="00B73568" w:rsidRPr="00B73568">
              <w:rPr>
                <w:rFonts w:eastAsia="新細明體" w:cs="Arial"/>
                <w:szCs w:val="18"/>
                <w:lang w:val="en-US" w:eastAsia="zh-TW"/>
              </w:rPr>
              <w:t xml:space="preserve">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92A9308" w14:textId="78DDBFAC"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1579757" w14:textId="7B009B32" w:rsidR="004B3669" w:rsidRPr="00AA104D" w:rsidRDefault="004B3669" w:rsidP="002770A9">
            <w:pPr>
              <w:pStyle w:val="TAL"/>
              <w:snapToGrid w:val="0"/>
              <w:jc w:val="both"/>
              <w:rPr>
                <w:rFonts w:eastAsia="SimSun" w:cs="Arial"/>
                <w:szCs w:val="18"/>
                <w:lang w:val="en-US" w:eastAsia="zh-CN"/>
              </w:rPr>
            </w:pPr>
            <w:r w:rsidRPr="00AA104D">
              <w:rPr>
                <w:rFonts w:cs="Arial"/>
                <w:color w:val="000000"/>
                <w:szCs w:val="18"/>
              </w:rPr>
              <w:t>DC_48A_n71A</w:t>
            </w:r>
          </w:p>
        </w:tc>
      </w:tr>
      <w:tr w:rsidR="004B3669" w:rsidRPr="00AA104D" w14:paraId="1F68EBE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60E5991" w14:textId="61C711BA" w:rsidR="004B3669" w:rsidRPr="00AA104D" w:rsidRDefault="004B3669" w:rsidP="002770A9">
            <w:pPr>
              <w:pStyle w:val="TAL"/>
              <w:snapToGrid w:val="0"/>
              <w:jc w:val="both"/>
              <w:rPr>
                <w:rFonts w:cs="Arial"/>
                <w:color w:val="000000"/>
                <w:szCs w:val="18"/>
              </w:rPr>
            </w:pPr>
            <w:r w:rsidRPr="00AA104D">
              <w:rPr>
                <w:rFonts w:cs="Arial"/>
                <w:szCs w:val="18"/>
              </w:rPr>
              <w:lastRenderedPageBreak/>
              <w:t>DC_12A_n25A</w:t>
            </w:r>
          </w:p>
        </w:tc>
        <w:tc>
          <w:tcPr>
            <w:tcW w:w="1559" w:type="dxa"/>
            <w:tcBorders>
              <w:top w:val="single" w:sz="4" w:space="0" w:color="auto"/>
              <w:left w:val="single" w:sz="4" w:space="0" w:color="auto"/>
              <w:bottom w:val="single" w:sz="4" w:space="0" w:color="auto"/>
              <w:right w:val="single" w:sz="4" w:space="0" w:color="auto"/>
            </w:tcBorders>
            <w:vAlign w:val="center"/>
          </w:tcPr>
          <w:p w14:paraId="1F8EF3C8" w14:textId="2CFFEC8E" w:rsidR="004B3669" w:rsidRPr="00AA104D" w:rsidRDefault="004B3669" w:rsidP="002770A9">
            <w:pPr>
              <w:snapToGrid w:val="0"/>
              <w:spacing w:after="0"/>
              <w:jc w:val="both"/>
              <w:rPr>
                <w:rFonts w:ascii="Arial" w:hAnsi="Arial" w:cs="Arial"/>
                <w:color w:val="000000"/>
                <w:sz w:val="18"/>
                <w:szCs w:val="18"/>
              </w:rPr>
            </w:pPr>
            <w:r w:rsidRPr="00AA104D">
              <w:rPr>
                <w:rFonts w:ascii="Arial" w:hAnsi="Arial" w:cs="Arial"/>
                <w:sz w:val="18"/>
                <w:szCs w:val="18"/>
              </w:rPr>
              <w:t>DC_12A_n25A</w:t>
            </w:r>
          </w:p>
        </w:tc>
        <w:tc>
          <w:tcPr>
            <w:tcW w:w="993" w:type="dxa"/>
            <w:tcBorders>
              <w:top w:val="single" w:sz="4" w:space="0" w:color="auto"/>
              <w:left w:val="single" w:sz="4" w:space="0" w:color="auto"/>
              <w:bottom w:val="single" w:sz="4" w:space="0" w:color="auto"/>
              <w:right w:val="single" w:sz="4" w:space="0" w:color="auto"/>
            </w:tcBorders>
            <w:vAlign w:val="center"/>
          </w:tcPr>
          <w:p w14:paraId="4A2B0CE8" w14:textId="77777777" w:rsidR="004B3669" w:rsidRPr="00AA104D"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9B0488" w14:textId="062B745B" w:rsidR="004B3669" w:rsidRPr="00AA104D" w:rsidRDefault="004B3669" w:rsidP="002770A9">
            <w:pPr>
              <w:pStyle w:val="TAL"/>
              <w:snapToGrid w:val="0"/>
              <w:jc w:val="both"/>
              <w:rPr>
                <w:rFonts w:eastAsia="新細明體" w:cs="Arial"/>
                <w:szCs w:val="18"/>
                <w:lang w:eastAsia="zh-TW"/>
              </w:rPr>
            </w:pPr>
            <w:r w:rsidRPr="00AA104D">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609D6F6" w14:textId="4C84B55E" w:rsidR="004B3669" w:rsidRPr="00AA104D" w:rsidRDefault="004B3669" w:rsidP="002770A9">
            <w:pPr>
              <w:pStyle w:val="TAL"/>
              <w:snapToGrid w:val="0"/>
              <w:jc w:val="both"/>
              <w:rPr>
                <w:rFonts w:eastAsia="新細明體" w:cs="Arial"/>
                <w:szCs w:val="18"/>
                <w:lang w:eastAsia="zh-TW"/>
              </w:rPr>
            </w:pPr>
            <w:r w:rsidRPr="00AA104D">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2885117" w14:textId="259F6D16" w:rsidR="004B3669" w:rsidRPr="00AA104D" w:rsidRDefault="004B3669" w:rsidP="002770A9">
            <w:pPr>
              <w:pStyle w:val="TAL"/>
              <w:snapToGrid w:val="0"/>
              <w:rPr>
                <w:rFonts w:eastAsia="新細明體" w:cs="Arial"/>
                <w:szCs w:val="18"/>
                <w:lang w:val="en-US" w:eastAsia="zh-TW"/>
              </w:rPr>
            </w:pPr>
            <w:r w:rsidRPr="00AA104D">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29BC244" w14:textId="7028A654" w:rsidR="004B3669" w:rsidRPr="00AA104D" w:rsidRDefault="004B3669" w:rsidP="002770A9">
            <w:pPr>
              <w:pStyle w:val="TAL"/>
              <w:snapToGrid w:val="0"/>
              <w:jc w:val="both"/>
              <w:rPr>
                <w:rFonts w:eastAsia="新細明體" w:cs="Arial"/>
                <w:szCs w:val="18"/>
                <w:lang w:eastAsia="zh-TW"/>
              </w:rPr>
            </w:pPr>
            <w:r w:rsidRPr="00AA104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C785530" w14:textId="6281CD57" w:rsidR="004B3669" w:rsidRPr="00AA104D" w:rsidRDefault="004B3669" w:rsidP="002770A9">
            <w:pPr>
              <w:pStyle w:val="TAL"/>
              <w:snapToGrid w:val="0"/>
              <w:jc w:val="both"/>
              <w:rPr>
                <w:rFonts w:eastAsia="新細明體" w:cs="Arial"/>
                <w:color w:val="000000"/>
                <w:szCs w:val="18"/>
                <w:lang w:eastAsia="zh-TW"/>
              </w:rPr>
            </w:pPr>
            <w:r w:rsidRPr="00AA104D">
              <w:rPr>
                <w:rFonts w:eastAsia="新細明體" w:cs="Arial"/>
                <w:color w:val="000000"/>
                <w:szCs w:val="18"/>
                <w:lang w:eastAsia="zh-TW"/>
              </w:rPr>
              <w:t>None</w:t>
            </w:r>
          </w:p>
        </w:tc>
      </w:tr>
      <w:tr w:rsidR="00604505" w:rsidRPr="00AA104D" w14:paraId="6F0A81F1"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tcPr>
          <w:p w14:paraId="32047C22" w14:textId="3C57E174" w:rsidR="00604505" w:rsidRPr="00AA104D" w:rsidRDefault="00604505" w:rsidP="00604505">
            <w:pPr>
              <w:pStyle w:val="TAL"/>
              <w:snapToGrid w:val="0"/>
              <w:jc w:val="both"/>
              <w:rPr>
                <w:rFonts w:cs="Arial"/>
                <w:szCs w:val="18"/>
              </w:rPr>
            </w:pPr>
            <w:r w:rsidRPr="00280126">
              <w:rPr>
                <w:rFonts w:eastAsia="MS Mincho" w:cs="Arial"/>
                <w:lang w:val="en-US" w:eastAsia="ja-JP"/>
              </w:rPr>
              <w:t>DC_</w:t>
            </w:r>
            <w:r>
              <w:rPr>
                <w:rFonts w:eastAsia="MS Mincho" w:cs="Arial"/>
                <w:lang w:val="en-US" w:eastAsia="ja-JP"/>
              </w:rPr>
              <w:t>2A_n12A</w:t>
            </w:r>
          </w:p>
        </w:tc>
        <w:tc>
          <w:tcPr>
            <w:tcW w:w="1559" w:type="dxa"/>
            <w:tcBorders>
              <w:top w:val="single" w:sz="4" w:space="0" w:color="auto"/>
              <w:left w:val="single" w:sz="4" w:space="0" w:color="auto"/>
              <w:bottom w:val="single" w:sz="4" w:space="0" w:color="auto"/>
              <w:right w:val="single" w:sz="4" w:space="0" w:color="auto"/>
            </w:tcBorders>
          </w:tcPr>
          <w:p w14:paraId="711AE28A" w14:textId="168956CF" w:rsidR="00604505" w:rsidRPr="00AA104D" w:rsidRDefault="00604505" w:rsidP="00604505">
            <w:pPr>
              <w:snapToGrid w:val="0"/>
              <w:spacing w:after="0"/>
              <w:jc w:val="both"/>
              <w:rPr>
                <w:rFonts w:ascii="Arial" w:hAnsi="Arial" w:cs="Arial"/>
                <w:sz w:val="18"/>
                <w:szCs w:val="18"/>
              </w:rPr>
            </w:pPr>
            <w:r w:rsidRPr="00280126">
              <w:rPr>
                <w:rFonts w:ascii="Arial" w:eastAsia="MS Mincho" w:hAnsi="Arial" w:cs="Arial"/>
                <w:sz w:val="18"/>
                <w:lang w:val="en-US" w:eastAsia="ja-JP"/>
              </w:rPr>
              <w:t>DC_</w:t>
            </w:r>
            <w:r>
              <w:rPr>
                <w:rFonts w:ascii="Arial" w:eastAsia="MS Mincho" w:hAnsi="Arial" w:cs="Arial"/>
                <w:sz w:val="18"/>
                <w:lang w:val="en-US" w:eastAsia="ja-JP"/>
              </w:rPr>
              <w:t>2A_n12A</w:t>
            </w:r>
          </w:p>
        </w:tc>
        <w:tc>
          <w:tcPr>
            <w:tcW w:w="993" w:type="dxa"/>
            <w:tcBorders>
              <w:top w:val="single" w:sz="4" w:space="0" w:color="auto"/>
              <w:left w:val="single" w:sz="4" w:space="0" w:color="auto"/>
              <w:bottom w:val="single" w:sz="4" w:space="0" w:color="auto"/>
              <w:right w:val="single" w:sz="4" w:space="0" w:color="auto"/>
            </w:tcBorders>
          </w:tcPr>
          <w:p w14:paraId="2F71CAB2" w14:textId="3E209EBA" w:rsidR="00604505" w:rsidRPr="00AA104D" w:rsidRDefault="00604505" w:rsidP="00604505">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3B79E8F4" w14:textId="0E8BA1AA" w:rsidR="00604505" w:rsidRPr="00AA104D" w:rsidRDefault="00604505" w:rsidP="00604505">
            <w:pPr>
              <w:pStyle w:val="TAL"/>
              <w:snapToGrid w:val="0"/>
              <w:jc w:val="both"/>
              <w:rPr>
                <w:rFonts w:cs="Arial"/>
                <w:szCs w:val="18"/>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4EEAADC2" w14:textId="1DC5A1D8" w:rsidR="00604505" w:rsidRPr="00AA104D" w:rsidRDefault="00604505" w:rsidP="00604505">
            <w:pPr>
              <w:pStyle w:val="TAL"/>
              <w:snapToGrid w:val="0"/>
              <w:jc w:val="both"/>
              <w:rPr>
                <w:rFonts w:cs="Arial"/>
                <w:szCs w:val="18"/>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1C18D281" w14:textId="41DE9FF4" w:rsidR="00604505" w:rsidRPr="00AA104D" w:rsidRDefault="00604505" w:rsidP="00604505">
            <w:pPr>
              <w:pStyle w:val="TAL"/>
              <w:snapToGrid w:val="0"/>
              <w:rPr>
                <w:rFonts w:cs="Arial"/>
                <w:szCs w:val="18"/>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7F506F55" w14:textId="14AB2E3B" w:rsidR="00604505" w:rsidRPr="00AA104D" w:rsidRDefault="00604505" w:rsidP="00604505">
            <w:pPr>
              <w:pStyle w:val="TAL"/>
              <w:snapToGrid w:val="0"/>
              <w:jc w:val="both"/>
              <w:rPr>
                <w:rFonts w:eastAsia="新細明體" w:cs="Arial"/>
                <w:szCs w:val="18"/>
                <w:lang w:eastAsia="zh-TW"/>
              </w:rPr>
            </w:pPr>
            <w:r w:rsidRPr="004A410F">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tcPr>
          <w:p w14:paraId="06195811" w14:textId="77777777" w:rsidR="00604505" w:rsidRDefault="00604505" w:rsidP="00604505">
            <w:pPr>
              <w:pStyle w:val="TAL"/>
              <w:rPr>
                <w:rFonts w:eastAsia="Yu Mincho" w:cs="Arial"/>
                <w:szCs w:val="18"/>
                <w:lang w:eastAsia="ja-JP"/>
              </w:rPr>
            </w:pPr>
            <w:r>
              <w:rPr>
                <w:rFonts w:eastAsia="Yu Mincho" w:cs="Arial"/>
                <w:szCs w:val="18"/>
                <w:lang w:eastAsia="ja-JP"/>
              </w:rPr>
              <w:t>None</w:t>
            </w:r>
          </w:p>
          <w:p w14:paraId="1554345C" w14:textId="77777777" w:rsidR="00604505" w:rsidRDefault="00604505" w:rsidP="00604505">
            <w:pPr>
              <w:pStyle w:val="TAL"/>
              <w:rPr>
                <w:rFonts w:eastAsia="Yu Mincho" w:cs="Arial"/>
                <w:szCs w:val="18"/>
                <w:lang w:eastAsia="ja-JP"/>
              </w:rPr>
            </w:pPr>
          </w:p>
          <w:p w14:paraId="4BCC133A" w14:textId="148FB949" w:rsidR="00604505" w:rsidRPr="00AA104D" w:rsidRDefault="00604505" w:rsidP="00604505">
            <w:pPr>
              <w:pStyle w:val="TAL"/>
              <w:snapToGrid w:val="0"/>
              <w:jc w:val="both"/>
              <w:rPr>
                <w:rFonts w:eastAsia="新細明體" w:cs="Arial"/>
                <w:color w:val="000000"/>
                <w:szCs w:val="18"/>
                <w:lang w:eastAsia="zh-TW"/>
              </w:rPr>
            </w:pPr>
          </w:p>
        </w:tc>
      </w:tr>
      <w:tr w:rsidR="00B73568" w:rsidRPr="00AA104D" w14:paraId="7F9942D7" w14:textId="77777777" w:rsidTr="00604505">
        <w:trPr>
          <w:cantSplit/>
        </w:trPr>
        <w:tc>
          <w:tcPr>
            <w:tcW w:w="2438" w:type="dxa"/>
            <w:gridSpan w:val="2"/>
            <w:tcBorders>
              <w:top w:val="single" w:sz="4" w:space="0" w:color="auto"/>
              <w:left w:val="single" w:sz="4" w:space="0" w:color="auto"/>
              <w:bottom w:val="single" w:sz="4" w:space="0" w:color="auto"/>
              <w:right w:val="single" w:sz="4" w:space="0" w:color="auto"/>
            </w:tcBorders>
          </w:tcPr>
          <w:p w14:paraId="34E141BD" w14:textId="0D4F80F6" w:rsidR="00B73568" w:rsidRPr="00280126" w:rsidRDefault="00B73568" w:rsidP="00B73568">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5A_n12A</w:t>
            </w:r>
          </w:p>
        </w:tc>
        <w:tc>
          <w:tcPr>
            <w:tcW w:w="1559" w:type="dxa"/>
            <w:tcBorders>
              <w:top w:val="single" w:sz="4" w:space="0" w:color="auto"/>
              <w:left w:val="single" w:sz="4" w:space="0" w:color="auto"/>
              <w:bottom w:val="single" w:sz="4" w:space="0" w:color="auto"/>
              <w:right w:val="single" w:sz="4" w:space="0" w:color="auto"/>
            </w:tcBorders>
          </w:tcPr>
          <w:p w14:paraId="40A3B678" w14:textId="3E130800" w:rsidR="00B73568" w:rsidRPr="00280126" w:rsidRDefault="00B73568" w:rsidP="00B73568">
            <w:pPr>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5A_n12A</w:t>
            </w:r>
          </w:p>
        </w:tc>
        <w:tc>
          <w:tcPr>
            <w:tcW w:w="993" w:type="dxa"/>
            <w:tcBorders>
              <w:top w:val="single" w:sz="4" w:space="0" w:color="auto"/>
              <w:left w:val="single" w:sz="4" w:space="0" w:color="auto"/>
              <w:bottom w:val="single" w:sz="4" w:space="0" w:color="auto"/>
              <w:right w:val="single" w:sz="4" w:space="0" w:color="auto"/>
            </w:tcBorders>
          </w:tcPr>
          <w:p w14:paraId="639BE605" w14:textId="77777777" w:rsidR="00B73568" w:rsidRPr="00AA104D" w:rsidRDefault="00B73568"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6ED43225" w14:textId="52728C7B" w:rsidR="00B73568" w:rsidRDefault="00B73568" w:rsidP="00B73568">
            <w:pPr>
              <w:pStyle w:val="TAL"/>
              <w:snapToGrid w:val="0"/>
              <w:jc w:val="both"/>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5D949799" w14:textId="0F842367" w:rsidR="00B73568" w:rsidRDefault="00B73568" w:rsidP="00B73568">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2888A0A0" w14:textId="5B4EDC4A" w:rsidR="00B73568" w:rsidRDefault="00B73568" w:rsidP="00B73568">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1C86DE03" w14:textId="7B65F3B9" w:rsidR="00B73568" w:rsidRPr="004A410F" w:rsidRDefault="00B73568" w:rsidP="00B73568">
            <w:pPr>
              <w:pStyle w:val="TAL"/>
              <w:snapToGrid w:val="0"/>
              <w:jc w:val="both"/>
              <w:rPr>
                <w:rFonts w:eastAsia="新細明體" w:cs="Arial"/>
                <w:szCs w:val="18"/>
                <w:lang w:eastAsia="zh-TW"/>
              </w:rPr>
            </w:pPr>
            <w:r w:rsidRPr="004A410F">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tcPr>
          <w:p w14:paraId="1143EF2E" w14:textId="77777777" w:rsidR="00B73568" w:rsidRDefault="00B73568" w:rsidP="00B73568">
            <w:pPr>
              <w:pStyle w:val="TAL"/>
              <w:rPr>
                <w:rFonts w:eastAsia="Yu Mincho" w:cs="Arial"/>
                <w:szCs w:val="18"/>
                <w:lang w:eastAsia="ja-JP"/>
              </w:rPr>
            </w:pPr>
            <w:r>
              <w:rPr>
                <w:rFonts w:eastAsia="Yu Mincho" w:cs="Arial"/>
                <w:szCs w:val="18"/>
                <w:lang w:eastAsia="ja-JP"/>
              </w:rPr>
              <w:t>None</w:t>
            </w:r>
          </w:p>
          <w:p w14:paraId="763B6BA2" w14:textId="77777777" w:rsidR="00B73568" w:rsidRDefault="00B73568" w:rsidP="00B73568">
            <w:pPr>
              <w:pStyle w:val="TAL"/>
              <w:rPr>
                <w:rFonts w:eastAsia="Yu Mincho" w:cs="Arial"/>
                <w:szCs w:val="18"/>
                <w:lang w:eastAsia="ja-JP"/>
              </w:rPr>
            </w:pPr>
          </w:p>
          <w:p w14:paraId="7CFFE24B" w14:textId="77777777" w:rsidR="00B73568" w:rsidRDefault="00B73568" w:rsidP="00B73568">
            <w:pPr>
              <w:pStyle w:val="TAL"/>
              <w:rPr>
                <w:rFonts w:eastAsia="Yu Mincho" w:cs="Arial"/>
                <w:szCs w:val="18"/>
                <w:lang w:eastAsia="ja-JP"/>
              </w:rPr>
            </w:pPr>
          </w:p>
        </w:tc>
      </w:tr>
      <w:tr w:rsidR="002E544A" w:rsidRPr="00AA104D" w14:paraId="6DC9BB27" w14:textId="77777777" w:rsidTr="00604505">
        <w:trPr>
          <w:cantSplit/>
        </w:trPr>
        <w:tc>
          <w:tcPr>
            <w:tcW w:w="2438" w:type="dxa"/>
            <w:gridSpan w:val="2"/>
            <w:tcBorders>
              <w:top w:val="single" w:sz="4" w:space="0" w:color="auto"/>
              <w:left w:val="single" w:sz="4" w:space="0" w:color="auto"/>
              <w:bottom w:val="single" w:sz="4" w:space="0" w:color="auto"/>
              <w:right w:val="single" w:sz="4" w:space="0" w:color="auto"/>
            </w:tcBorders>
          </w:tcPr>
          <w:p w14:paraId="26617C9D" w14:textId="69680AD3" w:rsidR="002E544A" w:rsidRPr="00280126" w:rsidRDefault="002E544A" w:rsidP="002E544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48A_n5A</w:t>
            </w:r>
          </w:p>
        </w:tc>
        <w:tc>
          <w:tcPr>
            <w:tcW w:w="1559" w:type="dxa"/>
            <w:tcBorders>
              <w:top w:val="single" w:sz="4" w:space="0" w:color="auto"/>
              <w:left w:val="single" w:sz="4" w:space="0" w:color="auto"/>
              <w:bottom w:val="single" w:sz="4" w:space="0" w:color="auto"/>
              <w:right w:val="single" w:sz="4" w:space="0" w:color="auto"/>
            </w:tcBorders>
          </w:tcPr>
          <w:p w14:paraId="04F64970" w14:textId="577420B6" w:rsidR="002E544A" w:rsidRPr="00280126" w:rsidRDefault="002E544A" w:rsidP="002E544A">
            <w:pPr>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48A_n5A</w:t>
            </w:r>
          </w:p>
        </w:tc>
        <w:tc>
          <w:tcPr>
            <w:tcW w:w="993" w:type="dxa"/>
            <w:tcBorders>
              <w:top w:val="single" w:sz="4" w:space="0" w:color="auto"/>
              <w:left w:val="single" w:sz="4" w:space="0" w:color="auto"/>
              <w:bottom w:val="single" w:sz="4" w:space="0" w:color="auto"/>
              <w:right w:val="single" w:sz="4" w:space="0" w:color="auto"/>
            </w:tcBorders>
          </w:tcPr>
          <w:p w14:paraId="776BFC37" w14:textId="77777777" w:rsidR="002E544A" w:rsidRPr="00AA104D" w:rsidRDefault="002E544A" w:rsidP="002E544A">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04B7C278" w14:textId="423ED889" w:rsidR="002E544A" w:rsidRDefault="002E544A" w:rsidP="002E544A">
            <w:pPr>
              <w:pStyle w:val="TAL"/>
              <w:snapToGrid w:val="0"/>
              <w:jc w:val="both"/>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18AC2C12" w14:textId="0005DEDC" w:rsidR="002E544A" w:rsidRDefault="002E544A" w:rsidP="002E544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2023640A" w14:textId="7C433E4A" w:rsidR="002E544A" w:rsidRDefault="002E544A" w:rsidP="002E544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08C1A1A3" w14:textId="3AB988B5" w:rsidR="002E544A" w:rsidRPr="004A410F" w:rsidRDefault="002E544A" w:rsidP="002E544A">
            <w:pPr>
              <w:pStyle w:val="TAL"/>
              <w:snapToGrid w:val="0"/>
              <w:jc w:val="both"/>
              <w:rPr>
                <w:rFonts w:eastAsia="新細明體" w:cs="Arial"/>
                <w:szCs w:val="18"/>
                <w:lang w:eastAsia="zh-TW"/>
              </w:rPr>
            </w:pPr>
            <w:r w:rsidRPr="004A410F">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tcPr>
          <w:p w14:paraId="7ABE57B3" w14:textId="77777777" w:rsidR="002E544A" w:rsidRDefault="002E544A" w:rsidP="002E544A">
            <w:pPr>
              <w:pStyle w:val="TAL"/>
              <w:rPr>
                <w:rFonts w:eastAsia="Yu Mincho" w:cs="Arial"/>
                <w:szCs w:val="18"/>
                <w:lang w:eastAsia="ja-JP"/>
              </w:rPr>
            </w:pPr>
            <w:r>
              <w:rPr>
                <w:rFonts w:eastAsia="Yu Mincho" w:cs="Arial"/>
                <w:szCs w:val="18"/>
                <w:lang w:eastAsia="ja-JP"/>
              </w:rPr>
              <w:t>None</w:t>
            </w:r>
          </w:p>
          <w:p w14:paraId="733766F5" w14:textId="77777777" w:rsidR="002E544A" w:rsidRDefault="002E544A" w:rsidP="002E544A">
            <w:pPr>
              <w:pStyle w:val="TAL"/>
              <w:rPr>
                <w:rFonts w:eastAsia="Yu Mincho" w:cs="Arial"/>
                <w:szCs w:val="18"/>
                <w:lang w:eastAsia="ja-JP"/>
              </w:rPr>
            </w:pPr>
          </w:p>
          <w:p w14:paraId="0762A111" w14:textId="77777777" w:rsidR="002E544A" w:rsidRDefault="002E544A" w:rsidP="002E544A">
            <w:pPr>
              <w:pStyle w:val="TAL"/>
              <w:rPr>
                <w:rFonts w:eastAsia="Yu Mincho" w:cs="Arial"/>
                <w:szCs w:val="18"/>
                <w:lang w:eastAsia="ja-JP"/>
              </w:rPr>
            </w:pPr>
          </w:p>
        </w:tc>
      </w:tr>
      <w:tr w:rsidR="00B73568" w:rsidRPr="00AA104D" w14:paraId="4BEA19FE" w14:textId="77777777" w:rsidTr="00604505">
        <w:trPr>
          <w:cantSplit/>
        </w:trPr>
        <w:tc>
          <w:tcPr>
            <w:tcW w:w="2438" w:type="dxa"/>
            <w:gridSpan w:val="2"/>
            <w:tcBorders>
              <w:top w:val="single" w:sz="4" w:space="0" w:color="auto"/>
              <w:left w:val="single" w:sz="4" w:space="0" w:color="auto"/>
              <w:bottom w:val="single" w:sz="4" w:space="0" w:color="auto"/>
              <w:right w:val="single" w:sz="4" w:space="0" w:color="auto"/>
            </w:tcBorders>
          </w:tcPr>
          <w:p w14:paraId="57705A88" w14:textId="78705D3C" w:rsidR="00B73568" w:rsidRPr="00280126" w:rsidRDefault="00B73568" w:rsidP="00B73568">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48A_n12A</w:t>
            </w:r>
          </w:p>
        </w:tc>
        <w:tc>
          <w:tcPr>
            <w:tcW w:w="1559" w:type="dxa"/>
            <w:tcBorders>
              <w:top w:val="single" w:sz="4" w:space="0" w:color="auto"/>
              <w:left w:val="single" w:sz="4" w:space="0" w:color="auto"/>
              <w:bottom w:val="single" w:sz="4" w:space="0" w:color="auto"/>
              <w:right w:val="single" w:sz="4" w:space="0" w:color="auto"/>
            </w:tcBorders>
          </w:tcPr>
          <w:p w14:paraId="0C4E0800" w14:textId="09B5C3A2" w:rsidR="00B73568" w:rsidRPr="00280126" w:rsidRDefault="00B73568" w:rsidP="00B73568">
            <w:pPr>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48A_n12A</w:t>
            </w:r>
          </w:p>
        </w:tc>
        <w:tc>
          <w:tcPr>
            <w:tcW w:w="993" w:type="dxa"/>
            <w:tcBorders>
              <w:top w:val="single" w:sz="4" w:space="0" w:color="auto"/>
              <w:left w:val="single" w:sz="4" w:space="0" w:color="auto"/>
              <w:bottom w:val="single" w:sz="4" w:space="0" w:color="auto"/>
              <w:right w:val="single" w:sz="4" w:space="0" w:color="auto"/>
            </w:tcBorders>
          </w:tcPr>
          <w:p w14:paraId="28958D64" w14:textId="77777777" w:rsidR="00B73568" w:rsidRPr="00AA104D" w:rsidRDefault="00B73568"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0C5E014F" w14:textId="53D15234" w:rsidR="00B73568" w:rsidRDefault="00B73568" w:rsidP="00B73568">
            <w:pPr>
              <w:pStyle w:val="TAL"/>
              <w:snapToGrid w:val="0"/>
              <w:jc w:val="both"/>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0D64EE39" w14:textId="204B7D1E" w:rsidR="00B73568" w:rsidRDefault="00B73568" w:rsidP="00B73568">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7413AEDC" w14:textId="0B0BB4C7" w:rsidR="00B73568" w:rsidRDefault="00B73568" w:rsidP="00B73568">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22829EE" w14:textId="5B22F7B4" w:rsidR="00B73568" w:rsidRPr="004A410F" w:rsidRDefault="00B73568" w:rsidP="00B73568">
            <w:pPr>
              <w:pStyle w:val="TAL"/>
              <w:snapToGrid w:val="0"/>
              <w:jc w:val="both"/>
              <w:rPr>
                <w:rFonts w:eastAsia="新細明體" w:cs="Arial"/>
                <w:szCs w:val="18"/>
                <w:lang w:eastAsia="zh-TW"/>
              </w:rPr>
            </w:pPr>
            <w:r w:rsidRPr="004A410F">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tcPr>
          <w:p w14:paraId="6785A42E" w14:textId="77777777" w:rsidR="00B73568" w:rsidRDefault="00B73568" w:rsidP="00B73568">
            <w:pPr>
              <w:pStyle w:val="TAL"/>
              <w:rPr>
                <w:rFonts w:eastAsia="Yu Mincho" w:cs="Arial"/>
                <w:szCs w:val="18"/>
                <w:lang w:eastAsia="ja-JP"/>
              </w:rPr>
            </w:pPr>
            <w:r>
              <w:rPr>
                <w:rFonts w:eastAsia="Yu Mincho" w:cs="Arial"/>
                <w:szCs w:val="18"/>
                <w:lang w:eastAsia="ja-JP"/>
              </w:rPr>
              <w:t>None</w:t>
            </w:r>
          </w:p>
          <w:p w14:paraId="0CF87937" w14:textId="77777777" w:rsidR="00B73568" w:rsidRDefault="00B73568" w:rsidP="00B73568">
            <w:pPr>
              <w:pStyle w:val="TAL"/>
              <w:rPr>
                <w:rFonts w:eastAsia="Yu Mincho" w:cs="Arial"/>
                <w:szCs w:val="18"/>
                <w:lang w:eastAsia="ja-JP"/>
              </w:rPr>
            </w:pPr>
          </w:p>
          <w:p w14:paraId="49DD5A9D" w14:textId="77777777" w:rsidR="00B73568" w:rsidRDefault="00B73568" w:rsidP="00B73568">
            <w:pPr>
              <w:pStyle w:val="TAL"/>
              <w:rPr>
                <w:rFonts w:eastAsia="Yu Mincho" w:cs="Arial"/>
                <w:szCs w:val="18"/>
                <w:lang w:eastAsia="ja-JP"/>
              </w:rPr>
            </w:pPr>
          </w:p>
        </w:tc>
      </w:tr>
      <w:tr w:rsidR="00B73568" w:rsidRPr="00AA104D" w14:paraId="403328E1" w14:textId="77777777" w:rsidTr="00604505">
        <w:trPr>
          <w:cantSplit/>
        </w:trPr>
        <w:tc>
          <w:tcPr>
            <w:tcW w:w="2438" w:type="dxa"/>
            <w:gridSpan w:val="2"/>
            <w:tcBorders>
              <w:top w:val="single" w:sz="4" w:space="0" w:color="auto"/>
              <w:left w:val="single" w:sz="4" w:space="0" w:color="auto"/>
              <w:bottom w:val="single" w:sz="4" w:space="0" w:color="auto"/>
              <w:right w:val="single" w:sz="4" w:space="0" w:color="auto"/>
            </w:tcBorders>
          </w:tcPr>
          <w:p w14:paraId="228DCCE3" w14:textId="1B082EDA" w:rsidR="00B73568" w:rsidRPr="00280126" w:rsidRDefault="00B73568" w:rsidP="00B73568">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66A_n12A</w:t>
            </w:r>
          </w:p>
        </w:tc>
        <w:tc>
          <w:tcPr>
            <w:tcW w:w="1559" w:type="dxa"/>
            <w:tcBorders>
              <w:top w:val="single" w:sz="4" w:space="0" w:color="auto"/>
              <w:left w:val="single" w:sz="4" w:space="0" w:color="auto"/>
              <w:bottom w:val="single" w:sz="4" w:space="0" w:color="auto"/>
              <w:right w:val="single" w:sz="4" w:space="0" w:color="auto"/>
            </w:tcBorders>
          </w:tcPr>
          <w:p w14:paraId="34F9D571" w14:textId="23FA169F" w:rsidR="00B73568" w:rsidRPr="00280126" w:rsidRDefault="00B73568" w:rsidP="00B73568">
            <w:pPr>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66A_n12A</w:t>
            </w:r>
          </w:p>
        </w:tc>
        <w:tc>
          <w:tcPr>
            <w:tcW w:w="993" w:type="dxa"/>
            <w:tcBorders>
              <w:top w:val="single" w:sz="4" w:space="0" w:color="auto"/>
              <w:left w:val="single" w:sz="4" w:space="0" w:color="auto"/>
              <w:bottom w:val="single" w:sz="4" w:space="0" w:color="auto"/>
              <w:right w:val="single" w:sz="4" w:space="0" w:color="auto"/>
            </w:tcBorders>
          </w:tcPr>
          <w:p w14:paraId="6F7E13A2" w14:textId="77777777" w:rsidR="00B73568" w:rsidRPr="00AA104D" w:rsidRDefault="00B73568"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52C427E9" w14:textId="39FE1278" w:rsidR="00B73568" w:rsidRDefault="00B73568" w:rsidP="00B73568">
            <w:pPr>
              <w:pStyle w:val="TAL"/>
              <w:snapToGrid w:val="0"/>
              <w:jc w:val="both"/>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4A3BEB70" w14:textId="63176008" w:rsidR="00B73568" w:rsidRDefault="00B73568" w:rsidP="00B73568">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77C400B3" w14:textId="12CBF5F7" w:rsidR="00B73568" w:rsidRDefault="00B73568" w:rsidP="00B73568">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55BCB23" w14:textId="35A7BD27" w:rsidR="00B73568" w:rsidRPr="004A410F" w:rsidRDefault="00B73568" w:rsidP="00B73568">
            <w:pPr>
              <w:pStyle w:val="TAL"/>
              <w:snapToGrid w:val="0"/>
              <w:jc w:val="both"/>
              <w:rPr>
                <w:rFonts w:eastAsia="新細明體" w:cs="Arial"/>
                <w:szCs w:val="18"/>
                <w:lang w:eastAsia="zh-TW"/>
              </w:rPr>
            </w:pPr>
            <w:r w:rsidRPr="004A410F">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tcPr>
          <w:p w14:paraId="7F105263" w14:textId="77777777" w:rsidR="00B73568" w:rsidRDefault="00B73568" w:rsidP="00B73568">
            <w:pPr>
              <w:pStyle w:val="TAL"/>
              <w:rPr>
                <w:rFonts w:eastAsia="Yu Mincho" w:cs="Arial"/>
                <w:szCs w:val="18"/>
                <w:lang w:eastAsia="ja-JP"/>
              </w:rPr>
            </w:pPr>
            <w:r>
              <w:rPr>
                <w:rFonts w:eastAsia="Yu Mincho" w:cs="Arial"/>
                <w:szCs w:val="18"/>
                <w:lang w:eastAsia="ja-JP"/>
              </w:rPr>
              <w:t>None</w:t>
            </w:r>
          </w:p>
          <w:p w14:paraId="30359C46" w14:textId="77777777" w:rsidR="00B73568" w:rsidRDefault="00B73568" w:rsidP="00B73568">
            <w:pPr>
              <w:pStyle w:val="TAL"/>
              <w:rPr>
                <w:rFonts w:eastAsia="Yu Mincho" w:cs="Arial"/>
                <w:szCs w:val="18"/>
                <w:lang w:eastAsia="ja-JP"/>
              </w:rPr>
            </w:pPr>
          </w:p>
          <w:p w14:paraId="1D8CDE26" w14:textId="77777777" w:rsidR="00B73568" w:rsidRDefault="00B73568" w:rsidP="00B73568">
            <w:pPr>
              <w:pStyle w:val="TAL"/>
              <w:rPr>
                <w:rFonts w:eastAsia="Yu Mincho" w:cs="Arial"/>
                <w:szCs w:val="18"/>
                <w:lang w:eastAsia="ja-JP"/>
              </w:rPr>
            </w:pPr>
          </w:p>
        </w:tc>
      </w:tr>
      <w:tr w:rsidR="00606A21" w:rsidRPr="00AA104D" w14:paraId="29A8628A"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C573CF" w14:textId="42E6CA8D" w:rsidR="00606A21" w:rsidRPr="00606A21" w:rsidRDefault="00606A21" w:rsidP="00B73568">
            <w:pPr>
              <w:pStyle w:val="TAL"/>
              <w:snapToGrid w:val="0"/>
              <w:jc w:val="both"/>
              <w:rPr>
                <w:rFonts w:eastAsia="MS Mincho" w:cs="Arial"/>
                <w:szCs w:val="18"/>
                <w:lang w:val="en-US" w:eastAsia="ja-JP"/>
              </w:rPr>
            </w:pPr>
            <w:r w:rsidRPr="00606A21">
              <w:rPr>
                <w:rFonts w:eastAsia="Times New Roman" w:cs="Arial"/>
                <w:color w:val="000000"/>
                <w:szCs w:val="18"/>
              </w:rPr>
              <w:t>DC_5A-5A</w:t>
            </w:r>
            <w:r w:rsidRPr="00606A21">
              <w:rPr>
                <w:rFonts w:cs="Arial"/>
                <w:color w:val="000000"/>
                <w:szCs w:val="18"/>
                <w:lang w:eastAsia="zh-TW"/>
              </w:rPr>
              <w:t>_</w:t>
            </w:r>
            <w:r w:rsidRPr="00606A21">
              <w:rPr>
                <w:rFonts w:eastAsia="Times New Roman" w:cs="Arial"/>
                <w:color w:val="000000"/>
                <w:szCs w:val="18"/>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3EF8CDFA" w14:textId="2AF5581E" w:rsidR="00606A21" w:rsidRPr="00606A21" w:rsidRDefault="00606A21" w:rsidP="00B73568">
            <w:pPr>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n66A</w:t>
            </w:r>
          </w:p>
        </w:tc>
        <w:tc>
          <w:tcPr>
            <w:tcW w:w="993" w:type="dxa"/>
            <w:tcBorders>
              <w:top w:val="single" w:sz="4" w:space="0" w:color="auto"/>
              <w:left w:val="single" w:sz="4" w:space="0" w:color="auto"/>
              <w:bottom w:val="single" w:sz="4" w:space="0" w:color="auto"/>
              <w:right w:val="single" w:sz="4" w:space="0" w:color="auto"/>
            </w:tcBorders>
          </w:tcPr>
          <w:p w14:paraId="6A02BA5F" w14:textId="77777777" w:rsidR="00606A21" w:rsidRPr="00AA104D" w:rsidRDefault="00606A21"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5B4C474" w14:textId="4A7292B3" w:rsidR="00606A21" w:rsidRPr="00606A21" w:rsidRDefault="00606A21" w:rsidP="00B73568">
            <w:pPr>
              <w:pStyle w:val="TAL"/>
              <w:snapToGrid w:val="0"/>
              <w:jc w:val="both"/>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2E145E0" w14:textId="2872C51B" w:rsidR="00606A21" w:rsidRPr="00606A21" w:rsidRDefault="00606A21" w:rsidP="00B73568">
            <w:pPr>
              <w:pStyle w:val="TAL"/>
              <w:snapToGrid w:val="0"/>
              <w:jc w:val="both"/>
              <w:rPr>
                <w:rFonts w:cs="Arial"/>
                <w:szCs w:val="18"/>
                <w:lang w:eastAsia="zh-TW"/>
              </w:rPr>
            </w:pPr>
            <w:hyperlink r:id="rId49" w:history="1">
              <w:r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7424A8A" w14:textId="56005BBF" w:rsidR="00606A21" w:rsidRPr="00606A21" w:rsidRDefault="00606A21" w:rsidP="00B73568">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5325165" w14:textId="4CEA4389" w:rsidR="00606A21" w:rsidRPr="00606A21" w:rsidRDefault="00606A21" w:rsidP="00B73568">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2E5C476" w14:textId="77777777" w:rsidR="00606A21" w:rsidRPr="00606A21" w:rsidRDefault="00606A21" w:rsidP="008E2B08">
            <w:pPr>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5669888D" w14:textId="53AEC40C" w:rsidR="00606A21" w:rsidRPr="00606A21" w:rsidRDefault="00606A21" w:rsidP="00B73568">
            <w:pPr>
              <w:pStyle w:val="TAL"/>
              <w:rPr>
                <w:rFonts w:eastAsia="Yu Mincho" w:cs="Arial"/>
                <w:szCs w:val="18"/>
                <w:lang w:eastAsia="ja-JP"/>
              </w:rPr>
            </w:pPr>
            <w:r w:rsidRPr="00606A21">
              <w:rPr>
                <w:rFonts w:eastAsia="Times New Roman" w:cs="Arial"/>
                <w:color w:val="000000"/>
                <w:szCs w:val="18"/>
              </w:rPr>
              <w:t>DL_5A_n66A_UL_5A_n66A</w:t>
            </w:r>
          </w:p>
        </w:tc>
      </w:tr>
      <w:tr w:rsidR="00606A21" w:rsidRPr="00AA104D" w14:paraId="51857735"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1196A0" w14:textId="21424906" w:rsidR="00606A21" w:rsidRPr="00606A21" w:rsidRDefault="00606A21" w:rsidP="00B73568">
            <w:pPr>
              <w:pStyle w:val="TAL"/>
              <w:snapToGrid w:val="0"/>
              <w:jc w:val="both"/>
              <w:rPr>
                <w:rFonts w:eastAsia="MS Mincho" w:cs="Arial"/>
                <w:szCs w:val="18"/>
                <w:lang w:val="en-US" w:eastAsia="ja-JP"/>
              </w:rPr>
            </w:pPr>
            <w:r w:rsidRPr="00606A21">
              <w:rPr>
                <w:rFonts w:eastAsia="Times New Roman" w:cs="Arial"/>
                <w:color w:val="000000"/>
                <w:szCs w:val="18"/>
              </w:rPr>
              <w:t>DC_5B</w:t>
            </w:r>
            <w:r w:rsidRPr="00606A21">
              <w:rPr>
                <w:rFonts w:cs="Arial"/>
                <w:color w:val="000000"/>
                <w:szCs w:val="18"/>
                <w:lang w:eastAsia="zh-TW"/>
              </w:rPr>
              <w:t>_</w:t>
            </w:r>
            <w:r w:rsidRPr="00606A21">
              <w:rPr>
                <w:rFonts w:eastAsia="Times New Roman" w:cs="Arial"/>
                <w:color w:val="000000"/>
                <w:szCs w:val="18"/>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52CC3CE9" w14:textId="06F821A8" w:rsidR="00606A21" w:rsidRPr="00606A21" w:rsidRDefault="00606A21" w:rsidP="00B73568">
            <w:pPr>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n66A</w:t>
            </w:r>
          </w:p>
        </w:tc>
        <w:tc>
          <w:tcPr>
            <w:tcW w:w="993" w:type="dxa"/>
            <w:tcBorders>
              <w:top w:val="single" w:sz="4" w:space="0" w:color="auto"/>
              <w:left w:val="single" w:sz="4" w:space="0" w:color="auto"/>
              <w:bottom w:val="single" w:sz="4" w:space="0" w:color="auto"/>
              <w:right w:val="single" w:sz="4" w:space="0" w:color="auto"/>
            </w:tcBorders>
          </w:tcPr>
          <w:p w14:paraId="004986BF" w14:textId="77777777" w:rsidR="00606A21" w:rsidRPr="00AA104D" w:rsidRDefault="00606A21"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FC30789" w14:textId="72A3F0C0" w:rsidR="00606A21" w:rsidRPr="00606A21" w:rsidRDefault="00606A21" w:rsidP="00B73568">
            <w:pPr>
              <w:pStyle w:val="TAL"/>
              <w:snapToGrid w:val="0"/>
              <w:jc w:val="both"/>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804C474" w14:textId="1657E146" w:rsidR="00606A21" w:rsidRPr="00606A21" w:rsidRDefault="00606A21" w:rsidP="00B73568">
            <w:pPr>
              <w:pStyle w:val="TAL"/>
              <w:snapToGrid w:val="0"/>
              <w:jc w:val="both"/>
              <w:rPr>
                <w:rFonts w:cs="Arial"/>
                <w:szCs w:val="18"/>
                <w:lang w:eastAsia="zh-TW"/>
              </w:rPr>
            </w:pPr>
            <w:hyperlink r:id="rId50" w:history="1">
              <w:r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9F1420D" w14:textId="446A0715" w:rsidR="00606A21" w:rsidRPr="00606A21" w:rsidRDefault="00606A21" w:rsidP="00B73568">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077FB123" w14:textId="41579017" w:rsidR="00606A21" w:rsidRPr="00606A21" w:rsidRDefault="00606A21" w:rsidP="00B73568">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6279B4C" w14:textId="77777777" w:rsidR="00606A21" w:rsidRPr="00606A21" w:rsidRDefault="00606A21" w:rsidP="008E2B08">
            <w:pPr>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48BB38F9" w14:textId="387D6543" w:rsidR="00606A21" w:rsidRPr="00606A21" w:rsidRDefault="00606A21" w:rsidP="00B73568">
            <w:pPr>
              <w:pStyle w:val="TAL"/>
              <w:rPr>
                <w:rFonts w:eastAsia="Yu Mincho" w:cs="Arial"/>
                <w:szCs w:val="18"/>
                <w:lang w:eastAsia="ja-JP"/>
              </w:rPr>
            </w:pPr>
            <w:r w:rsidRPr="00606A21">
              <w:rPr>
                <w:rFonts w:eastAsia="Times New Roman" w:cs="Arial"/>
                <w:color w:val="000000"/>
                <w:szCs w:val="18"/>
              </w:rPr>
              <w:t>DL_5A_n66A_UL_5A_n66A</w:t>
            </w:r>
          </w:p>
        </w:tc>
      </w:tr>
      <w:tr w:rsidR="00606A21" w:rsidRPr="00AA104D" w14:paraId="63126247"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DDDD6D" w14:textId="782FDF87" w:rsidR="00606A21" w:rsidRPr="00606A21" w:rsidRDefault="00606A21" w:rsidP="00B73568">
            <w:pPr>
              <w:pStyle w:val="TAL"/>
              <w:snapToGrid w:val="0"/>
              <w:jc w:val="both"/>
              <w:rPr>
                <w:rFonts w:eastAsia="MS Mincho" w:cs="Arial"/>
                <w:szCs w:val="18"/>
                <w:lang w:val="en-US" w:eastAsia="ja-JP"/>
              </w:rPr>
            </w:pPr>
            <w:r w:rsidRPr="00606A21">
              <w:rPr>
                <w:rFonts w:eastAsia="Times New Roman" w:cs="Arial"/>
                <w:color w:val="000000"/>
                <w:szCs w:val="18"/>
              </w:rPr>
              <w:t>DC_5A-5A</w:t>
            </w:r>
            <w:r w:rsidRPr="00606A21">
              <w:rPr>
                <w:rFonts w:cs="Arial"/>
                <w:color w:val="000000"/>
                <w:szCs w:val="18"/>
                <w:lang w:eastAsia="zh-TW"/>
              </w:rPr>
              <w:t>_</w:t>
            </w:r>
            <w:r w:rsidRPr="00606A21">
              <w:rPr>
                <w:rFonts w:eastAsia="Times New Roman" w:cs="Arial"/>
                <w:color w:val="000000"/>
                <w:szCs w:val="18"/>
              </w:rPr>
              <w:t>n2A</w:t>
            </w:r>
          </w:p>
        </w:tc>
        <w:tc>
          <w:tcPr>
            <w:tcW w:w="1559" w:type="dxa"/>
            <w:tcBorders>
              <w:top w:val="single" w:sz="4" w:space="0" w:color="auto"/>
              <w:left w:val="single" w:sz="4" w:space="0" w:color="auto"/>
              <w:bottom w:val="single" w:sz="4" w:space="0" w:color="auto"/>
              <w:right w:val="single" w:sz="4" w:space="0" w:color="auto"/>
            </w:tcBorders>
            <w:vAlign w:val="center"/>
          </w:tcPr>
          <w:p w14:paraId="0E846B1A" w14:textId="5F9F3268" w:rsidR="00606A21" w:rsidRPr="00606A21" w:rsidRDefault="00606A21" w:rsidP="00B73568">
            <w:pPr>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n2A</w:t>
            </w:r>
          </w:p>
        </w:tc>
        <w:tc>
          <w:tcPr>
            <w:tcW w:w="993" w:type="dxa"/>
            <w:tcBorders>
              <w:top w:val="single" w:sz="4" w:space="0" w:color="auto"/>
              <w:left w:val="single" w:sz="4" w:space="0" w:color="auto"/>
              <w:bottom w:val="single" w:sz="4" w:space="0" w:color="auto"/>
              <w:right w:val="single" w:sz="4" w:space="0" w:color="auto"/>
            </w:tcBorders>
          </w:tcPr>
          <w:p w14:paraId="090D8962" w14:textId="77777777" w:rsidR="00606A21" w:rsidRPr="00AA104D" w:rsidRDefault="00606A21"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75C2C45" w14:textId="3DA28D16" w:rsidR="00606A21" w:rsidRPr="00606A21" w:rsidRDefault="00606A21" w:rsidP="00B73568">
            <w:pPr>
              <w:pStyle w:val="TAL"/>
              <w:snapToGrid w:val="0"/>
              <w:jc w:val="both"/>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561B51B2" w14:textId="200B655A" w:rsidR="00606A21" w:rsidRPr="00606A21" w:rsidRDefault="00606A21" w:rsidP="00B73568">
            <w:pPr>
              <w:pStyle w:val="TAL"/>
              <w:snapToGrid w:val="0"/>
              <w:jc w:val="both"/>
              <w:rPr>
                <w:rFonts w:cs="Arial"/>
                <w:szCs w:val="18"/>
                <w:lang w:eastAsia="zh-TW"/>
              </w:rPr>
            </w:pPr>
            <w:hyperlink r:id="rId51" w:history="1">
              <w:r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119F274" w14:textId="703BF7CC" w:rsidR="00606A21" w:rsidRPr="00606A21" w:rsidRDefault="00606A21" w:rsidP="00B73568">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0B772F59" w14:textId="3F634FCF" w:rsidR="00606A21" w:rsidRPr="00606A21" w:rsidRDefault="00606A21" w:rsidP="00B73568">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A8D9EB2" w14:textId="77777777" w:rsidR="00606A21" w:rsidRPr="00606A21" w:rsidRDefault="00606A21" w:rsidP="008E2B08">
            <w:pPr>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76602FB0" w14:textId="0DF060DE" w:rsidR="00606A21" w:rsidRPr="00606A21" w:rsidRDefault="00606A21" w:rsidP="00606A21">
            <w:pPr>
              <w:pStyle w:val="TAL"/>
              <w:rPr>
                <w:rFonts w:eastAsia="Yu Mincho" w:cs="Arial"/>
                <w:szCs w:val="18"/>
                <w:lang w:eastAsia="ja-JP"/>
              </w:rPr>
            </w:pPr>
            <w:r w:rsidRPr="00606A21">
              <w:rPr>
                <w:rFonts w:eastAsia="Times New Roman" w:cs="Arial"/>
                <w:color w:val="000000"/>
                <w:szCs w:val="18"/>
              </w:rPr>
              <w:t>DL_5A</w:t>
            </w:r>
            <w:r>
              <w:rPr>
                <w:rFonts w:eastAsia="新細明體" w:cs="Arial" w:hint="eastAsia"/>
                <w:color w:val="000000"/>
                <w:szCs w:val="18"/>
                <w:lang w:eastAsia="zh-TW"/>
              </w:rPr>
              <w:t>_</w:t>
            </w:r>
            <w:r w:rsidRPr="00606A21">
              <w:rPr>
                <w:rFonts w:eastAsia="Times New Roman" w:cs="Arial"/>
                <w:color w:val="000000"/>
                <w:szCs w:val="18"/>
              </w:rPr>
              <w:t>n2A_UL_5A_n2A</w:t>
            </w:r>
          </w:p>
        </w:tc>
      </w:tr>
      <w:tr w:rsidR="00606A21" w:rsidRPr="00AA104D" w14:paraId="2F400DAA"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41AEAF" w14:textId="795D9D10" w:rsidR="00606A21" w:rsidRPr="00606A21" w:rsidRDefault="00606A21" w:rsidP="00B73568">
            <w:pPr>
              <w:pStyle w:val="TAL"/>
              <w:snapToGrid w:val="0"/>
              <w:jc w:val="both"/>
              <w:rPr>
                <w:rFonts w:eastAsia="MS Mincho" w:cs="Arial"/>
                <w:szCs w:val="18"/>
                <w:lang w:val="en-US" w:eastAsia="ja-JP"/>
              </w:rPr>
            </w:pPr>
            <w:r w:rsidRPr="00606A21">
              <w:rPr>
                <w:rFonts w:eastAsia="Times New Roman" w:cs="Arial"/>
                <w:color w:val="000000"/>
                <w:szCs w:val="18"/>
              </w:rPr>
              <w:t>DC_5B</w:t>
            </w:r>
            <w:r w:rsidRPr="00606A21">
              <w:rPr>
                <w:rFonts w:cs="Arial"/>
                <w:color w:val="000000"/>
                <w:szCs w:val="18"/>
                <w:lang w:eastAsia="zh-TW"/>
              </w:rPr>
              <w:t>_</w:t>
            </w:r>
            <w:r w:rsidRPr="00606A21">
              <w:rPr>
                <w:rFonts w:eastAsia="Times New Roman" w:cs="Arial"/>
                <w:color w:val="000000"/>
                <w:szCs w:val="18"/>
              </w:rPr>
              <w:t>n2A</w:t>
            </w:r>
          </w:p>
        </w:tc>
        <w:tc>
          <w:tcPr>
            <w:tcW w:w="1559" w:type="dxa"/>
            <w:tcBorders>
              <w:top w:val="single" w:sz="4" w:space="0" w:color="auto"/>
              <w:left w:val="single" w:sz="4" w:space="0" w:color="auto"/>
              <w:bottom w:val="single" w:sz="4" w:space="0" w:color="auto"/>
              <w:right w:val="single" w:sz="4" w:space="0" w:color="auto"/>
            </w:tcBorders>
            <w:vAlign w:val="center"/>
          </w:tcPr>
          <w:p w14:paraId="6DD73687" w14:textId="175F747D" w:rsidR="00606A21" w:rsidRPr="00606A21" w:rsidRDefault="00606A21" w:rsidP="00B73568">
            <w:pPr>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n2A</w:t>
            </w:r>
          </w:p>
        </w:tc>
        <w:tc>
          <w:tcPr>
            <w:tcW w:w="993" w:type="dxa"/>
            <w:tcBorders>
              <w:top w:val="single" w:sz="4" w:space="0" w:color="auto"/>
              <w:left w:val="single" w:sz="4" w:space="0" w:color="auto"/>
              <w:bottom w:val="single" w:sz="4" w:space="0" w:color="auto"/>
              <w:right w:val="single" w:sz="4" w:space="0" w:color="auto"/>
            </w:tcBorders>
          </w:tcPr>
          <w:p w14:paraId="7453D9C4" w14:textId="77777777" w:rsidR="00606A21" w:rsidRPr="00AA104D" w:rsidRDefault="00606A21"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FD636CD" w14:textId="5EB2A87C" w:rsidR="00606A21" w:rsidRPr="00606A21" w:rsidRDefault="00606A21" w:rsidP="00B73568">
            <w:pPr>
              <w:pStyle w:val="TAL"/>
              <w:snapToGrid w:val="0"/>
              <w:jc w:val="both"/>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8014763" w14:textId="06F67431" w:rsidR="00606A21" w:rsidRPr="00606A21" w:rsidRDefault="00606A21" w:rsidP="00B73568">
            <w:pPr>
              <w:pStyle w:val="TAL"/>
              <w:snapToGrid w:val="0"/>
              <w:jc w:val="both"/>
              <w:rPr>
                <w:rFonts w:cs="Arial"/>
                <w:szCs w:val="18"/>
                <w:lang w:eastAsia="zh-TW"/>
              </w:rPr>
            </w:pPr>
            <w:hyperlink r:id="rId52" w:history="1">
              <w:r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41C96E8" w14:textId="37D438CB" w:rsidR="00606A21" w:rsidRPr="00606A21" w:rsidRDefault="00606A21" w:rsidP="00B73568">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27D5F203" w14:textId="04617B70" w:rsidR="00606A21" w:rsidRPr="00606A21" w:rsidRDefault="00606A21" w:rsidP="00B73568">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03C9EBC" w14:textId="77777777" w:rsidR="00606A21" w:rsidRPr="00606A21" w:rsidRDefault="00606A21" w:rsidP="008E2B08">
            <w:pPr>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55B22B9D" w14:textId="3E52298F" w:rsidR="00606A21" w:rsidRPr="00606A21" w:rsidRDefault="00606A21" w:rsidP="00B73568">
            <w:pPr>
              <w:pStyle w:val="TAL"/>
              <w:rPr>
                <w:rFonts w:eastAsia="Yu Mincho" w:cs="Arial"/>
                <w:szCs w:val="18"/>
                <w:lang w:eastAsia="ja-JP"/>
              </w:rPr>
            </w:pPr>
            <w:r w:rsidRPr="00606A21">
              <w:rPr>
                <w:rFonts w:eastAsia="Times New Roman" w:cs="Arial"/>
                <w:color w:val="000000"/>
                <w:szCs w:val="18"/>
              </w:rPr>
              <w:t>DL_5A</w:t>
            </w:r>
            <w:r>
              <w:rPr>
                <w:rFonts w:eastAsia="新細明體" w:cs="Arial" w:hint="eastAsia"/>
                <w:color w:val="000000"/>
                <w:szCs w:val="18"/>
                <w:lang w:eastAsia="zh-TW"/>
              </w:rPr>
              <w:t>_</w:t>
            </w:r>
            <w:r w:rsidRPr="00606A21">
              <w:rPr>
                <w:rFonts w:eastAsia="Times New Roman" w:cs="Arial"/>
                <w:color w:val="000000"/>
                <w:szCs w:val="18"/>
              </w:rPr>
              <w:t>n2A_UL_5A_n2A</w:t>
            </w:r>
          </w:p>
        </w:tc>
      </w:tr>
      <w:tr w:rsidR="00606A21" w:rsidRPr="00AA104D" w14:paraId="47CF8375"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2CA66B" w14:textId="440494AF" w:rsidR="00606A21" w:rsidRPr="00606A21" w:rsidRDefault="00606A21" w:rsidP="00B73568">
            <w:pPr>
              <w:pStyle w:val="TAL"/>
              <w:snapToGrid w:val="0"/>
              <w:jc w:val="both"/>
              <w:rPr>
                <w:rFonts w:eastAsia="MS Mincho" w:cs="Arial"/>
                <w:szCs w:val="18"/>
                <w:lang w:val="en-US" w:eastAsia="ja-JP"/>
              </w:rPr>
            </w:pPr>
            <w:r w:rsidRPr="00606A21">
              <w:rPr>
                <w:rFonts w:eastAsia="Times New Roman" w:cs="Arial"/>
                <w:szCs w:val="18"/>
              </w:rPr>
              <w:t>DC_2A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3AF9270C" w14:textId="7EC8DD08" w:rsidR="00606A21" w:rsidRPr="00606A21" w:rsidRDefault="00606A21" w:rsidP="00B73568">
            <w:pPr>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DC_2A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993" w:type="dxa"/>
            <w:tcBorders>
              <w:top w:val="single" w:sz="4" w:space="0" w:color="auto"/>
              <w:left w:val="single" w:sz="4" w:space="0" w:color="auto"/>
              <w:bottom w:val="single" w:sz="4" w:space="0" w:color="auto"/>
              <w:right w:val="single" w:sz="4" w:space="0" w:color="auto"/>
            </w:tcBorders>
          </w:tcPr>
          <w:p w14:paraId="035BB87A" w14:textId="77777777" w:rsidR="00606A21" w:rsidRPr="00AA104D" w:rsidRDefault="00606A21"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C0CDE0" w14:textId="11BF5087" w:rsidR="00606A21" w:rsidRPr="00606A21" w:rsidRDefault="00606A21" w:rsidP="00B73568">
            <w:pPr>
              <w:pStyle w:val="TAL"/>
              <w:snapToGrid w:val="0"/>
              <w:jc w:val="both"/>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FA6F500" w14:textId="73810EDA" w:rsidR="00606A21" w:rsidRPr="00606A21" w:rsidRDefault="00606A21" w:rsidP="00B73568">
            <w:pPr>
              <w:pStyle w:val="TAL"/>
              <w:snapToGrid w:val="0"/>
              <w:jc w:val="both"/>
              <w:rPr>
                <w:rFonts w:cs="Arial"/>
                <w:szCs w:val="18"/>
                <w:lang w:eastAsia="zh-TW"/>
              </w:rPr>
            </w:pPr>
            <w:hyperlink r:id="rId53" w:history="1">
              <w:r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311C6C2" w14:textId="3923A9CC" w:rsidR="00606A21" w:rsidRPr="00606A21" w:rsidRDefault="00606A21" w:rsidP="00B73568">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C02DE70" w14:textId="03169599" w:rsidR="00606A21" w:rsidRPr="00606A21" w:rsidRDefault="00606A21" w:rsidP="00B73568">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1256867" w14:textId="77777777" w:rsidR="00606A21" w:rsidRPr="00606A21" w:rsidRDefault="00606A21" w:rsidP="008E2B08">
            <w:pPr>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51C3FFD" w14:textId="39DD5AB6" w:rsidR="00606A21" w:rsidRPr="00606A21" w:rsidRDefault="00606A21" w:rsidP="00B73568">
            <w:pPr>
              <w:pStyle w:val="TAL"/>
              <w:rPr>
                <w:rFonts w:eastAsia="Yu Mincho" w:cs="Arial"/>
                <w:szCs w:val="18"/>
                <w:lang w:eastAsia="ja-JP"/>
              </w:rPr>
            </w:pPr>
            <w:r w:rsidRPr="00606A21">
              <w:rPr>
                <w:rFonts w:eastAsia="Times New Roman" w:cs="Arial"/>
                <w:szCs w:val="18"/>
              </w:rPr>
              <w:t xml:space="preserve"> DL_2A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2A</w:t>
            </w:r>
            <w:r>
              <w:rPr>
                <w:rFonts w:eastAsia="新細明體" w:cs="Arial" w:hint="eastAsia"/>
                <w:color w:val="000000"/>
                <w:szCs w:val="18"/>
                <w:lang w:eastAsia="zh-TW"/>
              </w:rPr>
              <w:t>_</w:t>
            </w:r>
            <w:r w:rsidRPr="00606A21">
              <w:rPr>
                <w:rFonts w:eastAsia="Times New Roman" w:cs="Arial"/>
                <w:szCs w:val="18"/>
              </w:rPr>
              <w:t>n48A</w:t>
            </w:r>
          </w:p>
        </w:tc>
      </w:tr>
      <w:tr w:rsidR="00606A21" w:rsidRPr="00AA104D" w14:paraId="6D765C3B"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0890CD2" w14:textId="7AD4657A" w:rsidR="00606A21" w:rsidRPr="00606A21" w:rsidRDefault="00606A21" w:rsidP="00B73568">
            <w:pPr>
              <w:pStyle w:val="TAL"/>
              <w:snapToGrid w:val="0"/>
              <w:jc w:val="both"/>
              <w:rPr>
                <w:rFonts w:eastAsia="MS Mincho" w:cs="Arial"/>
                <w:szCs w:val="18"/>
                <w:lang w:val="en-US" w:eastAsia="ja-JP"/>
              </w:rPr>
            </w:pPr>
            <w:r w:rsidRPr="00606A21">
              <w:rPr>
                <w:rFonts w:eastAsia="Times New Roman" w:cs="Arial"/>
                <w:szCs w:val="18"/>
              </w:rPr>
              <w:t>DC_5A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24BD878B" w14:textId="4145F6FA" w:rsidR="00606A21" w:rsidRPr="00606A21" w:rsidRDefault="00606A21" w:rsidP="00B73568">
            <w:pPr>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DC_5A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993" w:type="dxa"/>
            <w:tcBorders>
              <w:top w:val="single" w:sz="4" w:space="0" w:color="auto"/>
              <w:left w:val="single" w:sz="4" w:space="0" w:color="auto"/>
              <w:bottom w:val="single" w:sz="4" w:space="0" w:color="auto"/>
              <w:right w:val="single" w:sz="4" w:space="0" w:color="auto"/>
            </w:tcBorders>
          </w:tcPr>
          <w:p w14:paraId="16059C44" w14:textId="77777777" w:rsidR="00606A21" w:rsidRPr="00AA104D" w:rsidRDefault="00606A21"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48A797" w14:textId="712C3BBC" w:rsidR="00606A21" w:rsidRPr="00606A21" w:rsidRDefault="00606A21" w:rsidP="00B73568">
            <w:pPr>
              <w:pStyle w:val="TAL"/>
              <w:snapToGrid w:val="0"/>
              <w:jc w:val="both"/>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E524DF8" w14:textId="48FC94E8" w:rsidR="00606A21" w:rsidRPr="00606A21" w:rsidRDefault="00606A21" w:rsidP="00B73568">
            <w:pPr>
              <w:pStyle w:val="TAL"/>
              <w:snapToGrid w:val="0"/>
              <w:jc w:val="both"/>
              <w:rPr>
                <w:rFonts w:cs="Arial"/>
                <w:szCs w:val="18"/>
                <w:lang w:eastAsia="zh-TW"/>
              </w:rPr>
            </w:pPr>
            <w:hyperlink r:id="rId54" w:history="1">
              <w:r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685F9F0" w14:textId="1CE9718F" w:rsidR="00606A21" w:rsidRPr="00606A21" w:rsidRDefault="00606A21" w:rsidP="00B73568">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7CD233AA" w14:textId="030D3D5D" w:rsidR="00606A21" w:rsidRPr="00606A21" w:rsidRDefault="00606A21" w:rsidP="00B73568">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634DAFB0" w14:textId="77777777" w:rsidR="00606A21" w:rsidRPr="00606A21" w:rsidRDefault="00606A21" w:rsidP="008E2B08">
            <w:pPr>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7150BE7" w14:textId="5A7053C4" w:rsidR="00606A21" w:rsidRPr="00606A21" w:rsidRDefault="00606A21" w:rsidP="00B73568">
            <w:pPr>
              <w:pStyle w:val="TAL"/>
              <w:rPr>
                <w:rFonts w:eastAsia="Yu Mincho" w:cs="Arial"/>
                <w:szCs w:val="18"/>
                <w:lang w:eastAsia="ja-JP"/>
              </w:rPr>
            </w:pPr>
            <w:r w:rsidRPr="00606A21">
              <w:rPr>
                <w:rFonts w:eastAsia="Times New Roman" w:cs="Arial"/>
                <w:szCs w:val="18"/>
              </w:rPr>
              <w:t>DL_5A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_UL_5A_</w:t>
            </w:r>
            <w:r w:rsidRPr="00606A21">
              <w:rPr>
                <w:rFonts w:eastAsia="Times New Roman" w:cs="Arial"/>
                <w:szCs w:val="18"/>
              </w:rPr>
              <w:t>n48A</w:t>
            </w:r>
          </w:p>
        </w:tc>
      </w:tr>
      <w:tr w:rsidR="00606A21" w:rsidRPr="00AA104D" w14:paraId="7D502AA5"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4203EF" w14:textId="34209FD3" w:rsidR="00606A21" w:rsidRPr="00606A21" w:rsidRDefault="00606A21" w:rsidP="00B73568">
            <w:pPr>
              <w:pStyle w:val="TAL"/>
              <w:snapToGrid w:val="0"/>
              <w:jc w:val="both"/>
              <w:rPr>
                <w:rFonts w:eastAsia="MS Mincho" w:cs="Arial"/>
                <w:szCs w:val="18"/>
                <w:lang w:val="en-US" w:eastAsia="ja-JP"/>
              </w:rPr>
            </w:pPr>
            <w:r w:rsidRPr="00606A21">
              <w:rPr>
                <w:rFonts w:eastAsia="Times New Roman" w:cs="Arial"/>
                <w:szCs w:val="18"/>
              </w:rPr>
              <w:t>DC_13A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139DA51E" w14:textId="62A034AC" w:rsidR="00606A21" w:rsidRPr="00606A21" w:rsidRDefault="00606A21" w:rsidP="00B73568">
            <w:pPr>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DC_13A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993" w:type="dxa"/>
            <w:tcBorders>
              <w:top w:val="single" w:sz="4" w:space="0" w:color="auto"/>
              <w:left w:val="single" w:sz="4" w:space="0" w:color="auto"/>
              <w:bottom w:val="single" w:sz="4" w:space="0" w:color="auto"/>
              <w:right w:val="single" w:sz="4" w:space="0" w:color="auto"/>
            </w:tcBorders>
          </w:tcPr>
          <w:p w14:paraId="21D439B4" w14:textId="77777777" w:rsidR="00606A21" w:rsidRPr="00AA104D" w:rsidRDefault="00606A21"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5B68501" w14:textId="32253105" w:rsidR="00606A21" w:rsidRPr="00606A21" w:rsidRDefault="00606A21" w:rsidP="00B73568">
            <w:pPr>
              <w:pStyle w:val="TAL"/>
              <w:snapToGrid w:val="0"/>
              <w:jc w:val="both"/>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61976AB" w14:textId="57D6666E" w:rsidR="00606A21" w:rsidRPr="00606A21" w:rsidRDefault="00606A21" w:rsidP="00B73568">
            <w:pPr>
              <w:pStyle w:val="TAL"/>
              <w:snapToGrid w:val="0"/>
              <w:jc w:val="both"/>
              <w:rPr>
                <w:rFonts w:cs="Arial"/>
                <w:szCs w:val="18"/>
                <w:lang w:eastAsia="zh-TW"/>
              </w:rPr>
            </w:pPr>
            <w:hyperlink r:id="rId55" w:history="1">
              <w:r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9EA48E6" w14:textId="57246D17" w:rsidR="00606A21" w:rsidRPr="00606A21" w:rsidRDefault="00606A21" w:rsidP="00B73568">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BFB8408" w14:textId="14DD099B" w:rsidR="00606A21" w:rsidRPr="00606A21" w:rsidRDefault="00606A21" w:rsidP="00B73568">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0238C47" w14:textId="77777777" w:rsidR="00606A21" w:rsidRPr="00606A21" w:rsidRDefault="00606A21" w:rsidP="008E2B08">
            <w:pPr>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B051700" w14:textId="6ACDD601" w:rsidR="00606A21" w:rsidRPr="00606A21" w:rsidRDefault="00606A21" w:rsidP="00B73568">
            <w:pPr>
              <w:pStyle w:val="TAL"/>
              <w:rPr>
                <w:rFonts w:eastAsia="Yu Mincho" w:cs="Arial"/>
                <w:szCs w:val="18"/>
                <w:lang w:eastAsia="ja-JP"/>
              </w:rPr>
            </w:pPr>
            <w:r w:rsidRPr="00606A21">
              <w:rPr>
                <w:rFonts w:eastAsia="Times New Roman" w:cs="Arial"/>
                <w:szCs w:val="18"/>
              </w:rPr>
              <w:t>DL_13A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13A</w:t>
            </w:r>
            <w:r>
              <w:rPr>
                <w:rFonts w:eastAsia="新細明體" w:cs="Arial" w:hint="eastAsia"/>
                <w:color w:val="000000"/>
                <w:szCs w:val="18"/>
                <w:lang w:eastAsia="zh-TW"/>
              </w:rPr>
              <w:t>_</w:t>
            </w:r>
            <w:r w:rsidRPr="00606A21">
              <w:rPr>
                <w:rFonts w:eastAsia="Times New Roman" w:cs="Arial"/>
                <w:szCs w:val="18"/>
              </w:rPr>
              <w:t>n48A</w:t>
            </w:r>
          </w:p>
        </w:tc>
      </w:tr>
      <w:tr w:rsidR="00606A21" w:rsidRPr="00AA104D" w14:paraId="3EEFF16E"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4C08BC" w14:textId="37118E37" w:rsidR="00606A21" w:rsidRPr="00606A21" w:rsidRDefault="00606A21" w:rsidP="00B73568">
            <w:pPr>
              <w:pStyle w:val="TAL"/>
              <w:snapToGrid w:val="0"/>
              <w:jc w:val="both"/>
              <w:rPr>
                <w:rFonts w:eastAsia="MS Mincho" w:cs="Arial"/>
                <w:szCs w:val="18"/>
                <w:lang w:val="en-US" w:eastAsia="ja-JP"/>
              </w:rPr>
            </w:pPr>
            <w:r w:rsidRPr="00606A21">
              <w:rPr>
                <w:rFonts w:eastAsia="Times New Roman" w:cs="Arial"/>
                <w:szCs w:val="18"/>
              </w:rPr>
              <w:t>DC_66A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48F7EEF6" w14:textId="3789A4C1" w:rsidR="00606A21" w:rsidRPr="00606A21" w:rsidRDefault="00606A21" w:rsidP="00B73568">
            <w:pPr>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993" w:type="dxa"/>
            <w:tcBorders>
              <w:top w:val="single" w:sz="4" w:space="0" w:color="auto"/>
              <w:left w:val="single" w:sz="4" w:space="0" w:color="auto"/>
              <w:bottom w:val="single" w:sz="4" w:space="0" w:color="auto"/>
              <w:right w:val="single" w:sz="4" w:space="0" w:color="auto"/>
            </w:tcBorders>
          </w:tcPr>
          <w:p w14:paraId="6A9724F6" w14:textId="77777777" w:rsidR="00606A21" w:rsidRPr="00AA104D" w:rsidRDefault="00606A21"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371EA27" w14:textId="373995D2" w:rsidR="00606A21" w:rsidRPr="00606A21" w:rsidRDefault="00606A21" w:rsidP="00B73568">
            <w:pPr>
              <w:pStyle w:val="TAL"/>
              <w:snapToGrid w:val="0"/>
              <w:jc w:val="both"/>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430AC85" w14:textId="37355CA7" w:rsidR="00606A21" w:rsidRPr="00606A21" w:rsidRDefault="00606A21" w:rsidP="00B73568">
            <w:pPr>
              <w:pStyle w:val="TAL"/>
              <w:snapToGrid w:val="0"/>
              <w:jc w:val="both"/>
              <w:rPr>
                <w:rFonts w:cs="Arial"/>
                <w:szCs w:val="18"/>
                <w:lang w:eastAsia="zh-TW"/>
              </w:rPr>
            </w:pPr>
            <w:hyperlink r:id="rId56" w:history="1">
              <w:r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A570F54" w14:textId="15303176" w:rsidR="00606A21" w:rsidRPr="00606A21" w:rsidRDefault="00606A21" w:rsidP="00B73568">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58F3FF60" w14:textId="15B96DA2" w:rsidR="00606A21" w:rsidRPr="00606A21" w:rsidRDefault="00606A21" w:rsidP="00B73568">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EEF466A" w14:textId="77777777" w:rsidR="00606A21" w:rsidRPr="00606A21" w:rsidRDefault="00606A21" w:rsidP="008E2B08">
            <w:pPr>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398FB5D" w14:textId="62A933F8" w:rsidR="00606A21" w:rsidRPr="00606A21" w:rsidRDefault="00606A21" w:rsidP="00B73568">
            <w:pPr>
              <w:pStyle w:val="TAL"/>
              <w:rPr>
                <w:rFonts w:eastAsia="Yu Mincho" w:cs="Arial"/>
                <w:szCs w:val="18"/>
                <w:lang w:eastAsia="ja-JP"/>
              </w:rPr>
            </w:pPr>
            <w:r w:rsidRPr="00606A21">
              <w:rPr>
                <w:rFonts w:eastAsia="Times New Roman" w:cs="Arial"/>
                <w:szCs w:val="18"/>
              </w:rPr>
              <w:t>DL_66A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606A21" w:rsidRPr="00AA104D" w14:paraId="3E3ED401"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F5AD91" w14:textId="3682529C" w:rsidR="00606A21" w:rsidRPr="00606A21" w:rsidRDefault="00606A21" w:rsidP="00B73568">
            <w:pPr>
              <w:pStyle w:val="TAL"/>
              <w:snapToGrid w:val="0"/>
              <w:jc w:val="both"/>
              <w:rPr>
                <w:rFonts w:eastAsia="MS Mincho" w:cs="Arial"/>
                <w:szCs w:val="18"/>
                <w:lang w:val="en-US" w:eastAsia="ja-JP"/>
              </w:rPr>
            </w:pPr>
            <w:r w:rsidRPr="00606A21">
              <w:rPr>
                <w:rFonts w:eastAsia="Times New Roman" w:cs="Arial"/>
                <w:szCs w:val="18"/>
              </w:rPr>
              <w:t>DC_66A-66A</w:t>
            </w:r>
            <w:r w:rsidRPr="00606A21">
              <w:rPr>
                <w:rFonts w:cs="Arial"/>
                <w:color w:val="000000"/>
                <w:szCs w:val="18"/>
                <w:lang w:eastAsia="zh-TW"/>
              </w:rPr>
              <w:t>_</w:t>
            </w:r>
            <w:r w:rsidRPr="00606A21">
              <w:rPr>
                <w:rFonts w:eastAsia="Times New Roman" w:cs="Arial"/>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4F10729C" w14:textId="40A803FD" w:rsidR="00606A21" w:rsidRPr="00606A21" w:rsidRDefault="00606A21" w:rsidP="00B73568">
            <w:pPr>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993" w:type="dxa"/>
            <w:tcBorders>
              <w:top w:val="single" w:sz="4" w:space="0" w:color="auto"/>
              <w:left w:val="single" w:sz="4" w:space="0" w:color="auto"/>
              <w:bottom w:val="single" w:sz="4" w:space="0" w:color="auto"/>
              <w:right w:val="single" w:sz="4" w:space="0" w:color="auto"/>
            </w:tcBorders>
          </w:tcPr>
          <w:p w14:paraId="4509A9D5" w14:textId="77777777" w:rsidR="00606A21" w:rsidRPr="00AA104D" w:rsidRDefault="00606A21"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EC51E15" w14:textId="03FB5EA1" w:rsidR="00606A21" w:rsidRPr="00606A21" w:rsidRDefault="00606A21" w:rsidP="00B73568">
            <w:pPr>
              <w:pStyle w:val="TAL"/>
              <w:snapToGrid w:val="0"/>
              <w:jc w:val="both"/>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B1FCCF8" w14:textId="5D69E848" w:rsidR="00606A21" w:rsidRPr="00606A21" w:rsidRDefault="00606A21" w:rsidP="00B73568">
            <w:pPr>
              <w:pStyle w:val="TAL"/>
              <w:snapToGrid w:val="0"/>
              <w:jc w:val="both"/>
              <w:rPr>
                <w:rFonts w:cs="Arial"/>
                <w:szCs w:val="18"/>
                <w:lang w:eastAsia="zh-TW"/>
              </w:rPr>
            </w:pPr>
            <w:hyperlink r:id="rId57" w:history="1">
              <w:r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07088E" w14:textId="4300E8EC" w:rsidR="00606A21" w:rsidRPr="00606A21" w:rsidRDefault="00606A21" w:rsidP="00B73568">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EE00DD8" w14:textId="3C82C5E0" w:rsidR="00606A21" w:rsidRPr="00606A21" w:rsidRDefault="00606A21" w:rsidP="00B73568">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4C32593" w14:textId="77777777" w:rsidR="00606A21" w:rsidRPr="00606A21" w:rsidRDefault="00606A21" w:rsidP="008E2B08">
            <w:pPr>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048004A5" w14:textId="2F03A584" w:rsidR="00606A21" w:rsidRPr="00606A21" w:rsidRDefault="00606A21" w:rsidP="00B73568">
            <w:pPr>
              <w:pStyle w:val="TAL"/>
              <w:rPr>
                <w:rFonts w:eastAsia="Yu Mincho" w:cs="Arial"/>
                <w:szCs w:val="18"/>
                <w:lang w:eastAsia="ja-JP"/>
              </w:rPr>
            </w:pPr>
            <w:r w:rsidRPr="00606A21">
              <w:rPr>
                <w:rFonts w:eastAsia="Times New Roman" w:cs="Arial"/>
                <w:szCs w:val="18"/>
              </w:rPr>
              <w:t>DL_66A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606A21" w:rsidRPr="00AA104D" w14:paraId="4958D7C0"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5FC89B" w14:textId="08ADC82C" w:rsidR="00606A21" w:rsidRPr="00606A21" w:rsidRDefault="00606A21" w:rsidP="00B73568">
            <w:pPr>
              <w:pStyle w:val="TAL"/>
              <w:snapToGrid w:val="0"/>
              <w:jc w:val="both"/>
              <w:rPr>
                <w:rFonts w:eastAsia="MS Mincho" w:cs="Arial"/>
                <w:szCs w:val="18"/>
                <w:lang w:val="en-US" w:eastAsia="ja-JP"/>
              </w:rPr>
            </w:pPr>
            <w:r w:rsidRPr="00606A21">
              <w:rPr>
                <w:rFonts w:eastAsia="Times New Roman" w:cs="Arial"/>
                <w:szCs w:val="18"/>
              </w:rPr>
              <w:t>DC_66A-66A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069FB51C" w14:textId="0DE4E97F" w:rsidR="00606A21" w:rsidRPr="00606A21" w:rsidRDefault="00606A21" w:rsidP="00B73568">
            <w:pPr>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993" w:type="dxa"/>
            <w:tcBorders>
              <w:top w:val="single" w:sz="4" w:space="0" w:color="auto"/>
              <w:left w:val="single" w:sz="4" w:space="0" w:color="auto"/>
              <w:bottom w:val="single" w:sz="4" w:space="0" w:color="auto"/>
              <w:right w:val="single" w:sz="4" w:space="0" w:color="auto"/>
            </w:tcBorders>
          </w:tcPr>
          <w:p w14:paraId="37F39BA2" w14:textId="77777777" w:rsidR="00606A21" w:rsidRPr="00AA104D" w:rsidRDefault="00606A21"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7A672FD" w14:textId="0AA614C2" w:rsidR="00606A21" w:rsidRPr="00606A21" w:rsidRDefault="00606A21" w:rsidP="00B73568">
            <w:pPr>
              <w:pStyle w:val="TAL"/>
              <w:snapToGrid w:val="0"/>
              <w:jc w:val="both"/>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7962548" w14:textId="2076FCEB" w:rsidR="00606A21" w:rsidRPr="00606A21" w:rsidRDefault="00606A21" w:rsidP="00B73568">
            <w:pPr>
              <w:pStyle w:val="TAL"/>
              <w:snapToGrid w:val="0"/>
              <w:jc w:val="both"/>
              <w:rPr>
                <w:rFonts w:cs="Arial"/>
                <w:szCs w:val="18"/>
                <w:lang w:eastAsia="zh-TW"/>
              </w:rPr>
            </w:pPr>
            <w:hyperlink r:id="rId58" w:history="1">
              <w:r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6211F0A" w14:textId="0FD17DD2" w:rsidR="00606A21" w:rsidRPr="00606A21" w:rsidRDefault="00606A21" w:rsidP="00B73568">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3FB07AFB" w14:textId="69674AD6" w:rsidR="00606A21" w:rsidRPr="00606A21" w:rsidRDefault="00606A21" w:rsidP="00B73568">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E848A15" w14:textId="77777777" w:rsidR="00606A21" w:rsidRPr="00606A21" w:rsidRDefault="00606A21" w:rsidP="008E2B08">
            <w:pPr>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706AB96F" w14:textId="2301DCE8" w:rsidR="00606A21" w:rsidRPr="00606A21" w:rsidRDefault="00606A21" w:rsidP="00B73568">
            <w:pPr>
              <w:pStyle w:val="TAL"/>
              <w:rPr>
                <w:rFonts w:eastAsia="Yu Mincho" w:cs="Arial"/>
                <w:szCs w:val="18"/>
                <w:lang w:eastAsia="ja-JP"/>
              </w:rPr>
            </w:pPr>
            <w:r w:rsidRPr="00606A21">
              <w:rPr>
                <w:rFonts w:eastAsia="Times New Roman" w:cs="Arial"/>
                <w:szCs w:val="18"/>
              </w:rPr>
              <w:t>DL_66A-66A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 DL_66A</w:t>
            </w:r>
            <w:r>
              <w:rPr>
                <w:rFonts w:eastAsia="新細明體" w:cs="Arial" w:hint="eastAsia"/>
                <w:color w:val="000000"/>
                <w:szCs w:val="18"/>
                <w:lang w:eastAsia="zh-TW"/>
              </w:rPr>
              <w:t>_</w:t>
            </w:r>
            <w:r w:rsidRPr="00606A21">
              <w:rPr>
                <w:rFonts w:eastAsia="Times New Roman" w:cs="Arial"/>
                <w:szCs w:val="18"/>
              </w:rPr>
              <w:t>n48B</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BF4F69" w:rsidRPr="00BF4F69" w14:paraId="0BB63553"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FB6AED" w14:textId="387FD6C4" w:rsidR="00BF4F69" w:rsidRPr="00BF4F69" w:rsidRDefault="00BF4F69" w:rsidP="00B73568">
            <w:pPr>
              <w:pStyle w:val="TAL"/>
              <w:snapToGrid w:val="0"/>
              <w:jc w:val="both"/>
              <w:rPr>
                <w:rFonts w:eastAsia="MS Mincho" w:cs="Arial"/>
                <w:szCs w:val="18"/>
                <w:lang w:val="en-US" w:eastAsia="ja-JP"/>
              </w:rPr>
            </w:pPr>
            <w:r w:rsidRPr="00BF4F69">
              <w:rPr>
                <w:rFonts w:eastAsia="新細明體" w:cs="Arial"/>
                <w:szCs w:val="18"/>
                <w:lang w:eastAsia="zh-TW"/>
              </w:rPr>
              <w:t>DC_13A_n7A</w:t>
            </w:r>
          </w:p>
        </w:tc>
        <w:tc>
          <w:tcPr>
            <w:tcW w:w="1559" w:type="dxa"/>
            <w:tcBorders>
              <w:top w:val="single" w:sz="4" w:space="0" w:color="auto"/>
              <w:left w:val="single" w:sz="4" w:space="0" w:color="auto"/>
              <w:bottom w:val="single" w:sz="4" w:space="0" w:color="auto"/>
              <w:right w:val="single" w:sz="4" w:space="0" w:color="auto"/>
            </w:tcBorders>
            <w:vAlign w:val="center"/>
          </w:tcPr>
          <w:p w14:paraId="1341D407" w14:textId="1B5EF64C" w:rsidR="00BF4F69" w:rsidRPr="00BF4F69" w:rsidRDefault="00BF4F69" w:rsidP="00B73568">
            <w:pPr>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DC_13A_n7A</w:t>
            </w:r>
          </w:p>
        </w:tc>
        <w:tc>
          <w:tcPr>
            <w:tcW w:w="993" w:type="dxa"/>
            <w:tcBorders>
              <w:top w:val="single" w:sz="4" w:space="0" w:color="auto"/>
              <w:left w:val="single" w:sz="4" w:space="0" w:color="auto"/>
              <w:bottom w:val="single" w:sz="4" w:space="0" w:color="auto"/>
              <w:right w:val="single" w:sz="4" w:space="0" w:color="auto"/>
            </w:tcBorders>
            <w:vAlign w:val="center"/>
          </w:tcPr>
          <w:p w14:paraId="5F6FC06C" w14:textId="1E891532" w:rsidR="00BF4F69" w:rsidRPr="00BF4F69" w:rsidRDefault="00BF4F69"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D35CBB2" w14:textId="087D648A" w:rsidR="00BF4F69" w:rsidRPr="00BF4F69" w:rsidRDefault="00BF4F69" w:rsidP="00B73568">
            <w:pPr>
              <w:pStyle w:val="TAL"/>
              <w:snapToGrid w:val="0"/>
              <w:jc w:val="both"/>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D44B0C" w14:textId="4D86C9FD" w:rsidR="00BF4F69" w:rsidRPr="00BF4F69" w:rsidRDefault="00BF4F69" w:rsidP="00B73568">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24FEDF7" w14:textId="46FFD02B" w:rsidR="00BF4F69" w:rsidRPr="00BF4F69" w:rsidRDefault="00BF4F69" w:rsidP="00B73568">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F68F812" w14:textId="5EE1D29E" w:rsidR="00BF4F69" w:rsidRPr="00BF4F69" w:rsidRDefault="00BF4F69" w:rsidP="00B73568">
            <w:pPr>
              <w:pStyle w:val="TAL"/>
              <w:snapToGrid w:val="0"/>
              <w:jc w:val="both"/>
              <w:rPr>
                <w:rFonts w:eastAsia="新細明體" w:cs="Arial"/>
                <w:szCs w:val="18"/>
                <w:lang w:eastAsia="zh-TW"/>
              </w:rPr>
            </w:pPr>
            <w:r w:rsidRPr="00BF4F69">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9018E20" w14:textId="1859DECD" w:rsidR="00BF4F69" w:rsidRPr="00BF4F69" w:rsidRDefault="00BF4F69" w:rsidP="00B73568">
            <w:pPr>
              <w:pStyle w:val="TAL"/>
              <w:rPr>
                <w:rFonts w:eastAsia="Yu Mincho" w:cs="Arial"/>
                <w:szCs w:val="18"/>
                <w:lang w:eastAsia="ja-JP"/>
              </w:rPr>
            </w:pPr>
            <w:r w:rsidRPr="00BF4F69">
              <w:rPr>
                <w:rFonts w:eastAsia="新細明體" w:cs="Arial"/>
                <w:szCs w:val="18"/>
                <w:lang w:eastAsia="zh-TW"/>
              </w:rPr>
              <w:t>n/a</w:t>
            </w:r>
          </w:p>
        </w:tc>
      </w:tr>
      <w:tr w:rsidR="00BF4F69" w:rsidRPr="00BF4F69" w14:paraId="451B8C03"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7355AC" w14:textId="4EB996C6" w:rsidR="00BF4F69" w:rsidRPr="00BF4F69" w:rsidRDefault="00BF4F69" w:rsidP="00B73568">
            <w:pPr>
              <w:pStyle w:val="TAL"/>
              <w:snapToGrid w:val="0"/>
              <w:jc w:val="both"/>
              <w:rPr>
                <w:rFonts w:eastAsia="MS Mincho" w:cs="Arial"/>
                <w:szCs w:val="18"/>
                <w:lang w:val="en-US" w:eastAsia="ja-JP"/>
              </w:rPr>
            </w:pPr>
            <w:r w:rsidRPr="00BF4F69">
              <w:rPr>
                <w:rFonts w:eastAsia="新細明體" w:cs="Arial"/>
                <w:szCs w:val="18"/>
                <w:lang w:eastAsia="zh-TW"/>
              </w:rPr>
              <w:t>DC_13A_n7(2A)</w:t>
            </w:r>
          </w:p>
        </w:tc>
        <w:tc>
          <w:tcPr>
            <w:tcW w:w="1559" w:type="dxa"/>
            <w:tcBorders>
              <w:top w:val="single" w:sz="4" w:space="0" w:color="auto"/>
              <w:left w:val="single" w:sz="4" w:space="0" w:color="auto"/>
              <w:bottom w:val="single" w:sz="4" w:space="0" w:color="auto"/>
              <w:right w:val="single" w:sz="4" w:space="0" w:color="auto"/>
            </w:tcBorders>
            <w:vAlign w:val="center"/>
          </w:tcPr>
          <w:p w14:paraId="6DAA5676" w14:textId="40DA1514" w:rsidR="00BF4F69" w:rsidRPr="00BF4F69" w:rsidRDefault="00BF4F69" w:rsidP="00B73568">
            <w:pPr>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DC_13A_n7A</w:t>
            </w:r>
          </w:p>
        </w:tc>
        <w:tc>
          <w:tcPr>
            <w:tcW w:w="993" w:type="dxa"/>
            <w:tcBorders>
              <w:top w:val="single" w:sz="4" w:space="0" w:color="auto"/>
              <w:left w:val="single" w:sz="4" w:space="0" w:color="auto"/>
              <w:bottom w:val="single" w:sz="4" w:space="0" w:color="auto"/>
              <w:right w:val="single" w:sz="4" w:space="0" w:color="auto"/>
            </w:tcBorders>
            <w:vAlign w:val="center"/>
          </w:tcPr>
          <w:p w14:paraId="3AC3E8CD" w14:textId="2D9924E4" w:rsidR="00BF4F69" w:rsidRPr="00BF4F69" w:rsidRDefault="00BF4F69"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8C6C4BC" w14:textId="4AC52B6C" w:rsidR="00BF4F69" w:rsidRPr="00BF4F69" w:rsidRDefault="00BF4F69" w:rsidP="00B73568">
            <w:pPr>
              <w:pStyle w:val="TAL"/>
              <w:snapToGrid w:val="0"/>
              <w:jc w:val="both"/>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C7625FB" w14:textId="091FBCFB" w:rsidR="00BF4F69" w:rsidRPr="00BF4F69" w:rsidRDefault="00BF4F69" w:rsidP="00B73568">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B9BE52C" w14:textId="21A1AE7F" w:rsidR="00BF4F69" w:rsidRPr="00BF4F69" w:rsidRDefault="00BF4F69" w:rsidP="00B73568">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6B3C4C4" w14:textId="52AFF249" w:rsidR="00BF4F69" w:rsidRPr="00BF4F69" w:rsidRDefault="00BF4F69" w:rsidP="00B73568">
            <w:pPr>
              <w:pStyle w:val="TAL"/>
              <w:snapToGrid w:val="0"/>
              <w:jc w:val="both"/>
              <w:rPr>
                <w:rFonts w:eastAsia="新細明體" w:cs="Arial"/>
                <w:szCs w:val="18"/>
                <w:lang w:eastAsia="zh-TW"/>
              </w:rPr>
            </w:pPr>
            <w:r w:rsidRPr="00BF4F69">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49906FBD" w14:textId="42EEC48B" w:rsidR="00BF4F69" w:rsidRPr="00BF4F69" w:rsidRDefault="00BF4F69" w:rsidP="00B73568">
            <w:pPr>
              <w:pStyle w:val="TAL"/>
              <w:rPr>
                <w:rFonts w:eastAsia="Yu Mincho" w:cs="Arial"/>
                <w:szCs w:val="18"/>
                <w:lang w:eastAsia="ja-JP"/>
              </w:rPr>
            </w:pPr>
            <w:r w:rsidRPr="00BF4F69">
              <w:rPr>
                <w:rFonts w:eastAsia="新細明體" w:cs="Arial"/>
                <w:szCs w:val="18"/>
                <w:lang w:eastAsia="zh-TW"/>
              </w:rPr>
              <w:t>(new) DC_13A_n7A</w:t>
            </w:r>
          </w:p>
        </w:tc>
      </w:tr>
      <w:tr w:rsidR="00BF4F69" w:rsidRPr="00BF4F69" w14:paraId="14F730CD"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CEA65D" w14:textId="253FDA2A" w:rsidR="00BF4F69" w:rsidRPr="00BF4F69" w:rsidRDefault="00BF4F69" w:rsidP="00B73568">
            <w:pPr>
              <w:pStyle w:val="TAL"/>
              <w:snapToGrid w:val="0"/>
              <w:jc w:val="both"/>
              <w:rPr>
                <w:rFonts w:eastAsia="MS Mincho" w:cs="Arial"/>
                <w:szCs w:val="18"/>
                <w:lang w:val="en-US" w:eastAsia="ja-JP"/>
              </w:rPr>
            </w:pPr>
            <w:r w:rsidRPr="00BF4F69">
              <w:rPr>
                <w:rFonts w:eastAsia="新細明體" w:cs="Arial"/>
                <w:szCs w:val="18"/>
                <w:lang w:eastAsia="zh-TW"/>
              </w:rPr>
              <w:t>DC_13A_n78A</w:t>
            </w:r>
          </w:p>
        </w:tc>
        <w:tc>
          <w:tcPr>
            <w:tcW w:w="1559" w:type="dxa"/>
            <w:tcBorders>
              <w:top w:val="single" w:sz="4" w:space="0" w:color="auto"/>
              <w:left w:val="single" w:sz="4" w:space="0" w:color="auto"/>
              <w:bottom w:val="single" w:sz="4" w:space="0" w:color="auto"/>
              <w:right w:val="single" w:sz="4" w:space="0" w:color="auto"/>
            </w:tcBorders>
            <w:vAlign w:val="center"/>
          </w:tcPr>
          <w:p w14:paraId="13D136B9" w14:textId="1DA150CE" w:rsidR="00BF4F69" w:rsidRPr="00BF4F69" w:rsidRDefault="00BF4F69" w:rsidP="00B73568">
            <w:pPr>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DC_13A_n78A</w:t>
            </w:r>
          </w:p>
        </w:tc>
        <w:tc>
          <w:tcPr>
            <w:tcW w:w="993" w:type="dxa"/>
            <w:tcBorders>
              <w:top w:val="single" w:sz="4" w:space="0" w:color="auto"/>
              <w:left w:val="single" w:sz="4" w:space="0" w:color="auto"/>
              <w:bottom w:val="single" w:sz="4" w:space="0" w:color="auto"/>
              <w:right w:val="single" w:sz="4" w:space="0" w:color="auto"/>
            </w:tcBorders>
            <w:vAlign w:val="center"/>
          </w:tcPr>
          <w:p w14:paraId="5C2D1146" w14:textId="17FCE96C" w:rsidR="00BF4F69" w:rsidRPr="00BF4F69" w:rsidRDefault="00BF4F69"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7FCA1DD" w14:textId="5CF6E328" w:rsidR="00BF4F69" w:rsidRPr="00BF4F69" w:rsidRDefault="00BF4F69" w:rsidP="00B73568">
            <w:pPr>
              <w:pStyle w:val="TAL"/>
              <w:snapToGrid w:val="0"/>
              <w:jc w:val="both"/>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1DA89A8" w14:textId="06756D7F" w:rsidR="00BF4F69" w:rsidRPr="00BF4F69" w:rsidRDefault="00BF4F69" w:rsidP="00B73568">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DFBADC" w14:textId="61F64D31" w:rsidR="00BF4F69" w:rsidRPr="00BF4F69" w:rsidRDefault="00BF4F69" w:rsidP="00B73568">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0790A" w14:textId="40FC4983" w:rsidR="00BF4F69" w:rsidRPr="00BF4F69" w:rsidRDefault="00BF4F69" w:rsidP="00B73568">
            <w:pPr>
              <w:pStyle w:val="TAL"/>
              <w:snapToGrid w:val="0"/>
              <w:jc w:val="both"/>
              <w:rPr>
                <w:rFonts w:eastAsia="新細明體" w:cs="Arial"/>
                <w:szCs w:val="18"/>
                <w:lang w:eastAsia="zh-TW"/>
              </w:rPr>
            </w:pPr>
            <w:r w:rsidRPr="00BF4F69">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C005CDB" w14:textId="299CF1F8" w:rsidR="00BF4F69" w:rsidRPr="00BF4F69" w:rsidRDefault="00BF4F69" w:rsidP="00B73568">
            <w:pPr>
              <w:pStyle w:val="TAL"/>
              <w:rPr>
                <w:rFonts w:eastAsia="Yu Mincho" w:cs="Arial"/>
                <w:szCs w:val="18"/>
                <w:lang w:eastAsia="ja-JP"/>
              </w:rPr>
            </w:pPr>
            <w:r w:rsidRPr="00BF4F69">
              <w:rPr>
                <w:rFonts w:eastAsia="新細明體" w:cs="Arial"/>
                <w:szCs w:val="18"/>
                <w:lang w:eastAsia="zh-TW"/>
              </w:rPr>
              <w:t>n/a</w:t>
            </w:r>
          </w:p>
        </w:tc>
      </w:tr>
      <w:tr w:rsidR="00BF4F69" w:rsidRPr="00BF4F69" w14:paraId="2A84A2D0"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9B16A5" w14:textId="72AEB3E1" w:rsidR="00BF4F69" w:rsidRPr="00BF4F69" w:rsidRDefault="00BF4F69" w:rsidP="00B73568">
            <w:pPr>
              <w:pStyle w:val="TAL"/>
              <w:snapToGrid w:val="0"/>
              <w:jc w:val="both"/>
              <w:rPr>
                <w:rFonts w:eastAsia="MS Mincho" w:cs="Arial"/>
                <w:szCs w:val="18"/>
                <w:lang w:val="en-US" w:eastAsia="ja-JP"/>
              </w:rPr>
            </w:pPr>
            <w:r w:rsidRPr="00BF4F69">
              <w:rPr>
                <w:rFonts w:eastAsia="新細明體" w:cs="Arial"/>
                <w:szCs w:val="18"/>
                <w:lang w:eastAsia="zh-TW"/>
              </w:rPr>
              <w:lastRenderedPageBreak/>
              <w:t>DC_13A_n78(2A)</w:t>
            </w:r>
          </w:p>
        </w:tc>
        <w:tc>
          <w:tcPr>
            <w:tcW w:w="1559" w:type="dxa"/>
            <w:tcBorders>
              <w:top w:val="single" w:sz="4" w:space="0" w:color="auto"/>
              <w:left w:val="single" w:sz="4" w:space="0" w:color="auto"/>
              <w:bottom w:val="single" w:sz="4" w:space="0" w:color="auto"/>
              <w:right w:val="single" w:sz="4" w:space="0" w:color="auto"/>
            </w:tcBorders>
            <w:vAlign w:val="center"/>
          </w:tcPr>
          <w:p w14:paraId="38C092C1" w14:textId="3337B6ED" w:rsidR="00BF4F69" w:rsidRPr="00BF4F69" w:rsidRDefault="00BF4F69" w:rsidP="00B73568">
            <w:pPr>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DC_13A_n78A</w:t>
            </w:r>
          </w:p>
        </w:tc>
        <w:tc>
          <w:tcPr>
            <w:tcW w:w="993" w:type="dxa"/>
            <w:tcBorders>
              <w:top w:val="single" w:sz="4" w:space="0" w:color="auto"/>
              <w:left w:val="single" w:sz="4" w:space="0" w:color="auto"/>
              <w:bottom w:val="single" w:sz="4" w:space="0" w:color="auto"/>
              <w:right w:val="single" w:sz="4" w:space="0" w:color="auto"/>
            </w:tcBorders>
            <w:vAlign w:val="center"/>
          </w:tcPr>
          <w:p w14:paraId="4ECAD5A5" w14:textId="70EC9251" w:rsidR="00BF4F69" w:rsidRPr="00BF4F69" w:rsidRDefault="00BF4F69"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6730B7C" w14:textId="04FB8699" w:rsidR="00BF4F69" w:rsidRPr="00BF4F69" w:rsidRDefault="00BF4F69" w:rsidP="00B73568">
            <w:pPr>
              <w:pStyle w:val="TAL"/>
              <w:snapToGrid w:val="0"/>
              <w:jc w:val="both"/>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68C6725" w14:textId="40674458" w:rsidR="00BF4F69" w:rsidRPr="00BF4F69" w:rsidRDefault="00BF4F69" w:rsidP="00B73568">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35DBAC7" w14:textId="54B5B69D" w:rsidR="00BF4F69" w:rsidRPr="00BF4F69" w:rsidRDefault="00BF4F69" w:rsidP="00B73568">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D330F1" w14:textId="5A2B8C49" w:rsidR="00BF4F69" w:rsidRPr="00BF4F69" w:rsidRDefault="00BF4F69" w:rsidP="00B73568">
            <w:pPr>
              <w:pStyle w:val="TAL"/>
              <w:snapToGrid w:val="0"/>
              <w:jc w:val="both"/>
              <w:rPr>
                <w:rFonts w:eastAsia="新細明體" w:cs="Arial"/>
                <w:szCs w:val="18"/>
                <w:lang w:eastAsia="zh-TW"/>
              </w:rPr>
            </w:pPr>
            <w:r w:rsidRPr="00BF4F69">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A0986CA" w14:textId="53B1B1E6" w:rsidR="00BF4F69" w:rsidRPr="00BF4F69" w:rsidRDefault="00BF4F69" w:rsidP="00B73568">
            <w:pPr>
              <w:pStyle w:val="TAL"/>
              <w:rPr>
                <w:rFonts w:eastAsia="Yu Mincho" w:cs="Arial"/>
                <w:szCs w:val="18"/>
                <w:lang w:eastAsia="ja-JP"/>
              </w:rPr>
            </w:pPr>
            <w:r w:rsidRPr="00BF4F69">
              <w:rPr>
                <w:rFonts w:eastAsia="新細明體" w:cs="Arial"/>
                <w:szCs w:val="18"/>
                <w:lang w:eastAsia="zh-TW"/>
              </w:rPr>
              <w:t>(new) DC_13A_n78A</w:t>
            </w:r>
          </w:p>
        </w:tc>
      </w:tr>
      <w:tr w:rsidR="00BF4F69" w:rsidRPr="00BF4F69" w14:paraId="7CA576ED"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D26C76" w14:textId="663EBCF7" w:rsidR="00BF4F69" w:rsidRPr="00BF4F69" w:rsidRDefault="00BF4F69" w:rsidP="00B73568">
            <w:pPr>
              <w:pStyle w:val="TAL"/>
              <w:snapToGrid w:val="0"/>
              <w:jc w:val="both"/>
              <w:rPr>
                <w:rFonts w:eastAsia="MS Mincho" w:cs="Arial"/>
                <w:szCs w:val="18"/>
                <w:lang w:val="en-US" w:eastAsia="ja-JP"/>
              </w:rPr>
            </w:pPr>
            <w:r w:rsidRPr="00BF4F69">
              <w:rPr>
                <w:rFonts w:eastAsia="新細明體" w:cs="Arial"/>
                <w:szCs w:val="18"/>
                <w:lang w:eastAsia="zh-TW"/>
              </w:rPr>
              <w:t>DC_66A_n7(2A)</w:t>
            </w:r>
          </w:p>
        </w:tc>
        <w:tc>
          <w:tcPr>
            <w:tcW w:w="1559" w:type="dxa"/>
            <w:tcBorders>
              <w:top w:val="single" w:sz="4" w:space="0" w:color="auto"/>
              <w:left w:val="single" w:sz="4" w:space="0" w:color="auto"/>
              <w:bottom w:val="single" w:sz="4" w:space="0" w:color="auto"/>
              <w:right w:val="single" w:sz="4" w:space="0" w:color="auto"/>
            </w:tcBorders>
            <w:vAlign w:val="center"/>
          </w:tcPr>
          <w:p w14:paraId="3A979162" w14:textId="0FE42AC6" w:rsidR="00BF4F69" w:rsidRPr="00BF4F69" w:rsidRDefault="00BF4F69" w:rsidP="00B73568">
            <w:pPr>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63B11E03" w14:textId="4D2251F7" w:rsidR="00BF4F69" w:rsidRPr="00BF4F69" w:rsidRDefault="00BF4F69"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CD948E3" w14:textId="0B27108D" w:rsidR="00BF4F69" w:rsidRPr="00BF4F69" w:rsidRDefault="00BF4F69" w:rsidP="00B73568">
            <w:pPr>
              <w:pStyle w:val="TAL"/>
              <w:snapToGrid w:val="0"/>
              <w:jc w:val="both"/>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6CDE03D" w14:textId="74B2A97E" w:rsidR="00BF4F69" w:rsidRPr="00BF4F69" w:rsidRDefault="00BF4F69" w:rsidP="00B73568">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2071B5" w14:textId="051D306D" w:rsidR="00BF4F69" w:rsidRPr="00BF4F69" w:rsidRDefault="00BF4F69" w:rsidP="00B73568">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EB6F5A8" w14:textId="4BD77D92" w:rsidR="00BF4F69" w:rsidRPr="00BF4F69" w:rsidRDefault="00BF4F69" w:rsidP="00B73568">
            <w:pPr>
              <w:pStyle w:val="TAL"/>
              <w:snapToGrid w:val="0"/>
              <w:jc w:val="both"/>
              <w:rPr>
                <w:rFonts w:eastAsia="新細明體" w:cs="Arial"/>
                <w:szCs w:val="18"/>
                <w:lang w:eastAsia="zh-TW"/>
              </w:rPr>
            </w:pPr>
            <w:r w:rsidRPr="00BF4F69">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4BFB241E" w14:textId="24F917D1" w:rsidR="00BF4F69" w:rsidRPr="00BF4F69" w:rsidRDefault="00BF4F69" w:rsidP="00B73568">
            <w:pPr>
              <w:pStyle w:val="TAL"/>
              <w:rPr>
                <w:rFonts w:eastAsia="Yu Mincho" w:cs="Arial"/>
                <w:szCs w:val="18"/>
                <w:lang w:eastAsia="ja-JP"/>
              </w:rPr>
            </w:pPr>
            <w:r w:rsidRPr="00BF4F69">
              <w:rPr>
                <w:rFonts w:eastAsia="新細明體" w:cs="Arial"/>
                <w:szCs w:val="18"/>
                <w:lang w:eastAsia="zh-TW"/>
              </w:rPr>
              <w:t>(ongoing) DC_66A_n7A</w:t>
            </w:r>
          </w:p>
        </w:tc>
      </w:tr>
      <w:tr w:rsidR="0038718B" w:rsidRPr="0038718B" w14:paraId="0A57F45C" w14:textId="77777777" w:rsidTr="0038718B">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A7C0A3" w14:textId="307065C7" w:rsidR="0038718B" w:rsidRPr="0038718B" w:rsidRDefault="0038718B" w:rsidP="0038718B">
            <w:pPr>
              <w:pStyle w:val="TAL"/>
              <w:snapToGrid w:val="0"/>
              <w:jc w:val="both"/>
              <w:rPr>
                <w:rFonts w:eastAsia="新細明體" w:cs="Arial"/>
                <w:szCs w:val="18"/>
                <w:lang w:eastAsia="zh-TW"/>
              </w:rPr>
            </w:pPr>
            <w:r w:rsidRPr="0038718B">
              <w:rPr>
                <w:rFonts w:eastAsia="新細明體" w:cs="Arial"/>
                <w:bCs/>
                <w:szCs w:val="18"/>
                <w:lang w:eastAsia="zh-TW"/>
              </w:rPr>
              <w:t>DC</w:t>
            </w:r>
            <w:r w:rsidRPr="0038718B">
              <w:rPr>
                <w:rFonts w:cs="Arial"/>
                <w:bCs/>
                <w:szCs w:val="18"/>
              </w:rPr>
              <w:t>_14A_n66A</w:t>
            </w:r>
          </w:p>
        </w:tc>
        <w:tc>
          <w:tcPr>
            <w:tcW w:w="1559" w:type="dxa"/>
            <w:tcBorders>
              <w:top w:val="single" w:sz="4" w:space="0" w:color="auto"/>
              <w:left w:val="single" w:sz="4" w:space="0" w:color="auto"/>
              <w:bottom w:val="single" w:sz="4" w:space="0" w:color="auto"/>
              <w:right w:val="single" w:sz="4" w:space="0" w:color="auto"/>
            </w:tcBorders>
            <w:vAlign w:val="center"/>
          </w:tcPr>
          <w:p w14:paraId="749601F5" w14:textId="6A0D665A" w:rsidR="0038718B" w:rsidRPr="0038718B" w:rsidRDefault="0038718B" w:rsidP="0038718B">
            <w:pPr>
              <w:snapToGrid w:val="0"/>
              <w:spacing w:after="0"/>
              <w:jc w:val="both"/>
              <w:rPr>
                <w:rFonts w:ascii="Arial" w:eastAsia="新細明體" w:hAnsi="Arial" w:cs="Arial"/>
                <w:sz w:val="18"/>
                <w:szCs w:val="18"/>
                <w:lang w:eastAsia="zh-TW"/>
              </w:rPr>
            </w:pPr>
            <w:r w:rsidRPr="0038718B">
              <w:rPr>
                <w:rFonts w:ascii="Arial" w:eastAsia="新細明體" w:hAnsi="Arial" w:cs="Arial"/>
                <w:bCs/>
                <w:sz w:val="18"/>
                <w:szCs w:val="18"/>
                <w:lang w:eastAsia="zh-TW"/>
              </w:rPr>
              <w:t>DC</w:t>
            </w:r>
            <w:r w:rsidRPr="0038718B">
              <w:rPr>
                <w:rFonts w:ascii="Arial" w:hAnsi="Arial" w:cs="Arial"/>
                <w:bCs/>
                <w:sz w:val="18"/>
                <w:szCs w:val="18"/>
              </w:rPr>
              <w:t>_14A_n66A</w:t>
            </w:r>
          </w:p>
        </w:tc>
        <w:tc>
          <w:tcPr>
            <w:tcW w:w="993" w:type="dxa"/>
            <w:tcBorders>
              <w:top w:val="single" w:sz="4" w:space="0" w:color="auto"/>
              <w:left w:val="single" w:sz="4" w:space="0" w:color="auto"/>
              <w:bottom w:val="single" w:sz="4" w:space="0" w:color="auto"/>
              <w:right w:val="single" w:sz="4" w:space="0" w:color="auto"/>
            </w:tcBorders>
            <w:vAlign w:val="center"/>
          </w:tcPr>
          <w:p w14:paraId="39D5FE8D" w14:textId="35CA7E8F" w:rsidR="0038718B" w:rsidRPr="0038718B" w:rsidRDefault="0038718B" w:rsidP="0038718B">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1934C73" w14:textId="478E4033" w:rsidR="0038718B" w:rsidRPr="0038718B" w:rsidRDefault="0038718B" w:rsidP="0038718B">
            <w:pPr>
              <w:pStyle w:val="TAL"/>
              <w:snapToGrid w:val="0"/>
              <w:jc w:val="both"/>
              <w:rPr>
                <w:rFonts w:cs="Arial"/>
                <w:szCs w:val="18"/>
              </w:rPr>
            </w:pPr>
            <w:r w:rsidRPr="0038718B">
              <w:rPr>
                <w:rFonts w:cs="Arial"/>
                <w:bCs/>
                <w:szCs w:val="18"/>
                <w:lang w:eastAsia="x-none"/>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AE8C0D3" w14:textId="3741C1AA" w:rsidR="0038718B" w:rsidRPr="0038718B" w:rsidRDefault="0038718B" w:rsidP="0038718B">
            <w:pPr>
              <w:pStyle w:val="TAL"/>
              <w:snapToGrid w:val="0"/>
              <w:jc w:val="both"/>
              <w:rPr>
                <w:rFonts w:cs="Arial"/>
                <w:szCs w:val="18"/>
              </w:rPr>
            </w:pPr>
            <w:r w:rsidRPr="0038718B">
              <w:rPr>
                <w:rFonts w:cs="Arial"/>
                <w:bCs/>
                <w:szCs w:val="18"/>
                <w:lang w:eastAsia="x-none"/>
              </w:rPr>
              <w:t>marc.grant@att.com</w:t>
            </w:r>
          </w:p>
        </w:tc>
        <w:tc>
          <w:tcPr>
            <w:tcW w:w="2268" w:type="dxa"/>
            <w:tcBorders>
              <w:top w:val="single" w:sz="4" w:space="0" w:color="auto"/>
              <w:left w:val="single" w:sz="4" w:space="0" w:color="auto"/>
              <w:bottom w:val="single" w:sz="4" w:space="0" w:color="auto"/>
              <w:right w:val="single" w:sz="4" w:space="0" w:color="auto"/>
            </w:tcBorders>
            <w:vAlign w:val="center"/>
          </w:tcPr>
          <w:p w14:paraId="7E3A51D0" w14:textId="70AF6821" w:rsidR="0038718B" w:rsidRPr="0038718B" w:rsidRDefault="0038718B" w:rsidP="0038718B">
            <w:pPr>
              <w:pStyle w:val="TAL"/>
              <w:snapToGrid w:val="0"/>
              <w:rPr>
                <w:rFonts w:cs="Arial"/>
                <w:szCs w:val="18"/>
                <w:lang w:val="it-IT"/>
              </w:rPr>
            </w:pPr>
            <w:r w:rsidRPr="0038718B">
              <w:rPr>
                <w:rFonts w:cs="Arial"/>
                <w:bCs/>
                <w:szCs w:val="18"/>
                <w:lang w:eastAsia="x-none"/>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1E619FCF" w14:textId="143A9DDF" w:rsidR="0038718B" w:rsidRPr="0038718B" w:rsidRDefault="0038718B" w:rsidP="0038718B">
            <w:pPr>
              <w:pStyle w:val="TAL"/>
              <w:snapToGrid w:val="0"/>
              <w:jc w:val="both"/>
              <w:rPr>
                <w:rFonts w:eastAsia="新細明體" w:cs="Arial"/>
                <w:szCs w:val="18"/>
                <w:lang w:eastAsia="zh-TW"/>
              </w:rPr>
            </w:pPr>
            <w:r w:rsidRPr="0038718B">
              <w:rPr>
                <w:rFonts w:cs="Arial"/>
                <w:bCs/>
                <w:szCs w:val="18"/>
                <w:lang w:eastAsia="x-none"/>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23C9CCC" w14:textId="05840CB4" w:rsidR="0038718B" w:rsidRPr="0038718B" w:rsidRDefault="0038718B" w:rsidP="0038718B">
            <w:pPr>
              <w:pStyle w:val="TAL"/>
              <w:jc w:val="both"/>
              <w:rPr>
                <w:rFonts w:eastAsia="新細明體" w:cs="Arial"/>
                <w:szCs w:val="18"/>
                <w:lang w:eastAsia="zh-TW"/>
              </w:rPr>
            </w:pPr>
            <w:r>
              <w:rPr>
                <w:rFonts w:eastAsia="新細明體" w:cs="Arial" w:hint="eastAsia"/>
                <w:bCs/>
                <w:szCs w:val="18"/>
                <w:lang w:eastAsia="zh-TW"/>
              </w:rPr>
              <w:t>n/a</w:t>
            </w:r>
          </w:p>
        </w:tc>
      </w:tr>
      <w:tr w:rsidR="0038718B" w:rsidRPr="0038718B" w14:paraId="414C3936" w14:textId="77777777" w:rsidTr="0038718B">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650BDE" w14:textId="4DD3B335" w:rsidR="0038718B" w:rsidRPr="0038718B" w:rsidRDefault="0038718B" w:rsidP="0038718B">
            <w:pPr>
              <w:pStyle w:val="TAL"/>
              <w:snapToGrid w:val="0"/>
              <w:jc w:val="both"/>
              <w:rPr>
                <w:rFonts w:eastAsia="新細明體" w:cs="Arial"/>
                <w:szCs w:val="18"/>
                <w:lang w:eastAsia="zh-TW"/>
              </w:rPr>
            </w:pPr>
            <w:r w:rsidRPr="0038718B">
              <w:rPr>
                <w:rFonts w:eastAsia="新細明體" w:cs="Arial"/>
                <w:bCs/>
                <w:szCs w:val="18"/>
                <w:lang w:eastAsia="zh-TW"/>
              </w:rPr>
              <w:t>DC</w:t>
            </w:r>
            <w:r w:rsidRPr="0038718B">
              <w:rPr>
                <w:rFonts w:cs="Arial"/>
                <w:bCs/>
                <w:szCs w:val="18"/>
              </w:rPr>
              <w:t>_14A_n2A</w:t>
            </w:r>
          </w:p>
        </w:tc>
        <w:tc>
          <w:tcPr>
            <w:tcW w:w="1559" w:type="dxa"/>
            <w:tcBorders>
              <w:top w:val="single" w:sz="4" w:space="0" w:color="auto"/>
              <w:left w:val="single" w:sz="4" w:space="0" w:color="auto"/>
              <w:bottom w:val="single" w:sz="4" w:space="0" w:color="auto"/>
              <w:right w:val="single" w:sz="4" w:space="0" w:color="auto"/>
            </w:tcBorders>
            <w:vAlign w:val="center"/>
          </w:tcPr>
          <w:p w14:paraId="65853D1B" w14:textId="1DC7DBC6" w:rsidR="0038718B" w:rsidRPr="0038718B" w:rsidRDefault="0038718B" w:rsidP="0038718B">
            <w:pPr>
              <w:snapToGrid w:val="0"/>
              <w:spacing w:after="0"/>
              <w:jc w:val="both"/>
              <w:rPr>
                <w:rFonts w:ascii="Arial" w:eastAsia="新細明體" w:hAnsi="Arial" w:cs="Arial"/>
                <w:sz w:val="18"/>
                <w:szCs w:val="18"/>
                <w:lang w:eastAsia="zh-TW"/>
              </w:rPr>
            </w:pPr>
            <w:r w:rsidRPr="0038718B">
              <w:rPr>
                <w:rFonts w:ascii="Arial" w:eastAsia="新細明體" w:hAnsi="Arial" w:cs="Arial"/>
                <w:bCs/>
                <w:sz w:val="18"/>
                <w:szCs w:val="18"/>
                <w:lang w:eastAsia="zh-TW"/>
              </w:rPr>
              <w:t>DC</w:t>
            </w:r>
            <w:r w:rsidRPr="0038718B">
              <w:rPr>
                <w:rFonts w:ascii="Arial" w:hAnsi="Arial" w:cs="Arial"/>
                <w:bCs/>
                <w:sz w:val="18"/>
                <w:szCs w:val="18"/>
              </w:rPr>
              <w:t>_14A_n</w:t>
            </w:r>
            <w:r w:rsidRPr="0038718B">
              <w:rPr>
                <w:rFonts w:ascii="Arial" w:eastAsia="新細明體" w:hAnsi="Arial" w:cs="Arial"/>
                <w:bCs/>
                <w:sz w:val="18"/>
                <w:szCs w:val="18"/>
                <w:lang w:eastAsia="zh-TW"/>
              </w:rPr>
              <w:t>2</w:t>
            </w:r>
            <w:r w:rsidRPr="0038718B">
              <w:rPr>
                <w:rFonts w:ascii="Arial" w:hAnsi="Arial" w:cs="Arial"/>
                <w:bCs/>
                <w:sz w:val="18"/>
                <w:szCs w:val="18"/>
              </w:rPr>
              <w:t>A</w:t>
            </w:r>
          </w:p>
        </w:tc>
        <w:tc>
          <w:tcPr>
            <w:tcW w:w="993" w:type="dxa"/>
            <w:tcBorders>
              <w:top w:val="single" w:sz="4" w:space="0" w:color="auto"/>
              <w:left w:val="single" w:sz="4" w:space="0" w:color="auto"/>
              <w:bottom w:val="single" w:sz="4" w:space="0" w:color="auto"/>
              <w:right w:val="single" w:sz="4" w:space="0" w:color="auto"/>
            </w:tcBorders>
            <w:vAlign w:val="center"/>
          </w:tcPr>
          <w:p w14:paraId="43861F82" w14:textId="15783E8C" w:rsidR="0038718B" w:rsidRPr="0038718B" w:rsidRDefault="0038718B" w:rsidP="0038718B">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738AE2" w14:textId="759E566C" w:rsidR="0038718B" w:rsidRPr="0038718B" w:rsidRDefault="0038718B" w:rsidP="0038718B">
            <w:pPr>
              <w:pStyle w:val="TAL"/>
              <w:snapToGrid w:val="0"/>
              <w:jc w:val="both"/>
              <w:rPr>
                <w:rFonts w:cs="Arial"/>
                <w:szCs w:val="18"/>
              </w:rPr>
            </w:pPr>
            <w:r w:rsidRPr="0038718B">
              <w:rPr>
                <w:rFonts w:cs="Arial"/>
                <w:bCs/>
                <w:szCs w:val="18"/>
                <w:lang w:eastAsia="x-none"/>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AA3AC9B" w14:textId="56665D40" w:rsidR="0038718B" w:rsidRPr="0038718B" w:rsidRDefault="0038718B" w:rsidP="0038718B">
            <w:pPr>
              <w:pStyle w:val="TAL"/>
              <w:snapToGrid w:val="0"/>
              <w:jc w:val="both"/>
              <w:rPr>
                <w:rFonts w:cs="Arial"/>
                <w:szCs w:val="18"/>
              </w:rPr>
            </w:pPr>
            <w:r w:rsidRPr="0038718B">
              <w:rPr>
                <w:rFonts w:cs="Arial"/>
                <w:bCs/>
                <w:szCs w:val="18"/>
                <w:lang w:eastAsia="x-none"/>
              </w:rPr>
              <w:t>marc.grant@att.com</w:t>
            </w:r>
          </w:p>
        </w:tc>
        <w:tc>
          <w:tcPr>
            <w:tcW w:w="2268" w:type="dxa"/>
            <w:tcBorders>
              <w:top w:val="single" w:sz="4" w:space="0" w:color="auto"/>
              <w:left w:val="single" w:sz="4" w:space="0" w:color="auto"/>
              <w:bottom w:val="single" w:sz="4" w:space="0" w:color="auto"/>
              <w:right w:val="single" w:sz="4" w:space="0" w:color="auto"/>
            </w:tcBorders>
            <w:vAlign w:val="center"/>
          </w:tcPr>
          <w:p w14:paraId="2421B277" w14:textId="1B6A563B" w:rsidR="0038718B" w:rsidRPr="0038718B" w:rsidRDefault="0038718B" w:rsidP="0038718B">
            <w:pPr>
              <w:pStyle w:val="TAL"/>
              <w:snapToGrid w:val="0"/>
              <w:rPr>
                <w:rFonts w:cs="Arial"/>
                <w:szCs w:val="18"/>
                <w:lang w:val="it-IT"/>
              </w:rPr>
            </w:pPr>
            <w:r w:rsidRPr="0038718B">
              <w:rPr>
                <w:rFonts w:cs="Arial"/>
                <w:bCs/>
                <w:szCs w:val="18"/>
                <w:lang w:eastAsia="x-none"/>
              </w:rPr>
              <w:t>E</w:t>
            </w:r>
            <w:r>
              <w:rPr>
                <w:rFonts w:cs="Arial"/>
                <w:bCs/>
                <w:szCs w:val="18"/>
                <w:lang w:eastAsia="x-none"/>
              </w:rPr>
              <w:t>ricsson,</w:t>
            </w:r>
            <w:r>
              <w:rPr>
                <w:rFonts w:eastAsia="新細明體" w:cs="Arial" w:hint="eastAsia"/>
                <w:bCs/>
                <w:szCs w:val="18"/>
                <w:lang w:eastAsia="zh-TW"/>
              </w:rPr>
              <w:t xml:space="preserve"> </w:t>
            </w:r>
            <w:r w:rsidRPr="0038718B">
              <w:rPr>
                <w:rFonts w:cs="Arial"/>
                <w:bCs/>
                <w:szCs w:val="18"/>
                <w:lang w:eastAsia="x-none"/>
              </w:rPr>
              <w:t>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3BC8583F" w14:textId="1635B14D" w:rsidR="0038718B" w:rsidRPr="0038718B" w:rsidRDefault="0038718B" w:rsidP="0038718B">
            <w:pPr>
              <w:pStyle w:val="TAL"/>
              <w:snapToGrid w:val="0"/>
              <w:jc w:val="both"/>
              <w:rPr>
                <w:rFonts w:eastAsia="新細明體" w:cs="Arial"/>
                <w:szCs w:val="18"/>
                <w:lang w:eastAsia="zh-TW"/>
              </w:rPr>
            </w:pPr>
            <w:r w:rsidRPr="0038718B">
              <w:rPr>
                <w:rFonts w:cs="Arial"/>
                <w:bCs/>
                <w:szCs w:val="18"/>
                <w:lang w:eastAsia="x-none"/>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FEE3AA3" w14:textId="0DFFB0FA" w:rsidR="0038718B" w:rsidRPr="0038718B" w:rsidRDefault="0038718B" w:rsidP="0038718B">
            <w:pPr>
              <w:pStyle w:val="TAL"/>
              <w:jc w:val="both"/>
              <w:rPr>
                <w:rFonts w:eastAsia="新細明體" w:cs="Arial"/>
                <w:szCs w:val="18"/>
                <w:lang w:eastAsia="zh-TW"/>
              </w:rPr>
            </w:pPr>
            <w:r>
              <w:rPr>
                <w:rFonts w:eastAsia="新細明體" w:cs="Arial" w:hint="eastAsia"/>
                <w:bCs/>
                <w:szCs w:val="18"/>
                <w:lang w:eastAsia="zh-TW"/>
              </w:rPr>
              <w:t>n/a</w:t>
            </w:r>
          </w:p>
        </w:tc>
      </w:tr>
      <w:tr w:rsidR="00B260BB" w:rsidRPr="00BF4F69" w14:paraId="3F539765"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A14A1A" w14:textId="1B0FC327" w:rsidR="00B260BB" w:rsidRPr="00B260BB" w:rsidRDefault="00B260BB" w:rsidP="001F1838">
            <w:pPr>
              <w:pStyle w:val="TAL"/>
              <w:snapToGrid w:val="0"/>
              <w:jc w:val="both"/>
              <w:rPr>
                <w:rFonts w:eastAsia="新細明體" w:cs="Arial"/>
                <w:szCs w:val="18"/>
                <w:lang w:eastAsia="zh-TW"/>
              </w:rPr>
            </w:pPr>
            <w:r w:rsidRPr="00B260BB">
              <w:rPr>
                <w:rFonts w:cs="Arial"/>
                <w:szCs w:val="18"/>
                <w:lang w:eastAsia="ja-JP"/>
              </w:rPr>
              <w:t>DC_8A_n77(2A)</w:t>
            </w:r>
          </w:p>
        </w:tc>
        <w:tc>
          <w:tcPr>
            <w:tcW w:w="1559" w:type="dxa"/>
            <w:tcBorders>
              <w:top w:val="single" w:sz="4" w:space="0" w:color="auto"/>
              <w:left w:val="single" w:sz="4" w:space="0" w:color="auto"/>
              <w:bottom w:val="single" w:sz="4" w:space="0" w:color="auto"/>
              <w:right w:val="single" w:sz="4" w:space="0" w:color="auto"/>
            </w:tcBorders>
            <w:vAlign w:val="center"/>
          </w:tcPr>
          <w:p w14:paraId="14A49E5D" w14:textId="46BE6976" w:rsidR="00B260BB" w:rsidRPr="00B260BB" w:rsidRDefault="00B260BB" w:rsidP="001F1838">
            <w:pPr>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DC_8A_n77A</w:t>
            </w:r>
          </w:p>
        </w:tc>
        <w:tc>
          <w:tcPr>
            <w:tcW w:w="993" w:type="dxa"/>
            <w:tcBorders>
              <w:top w:val="single" w:sz="4" w:space="0" w:color="auto"/>
              <w:left w:val="single" w:sz="4" w:space="0" w:color="auto"/>
              <w:bottom w:val="single" w:sz="4" w:space="0" w:color="auto"/>
              <w:right w:val="single" w:sz="4" w:space="0" w:color="auto"/>
            </w:tcBorders>
          </w:tcPr>
          <w:p w14:paraId="0A5C243D" w14:textId="218F0424" w:rsidR="00B260BB" w:rsidRPr="00B260BB" w:rsidRDefault="00B260BB"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0BE6F275" w14:textId="5D48F8AA" w:rsidR="00B260BB" w:rsidRPr="00B260BB" w:rsidRDefault="00B260BB" w:rsidP="00B73568">
            <w:pPr>
              <w:pStyle w:val="TAL"/>
              <w:snapToGrid w:val="0"/>
              <w:jc w:val="both"/>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35F0321E" w14:textId="5378732A" w:rsidR="00B260BB" w:rsidRPr="00B260BB" w:rsidRDefault="00B260BB" w:rsidP="00B73568">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5ABF8AE7" w14:textId="4EE6F131" w:rsidR="00B260BB" w:rsidRPr="00B260BB" w:rsidRDefault="00B260BB" w:rsidP="00B73568">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0140B03D" w14:textId="0CBFC3F7" w:rsidR="00B260BB" w:rsidRPr="00B260BB" w:rsidRDefault="00B260BB" w:rsidP="00B73568">
            <w:pPr>
              <w:pStyle w:val="TAL"/>
              <w:snapToGrid w:val="0"/>
              <w:jc w:val="both"/>
              <w:rPr>
                <w:rFonts w:eastAsia="新細明體" w:cs="Arial"/>
                <w:szCs w:val="18"/>
                <w:lang w:eastAsia="zh-TW"/>
              </w:rPr>
            </w:pPr>
            <w:r w:rsidRPr="00B260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9B5D25A" w14:textId="33CD8212" w:rsidR="00B260BB" w:rsidRPr="00B260BB" w:rsidRDefault="00B260BB" w:rsidP="00B73568">
            <w:pPr>
              <w:pStyle w:val="TAL"/>
              <w:rPr>
                <w:rFonts w:eastAsia="新細明體" w:cs="Arial"/>
                <w:szCs w:val="18"/>
                <w:lang w:eastAsia="zh-TW"/>
              </w:rPr>
            </w:pPr>
            <w:r w:rsidRPr="00B260BB">
              <w:rPr>
                <w:rFonts w:cs="Arial"/>
                <w:szCs w:val="18"/>
                <w:lang w:eastAsia="ja-JP"/>
              </w:rPr>
              <w:t>(completed) DL_8A_n77A_UL_28A_n77A</w:t>
            </w:r>
          </w:p>
        </w:tc>
      </w:tr>
      <w:tr w:rsidR="00B260BB" w:rsidRPr="00BF4F69" w14:paraId="3E81E798"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E17226" w14:textId="2EF07275" w:rsidR="00B260BB" w:rsidRPr="00B260BB" w:rsidRDefault="00B260BB" w:rsidP="001F1838">
            <w:pPr>
              <w:pStyle w:val="TAL"/>
              <w:snapToGrid w:val="0"/>
              <w:jc w:val="both"/>
              <w:rPr>
                <w:rFonts w:eastAsia="新細明體" w:cs="Arial"/>
                <w:szCs w:val="18"/>
                <w:lang w:eastAsia="zh-TW"/>
              </w:rPr>
            </w:pPr>
            <w:r w:rsidRPr="00B260BB">
              <w:rPr>
                <w:rFonts w:cs="Arial"/>
                <w:szCs w:val="18"/>
                <w:lang w:eastAsia="ja-JP"/>
              </w:rPr>
              <w:t>DC_11A_n3A</w:t>
            </w:r>
          </w:p>
        </w:tc>
        <w:tc>
          <w:tcPr>
            <w:tcW w:w="1559" w:type="dxa"/>
            <w:tcBorders>
              <w:top w:val="single" w:sz="4" w:space="0" w:color="auto"/>
              <w:left w:val="single" w:sz="4" w:space="0" w:color="auto"/>
              <w:bottom w:val="single" w:sz="4" w:space="0" w:color="auto"/>
              <w:right w:val="single" w:sz="4" w:space="0" w:color="auto"/>
            </w:tcBorders>
            <w:vAlign w:val="center"/>
          </w:tcPr>
          <w:p w14:paraId="36E51244" w14:textId="5963B7E3" w:rsidR="00B260BB" w:rsidRPr="00B260BB" w:rsidRDefault="00B260BB" w:rsidP="001F1838">
            <w:pPr>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DC_11A_n3A</w:t>
            </w:r>
          </w:p>
        </w:tc>
        <w:tc>
          <w:tcPr>
            <w:tcW w:w="993" w:type="dxa"/>
            <w:tcBorders>
              <w:top w:val="single" w:sz="4" w:space="0" w:color="auto"/>
              <w:left w:val="single" w:sz="4" w:space="0" w:color="auto"/>
              <w:bottom w:val="single" w:sz="4" w:space="0" w:color="auto"/>
              <w:right w:val="single" w:sz="4" w:space="0" w:color="auto"/>
            </w:tcBorders>
          </w:tcPr>
          <w:p w14:paraId="0CFA9B4A" w14:textId="0AE3FAE2" w:rsidR="00B260BB" w:rsidRPr="00B260BB" w:rsidRDefault="00B260BB"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05241E88" w14:textId="6E03ADE0" w:rsidR="00B260BB" w:rsidRPr="00B260BB" w:rsidRDefault="00B260BB" w:rsidP="00B73568">
            <w:pPr>
              <w:pStyle w:val="TAL"/>
              <w:snapToGrid w:val="0"/>
              <w:jc w:val="both"/>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55B4072B" w14:textId="1E325334" w:rsidR="00B260BB" w:rsidRPr="00B260BB" w:rsidRDefault="00B260BB" w:rsidP="00B73568">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7683EC90" w14:textId="0BAEA9DE" w:rsidR="00B260BB" w:rsidRPr="00B260BB" w:rsidRDefault="00B260BB" w:rsidP="00B73568">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3E173863" w14:textId="46B75110" w:rsidR="00B260BB" w:rsidRPr="00B260BB" w:rsidRDefault="00B260BB" w:rsidP="00B73568">
            <w:pPr>
              <w:pStyle w:val="TAL"/>
              <w:snapToGrid w:val="0"/>
              <w:jc w:val="both"/>
              <w:rPr>
                <w:rFonts w:eastAsia="新細明體" w:cs="Arial"/>
                <w:szCs w:val="18"/>
                <w:lang w:eastAsia="zh-TW"/>
              </w:rPr>
            </w:pPr>
            <w:r w:rsidRPr="00B260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1BDB1358" w14:textId="01AD9B1F" w:rsidR="00B260BB" w:rsidRPr="00B260BB" w:rsidRDefault="00B260BB" w:rsidP="00B73568">
            <w:pPr>
              <w:pStyle w:val="TAL"/>
              <w:rPr>
                <w:rFonts w:eastAsia="新細明體" w:cs="Arial"/>
                <w:szCs w:val="18"/>
                <w:lang w:eastAsia="zh-TW"/>
              </w:rPr>
            </w:pPr>
            <w:r w:rsidRPr="00B260BB">
              <w:rPr>
                <w:rFonts w:cs="Arial"/>
                <w:szCs w:val="18"/>
                <w:lang w:eastAsia="ja-JP"/>
              </w:rPr>
              <w:t>-</w:t>
            </w:r>
          </w:p>
        </w:tc>
      </w:tr>
      <w:tr w:rsidR="00B260BB" w:rsidRPr="00BF4F69" w14:paraId="38236AB3"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0FABB3C" w14:textId="053092AD" w:rsidR="00B260BB" w:rsidRPr="00B260BB" w:rsidRDefault="00B260BB" w:rsidP="001F1838">
            <w:pPr>
              <w:pStyle w:val="TAL"/>
              <w:snapToGrid w:val="0"/>
              <w:jc w:val="both"/>
              <w:rPr>
                <w:rFonts w:eastAsia="新細明體" w:cs="Arial"/>
                <w:szCs w:val="18"/>
                <w:lang w:eastAsia="zh-TW"/>
              </w:rPr>
            </w:pPr>
            <w:r w:rsidRPr="00B260BB">
              <w:rPr>
                <w:rFonts w:cs="Arial"/>
                <w:szCs w:val="18"/>
                <w:lang w:eastAsia="ja-JP"/>
              </w:rPr>
              <w:t>DC_11A_n28A</w:t>
            </w:r>
          </w:p>
        </w:tc>
        <w:tc>
          <w:tcPr>
            <w:tcW w:w="1559" w:type="dxa"/>
            <w:tcBorders>
              <w:top w:val="single" w:sz="4" w:space="0" w:color="auto"/>
              <w:left w:val="single" w:sz="4" w:space="0" w:color="auto"/>
              <w:bottom w:val="single" w:sz="4" w:space="0" w:color="auto"/>
              <w:right w:val="single" w:sz="4" w:space="0" w:color="auto"/>
            </w:tcBorders>
            <w:vAlign w:val="center"/>
          </w:tcPr>
          <w:p w14:paraId="3DEDBDF2" w14:textId="3377B09E" w:rsidR="00B260BB" w:rsidRPr="00B260BB" w:rsidRDefault="00B260BB" w:rsidP="001F1838">
            <w:pPr>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DC_11A_n28A</w:t>
            </w:r>
          </w:p>
        </w:tc>
        <w:tc>
          <w:tcPr>
            <w:tcW w:w="993" w:type="dxa"/>
            <w:tcBorders>
              <w:top w:val="single" w:sz="4" w:space="0" w:color="auto"/>
              <w:left w:val="single" w:sz="4" w:space="0" w:color="auto"/>
              <w:bottom w:val="single" w:sz="4" w:space="0" w:color="auto"/>
              <w:right w:val="single" w:sz="4" w:space="0" w:color="auto"/>
            </w:tcBorders>
          </w:tcPr>
          <w:p w14:paraId="649CBBE3" w14:textId="3BEACD3A" w:rsidR="00B260BB" w:rsidRPr="00B260BB" w:rsidRDefault="00B260BB"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6BE0DE89" w14:textId="7C24B299" w:rsidR="00B260BB" w:rsidRPr="00B260BB" w:rsidRDefault="00B260BB" w:rsidP="00B73568">
            <w:pPr>
              <w:pStyle w:val="TAL"/>
              <w:snapToGrid w:val="0"/>
              <w:jc w:val="both"/>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2CC61D44" w14:textId="26E49C95" w:rsidR="00B260BB" w:rsidRPr="00B260BB" w:rsidRDefault="00B260BB" w:rsidP="00B73568">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475D77F8" w14:textId="2B57DA6B" w:rsidR="00B260BB" w:rsidRPr="00B260BB" w:rsidRDefault="00B260BB" w:rsidP="00B73568">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67D03CC2" w14:textId="64630FFD" w:rsidR="00B260BB" w:rsidRPr="00B260BB" w:rsidRDefault="00B260BB" w:rsidP="00B73568">
            <w:pPr>
              <w:pStyle w:val="TAL"/>
              <w:snapToGrid w:val="0"/>
              <w:jc w:val="both"/>
              <w:rPr>
                <w:rFonts w:eastAsia="新細明體" w:cs="Arial"/>
                <w:szCs w:val="18"/>
                <w:lang w:eastAsia="zh-TW"/>
              </w:rPr>
            </w:pPr>
            <w:r w:rsidRPr="00B260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AB7CC3F" w14:textId="476943F0" w:rsidR="00B260BB" w:rsidRPr="00B260BB" w:rsidRDefault="00B260BB" w:rsidP="00B73568">
            <w:pPr>
              <w:pStyle w:val="TAL"/>
              <w:rPr>
                <w:rFonts w:eastAsia="新細明體" w:cs="Arial"/>
                <w:szCs w:val="18"/>
                <w:lang w:eastAsia="zh-TW"/>
              </w:rPr>
            </w:pPr>
            <w:r w:rsidRPr="00B260BB">
              <w:rPr>
                <w:rFonts w:cs="Arial"/>
                <w:szCs w:val="18"/>
                <w:lang w:eastAsia="ja-JP"/>
              </w:rPr>
              <w:t>-</w:t>
            </w:r>
          </w:p>
        </w:tc>
      </w:tr>
      <w:tr w:rsidR="00B260BB" w:rsidRPr="00BF4F69" w14:paraId="67E40297"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8682290" w14:textId="70D42753" w:rsidR="00B260BB" w:rsidRPr="00B260BB" w:rsidRDefault="00B260BB" w:rsidP="001F1838">
            <w:pPr>
              <w:pStyle w:val="TAL"/>
              <w:snapToGrid w:val="0"/>
              <w:jc w:val="both"/>
              <w:rPr>
                <w:rFonts w:eastAsia="新細明體" w:cs="Arial"/>
                <w:szCs w:val="18"/>
                <w:lang w:eastAsia="zh-TW"/>
              </w:rPr>
            </w:pPr>
            <w:r w:rsidRPr="00B260BB">
              <w:rPr>
                <w:rFonts w:cs="Arial"/>
                <w:szCs w:val="18"/>
                <w:lang w:eastAsia="ja-JP"/>
              </w:rPr>
              <w:t>DC_11A_n77(2A)</w:t>
            </w:r>
          </w:p>
        </w:tc>
        <w:tc>
          <w:tcPr>
            <w:tcW w:w="1559" w:type="dxa"/>
            <w:tcBorders>
              <w:top w:val="single" w:sz="4" w:space="0" w:color="auto"/>
              <w:left w:val="single" w:sz="4" w:space="0" w:color="auto"/>
              <w:bottom w:val="single" w:sz="4" w:space="0" w:color="auto"/>
              <w:right w:val="single" w:sz="4" w:space="0" w:color="auto"/>
            </w:tcBorders>
            <w:vAlign w:val="center"/>
          </w:tcPr>
          <w:p w14:paraId="7E02D257" w14:textId="15F580D5" w:rsidR="00B260BB" w:rsidRPr="00B260BB" w:rsidRDefault="00B260BB" w:rsidP="001F1838">
            <w:pPr>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DC_11A_n77A</w:t>
            </w:r>
          </w:p>
        </w:tc>
        <w:tc>
          <w:tcPr>
            <w:tcW w:w="993" w:type="dxa"/>
            <w:tcBorders>
              <w:top w:val="single" w:sz="4" w:space="0" w:color="auto"/>
              <w:left w:val="single" w:sz="4" w:space="0" w:color="auto"/>
              <w:bottom w:val="single" w:sz="4" w:space="0" w:color="auto"/>
              <w:right w:val="single" w:sz="4" w:space="0" w:color="auto"/>
            </w:tcBorders>
          </w:tcPr>
          <w:p w14:paraId="4D4C4040" w14:textId="1C9D347B" w:rsidR="00B260BB" w:rsidRPr="00B260BB" w:rsidRDefault="00B260BB"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0149BFC7" w14:textId="2C601EA9" w:rsidR="00B260BB" w:rsidRPr="00B260BB" w:rsidRDefault="00B260BB" w:rsidP="00B73568">
            <w:pPr>
              <w:pStyle w:val="TAL"/>
              <w:snapToGrid w:val="0"/>
              <w:jc w:val="both"/>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054EF7AF" w14:textId="7E851661" w:rsidR="00B260BB" w:rsidRPr="00B260BB" w:rsidRDefault="00B260BB" w:rsidP="00B73568">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4180A581" w14:textId="52B87109" w:rsidR="00B260BB" w:rsidRPr="00B260BB" w:rsidRDefault="00B260BB" w:rsidP="00B73568">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7F5A1C49" w14:textId="08D55265" w:rsidR="00B260BB" w:rsidRPr="00B260BB" w:rsidRDefault="00B260BB" w:rsidP="00B73568">
            <w:pPr>
              <w:pStyle w:val="TAL"/>
              <w:snapToGrid w:val="0"/>
              <w:jc w:val="both"/>
              <w:rPr>
                <w:rFonts w:eastAsia="新細明體" w:cs="Arial"/>
                <w:szCs w:val="18"/>
                <w:lang w:eastAsia="zh-TW"/>
              </w:rPr>
            </w:pPr>
            <w:r w:rsidRPr="00B260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EFC15FB" w14:textId="7AC6A449" w:rsidR="00B260BB" w:rsidRPr="00B260BB" w:rsidRDefault="00B260BB" w:rsidP="00B73568">
            <w:pPr>
              <w:pStyle w:val="TAL"/>
              <w:rPr>
                <w:rFonts w:eastAsia="新細明體" w:cs="Arial"/>
                <w:szCs w:val="18"/>
                <w:lang w:eastAsia="zh-TW"/>
              </w:rPr>
            </w:pPr>
            <w:r w:rsidRPr="00B260BB">
              <w:rPr>
                <w:rFonts w:cs="Arial"/>
                <w:szCs w:val="18"/>
                <w:lang w:eastAsia="ja-JP"/>
              </w:rPr>
              <w:t>(completed) DL_11A_n77A_UL_28A_n77A</w:t>
            </w:r>
          </w:p>
        </w:tc>
      </w:tr>
      <w:tr w:rsidR="00B260BB" w:rsidRPr="00BF4F69" w14:paraId="5ADC519B"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960702" w14:textId="2F04B05D" w:rsidR="00B260BB" w:rsidRPr="00B260BB" w:rsidRDefault="00B260BB" w:rsidP="001F1838">
            <w:pPr>
              <w:pStyle w:val="TAL"/>
              <w:snapToGrid w:val="0"/>
              <w:jc w:val="both"/>
              <w:rPr>
                <w:rFonts w:eastAsia="新細明體" w:cs="Arial"/>
                <w:szCs w:val="18"/>
                <w:lang w:eastAsia="zh-TW"/>
              </w:rPr>
            </w:pPr>
            <w:r w:rsidRPr="00B260BB">
              <w:rPr>
                <w:rFonts w:cs="Arial"/>
                <w:szCs w:val="18"/>
                <w:lang w:eastAsia="ja-JP"/>
              </w:rPr>
              <w:t>DC_28A_n77(2A)</w:t>
            </w:r>
          </w:p>
        </w:tc>
        <w:tc>
          <w:tcPr>
            <w:tcW w:w="1559" w:type="dxa"/>
            <w:tcBorders>
              <w:top w:val="single" w:sz="4" w:space="0" w:color="auto"/>
              <w:left w:val="single" w:sz="4" w:space="0" w:color="auto"/>
              <w:bottom w:val="single" w:sz="4" w:space="0" w:color="auto"/>
              <w:right w:val="single" w:sz="4" w:space="0" w:color="auto"/>
            </w:tcBorders>
            <w:vAlign w:val="center"/>
          </w:tcPr>
          <w:p w14:paraId="0697AA74" w14:textId="61EEA23F" w:rsidR="00B260BB" w:rsidRPr="00B260BB" w:rsidRDefault="00B260BB" w:rsidP="001F1838">
            <w:pPr>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DC_28A_n77A</w:t>
            </w:r>
          </w:p>
        </w:tc>
        <w:tc>
          <w:tcPr>
            <w:tcW w:w="993" w:type="dxa"/>
            <w:tcBorders>
              <w:top w:val="single" w:sz="4" w:space="0" w:color="auto"/>
              <w:left w:val="single" w:sz="4" w:space="0" w:color="auto"/>
              <w:bottom w:val="single" w:sz="4" w:space="0" w:color="auto"/>
              <w:right w:val="single" w:sz="4" w:space="0" w:color="auto"/>
            </w:tcBorders>
          </w:tcPr>
          <w:p w14:paraId="0372C5A3" w14:textId="552154C3" w:rsidR="00B260BB" w:rsidRPr="00B260BB" w:rsidRDefault="00B260BB"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6514B91B" w14:textId="31997C2E" w:rsidR="00B260BB" w:rsidRPr="00B260BB" w:rsidRDefault="00B260BB" w:rsidP="00B73568">
            <w:pPr>
              <w:pStyle w:val="TAL"/>
              <w:snapToGrid w:val="0"/>
              <w:jc w:val="both"/>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670E382B" w14:textId="683DCDB2" w:rsidR="00B260BB" w:rsidRPr="00B260BB" w:rsidRDefault="00B260BB" w:rsidP="00B73568">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278DB106" w14:textId="26090F77" w:rsidR="00B260BB" w:rsidRPr="00B260BB" w:rsidRDefault="00B260BB" w:rsidP="00B73568">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01CD0023" w14:textId="44A30DFD" w:rsidR="00B260BB" w:rsidRPr="00B260BB" w:rsidRDefault="00B260BB" w:rsidP="00B73568">
            <w:pPr>
              <w:pStyle w:val="TAL"/>
              <w:snapToGrid w:val="0"/>
              <w:jc w:val="both"/>
              <w:rPr>
                <w:rFonts w:eastAsia="新細明體" w:cs="Arial"/>
                <w:szCs w:val="18"/>
                <w:lang w:eastAsia="zh-TW"/>
              </w:rPr>
            </w:pPr>
            <w:r w:rsidRPr="00B260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08AE0BC" w14:textId="3E5C80DF" w:rsidR="00B260BB" w:rsidRPr="00B260BB" w:rsidRDefault="00B260BB" w:rsidP="00B73568">
            <w:pPr>
              <w:pStyle w:val="TAL"/>
              <w:rPr>
                <w:rFonts w:eastAsia="新細明體" w:cs="Arial"/>
                <w:szCs w:val="18"/>
                <w:lang w:eastAsia="zh-TW"/>
              </w:rPr>
            </w:pPr>
            <w:r w:rsidRPr="00B260BB">
              <w:rPr>
                <w:rFonts w:cs="Arial"/>
                <w:szCs w:val="18"/>
                <w:lang w:eastAsia="ja-JP"/>
              </w:rPr>
              <w:t>(completed) DL_28A_n77A_UL_28A_n77A</w:t>
            </w:r>
          </w:p>
        </w:tc>
      </w:tr>
      <w:tr w:rsidR="00B260BB" w:rsidRPr="00B260BB" w14:paraId="57ECD61A"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505A5" w14:textId="073DB93E" w:rsidR="00B260BB" w:rsidRPr="00B260BB" w:rsidRDefault="00B260BB" w:rsidP="001F1838">
            <w:pPr>
              <w:pStyle w:val="TAL"/>
              <w:snapToGrid w:val="0"/>
              <w:jc w:val="both"/>
              <w:rPr>
                <w:rFonts w:eastAsia="新細明體" w:cs="Arial"/>
                <w:szCs w:val="18"/>
                <w:lang w:eastAsia="zh-TW"/>
              </w:rPr>
            </w:pPr>
            <w:r w:rsidRPr="00B260BB">
              <w:rPr>
                <w:rFonts w:cs="Arial"/>
                <w:szCs w:val="18"/>
              </w:rPr>
              <w:t>DC_1A_n71A</w:t>
            </w:r>
          </w:p>
        </w:tc>
        <w:tc>
          <w:tcPr>
            <w:tcW w:w="1559" w:type="dxa"/>
            <w:tcBorders>
              <w:top w:val="single" w:sz="4" w:space="0" w:color="auto"/>
              <w:left w:val="single" w:sz="4" w:space="0" w:color="auto"/>
              <w:bottom w:val="single" w:sz="4" w:space="0" w:color="auto"/>
              <w:right w:val="single" w:sz="4" w:space="0" w:color="auto"/>
            </w:tcBorders>
            <w:vAlign w:val="center"/>
          </w:tcPr>
          <w:p w14:paraId="120631D5" w14:textId="65F826B5" w:rsidR="00B260BB" w:rsidRPr="00B260BB" w:rsidRDefault="00B260BB" w:rsidP="001F1838">
            <w:pPr>
              <w:snapToGrid w:val="0"/>
              <w:spacing w:after="0"/>
              <w:jc w:val="both"/>
              <w:rPr>
                <w:rFonts w:ascii="Arial" w:eastAsia="新細明體" w:hAnsi="Arial" w:cs="Arial"/>
                <w:sz w:val="18"/>
                <w:szCs w:val="18"/>
                <w:lang w:eastAsia="zh-TW"/>
              </w:rPr>
            </w:pPr>
            <w:r w:rsidRPr="00B260BB">
              <w:rPr>
                <w:rFonts w:ascii="Arial" w:hAnsi="Arial" w:cs="Arial"/>
                <w:sz w:val="18"/>
                <w:szCs w:val="18"/>
              </w:rPr>
              <w:t>DC_1A_n71A</w:t>
            </w:r>
          </w:p>
        </w:tc>
        <w:tc>
          <w:tcPr>
            <w:tcW w:w="993" w:type="dxa"/>
            <w:tcBorders>
              <w:top w:val="single" w:sz="4" w:space="0" w:color="auto"/>
              <w:left w:val="single" w:sz="4" w:space="0" w:color="auto"/>
              <w:bottom w:val="single" w:sz="4" w:space="0" w:color="auto"/>
              <w:right w:val="single" w:sz="4" w:space="0" w:color="auto"/>
            </w:tcBorders>
          </w:tcPr>
          <w:p w14:paraId="12B27646" w14:textId="0F1C6533" w:rsidR="00B260BB" w:rsidRPr="00B260BB" w:rsidRDefault="00B260BB"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63701041" w14:textId="621CDE49" w:rsidR="00B260BB" w:rsidRPr="00B260BB" w:rsidRDefault="00B260BB" w:rsidP="00B73568">
            <w:pPr>
              <w:pStyle w:val="TAL"/>
              <w:snapToGrid w:val="0"/>
              <w:jc w:val="both"/>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5D2C69A0" w14:textId="08888F02" w:rsidR="00B260BB" w:rsidRPr="00B260BB" w:rsidRDefault="00B260BB" w:rsidP="00B73568">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0BDCFB11" w14:textId="79E2F632" w:rsidR="00B260BB" w:rsidRPr="00B260BB" w:rsidRDefault="00B260BB" w:rsidP="00B73568">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379869C8" w14:textId="130BDE64" w:rsidR="00B260BB" w:rsidRPr="00B260BB" w:rsidRDefault="00B260BB" w:rsidP="00B73568">
            <w:pPr>
              <w:pStyle w:val="TAL"/>
              <w:snapToGrid w:val="0"/>
              <w:jc w:val="both"/>
              <w:rPr>
                <w:rFonts w:eastAsia="新細明體" w:cs="Arial"/>
                <w:szCs w:val="18"/>
                <w:lang w:eastAsia="zh-TW"/>
              </w:rPr>
            </w:pPr>
            <w:r w:rsidRPr="00B260BB">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6D1EF6BE" w14:textId="495F707A" w:rsidR="00B260BB" w:rsidRPr="00B260BB" w:rsidRDefault="00B260BB" w:rsidP="00B73568">
            <w:pPr>
              <w:pStyle w:val="TAL"/>
              <w:rPr>
                <w:rFonts w:eastAsia="新細明體" w:cs="Arial"/>
                <w:szCs w:val="18"/>
                <w:lang w:eastAsia="zh-TW"/>
              </w:rPr>
            </w:pPr>
            <w:r w:rsidRPr="00B260BB">
              <w:rPr>
                <w:rFonts w:cs="Arial"/>
                <w:szCs w:val="18"/>
              </w:rPr>
              <w:t>none</w:t>
            </w:r>
          </w:p>
        </w:tc>
      </w:tr>
      <w:tr w:rsidR="00B260BB" w:rsidRPr="00B260BB" w14:paraId="5E95D70B"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A50EFB" w14:textId="73813A1D" w:rsidR="00B260BB" w:rsidRPr="00B260BB" w:rsidRDefault="00B260BB" w:rsidP="001F1838">
            <w:pPr>
              <w:pStyle w:val="TAL"/>
              <w:snapToGrid w:val="0"/>
              <w:jc w:val="both"/>
              <w:rPr>
                <w:rFonts w:eastAsia="新細明體" w:cs="Arial"/>
                <w:szCs w:val="18"/>
                <w:lang w:eastAsia="zh-TW"/>
              </w:rPr>
            </w:pPr>
            <w:r w:rsidRPr="00B260BB">
              <w:rPr>
                <w:rFonts w:cs="Arial"/>
                <w:szCs w:val="18"/>
              </w:rPr>
              <w:t>DC_1A_n71B</w:t>
            </w:r>
          </w:p>
        </w:tc>
        <w:tc>
          <w:tcPr>
            <w:tcW w:w="1559" w:type="dxa"/>
            <w:tcBorders>
              <w:top w:val="single" w:sz="4" w:space="0" w:color="auto"/>
              <w:left w:val="single" w:sz="4" w:space="0" w:color="auto"/>
              <w:bottom w:val="single" w:sz="4" w:space="0" w:color="auto"/>
              <w:right w:val="single" w:sz="4" w:space="0" w:color="auto"/>
            </w:tcBorders>
            <w:vAlign w:val="center"/>
          </w:tcPr>
          <w:p w14:paraId="553C786B" w14:textId="3F9F6C63" w:rsidR="00B260BB" w:rsidRPr="00B260BB" w:rsidRDefault="00B260BB" w:rsidP="001F1838">
            <w:pPr>
              <w:snapToGrid w:val="0"/>
              <w:spacing w:after="0"/>
              <w:jc w:val="both"/>
              <w:rPr>
                <w:rFonts w:ascii="Arial" w:eastAsia="新細明體" w:hAnsi="Arial" w:cs="Arial"/>
                <w:sz w:val="18"/>
                <w:szCs w:val="18"/>
                <w:lang w:eastAsia="zh-TW"/>
              </w:rPr>
            </w:pPr>
            <w:r w:rsidRPr="00B260BB">
              <w:rPr>
                <w:rFonts w:ascii="Arial" w:hAnsi="Arial" w:cs="Arial"/>
                <w:sz w:val="18"/>
                <w:szCs w:val="18"/>
              </w:rPr>
              <w:t>DC_1A_n71A</w:t>
            </w:r>
          </w:p>
        </w:tc>
        <w:tc>
          <w:tcPr>
            <w:tcW w:w="993" w:type="dxa"/>
            <w:tcBorders>
              <w:top w:val="single" w:sz="4" w:space="0" w:color="auto"/>
              <w:left w:val="single" w:sz="4" w:space="0" w:color="auto"/>
              <w:bottom w:val="single" w:sz="4" w:space="0" w:color="auto"/>
              <w:right w:val="single" w:sz="4" w:space="0" w:color="auto"/>
            </w:tcBorders>
          </w:tcPr>
          <w:p w14:paraId="0BE4746B" w14:textId="434BD225" w:rsidR="00B260BB" w:rsidRPr="00B260BB" w:rsidRDefault="00B260BB"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5652F4A7" w14:textId="6D6AE377" w:rsidR="00B260BB" w:rsidRPr="00B260BB" w:rsidRDefault="00B260BB" w:rsidP="00B73568">
            <w:pPr>
              <w:pStyle w:val="TAL"/>
              <w:snapToGrid w:val="0"/>
              <w:jc w:val="both"/>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478084F5" w14:textId="38A542B1" w:rsidR="00B260BB" w:rsidRPr="00B260BB" w:rsidRDefault="00B260BB" w:rsidP="00B73568">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28798020" w14:textId="36FC60E2" w:rsidR="00B260BB" w:rsidRPr="00B260BB" w:rsidRDefault="00B260BB" w:rsidP="00B73568">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58350C49" w14:textId="0B1D9D1D" w:rsidR="00B260BB" w:rsidRPr="00B260BB" w:rsidRDefault="00B260BB" w:rsidP="00B73568">
            <w:pPr>
              <w:pStyle w:val="TAL"/>
              <w:snapToGrid w:val="0"/>
              <w:jc w:val="both"/>
              <w:rPr>
                <w:rFonts w:eastAsia="新細明體" w:cs="Arial"/>
                <w:szCs w:val="18"/>
                <w:lang w:eastAsia="zh-TW"/>
              </w:rPr>
            </w:pPr>
            <w:r w:rsidRPr="00B260BB">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0625435C" w14:textId="0A21214E" w:rsidR="00B260BB" w:rsidRPr="00B260BB" w:rsidRDefault="00B260BB" w:rsidP="00B73568">
            <w:pPr>
              <w:pStyle w:val="TAL"/>
              <w:rPr>
                <w:rFonts w:eastAsia="新細明體" w:cs="Arial"/>
                <w:szCs w:val="18"/>
                <w:lang w:eastAsia="zh-TW"/>
              </w:rPr>
            </w:pPr>
            <w:r w:rsidRPr="00B260BB">
              <w:rPr>
                <w:rFonts w:cs="Arial"/>
                <w:szCs w:val="18"/>
              </w:rPr>
              <w:t>(new) DL_1A_n71A _UL_1A_n71A</w:t>
            </w:r>
          </w:p>
        </w:tc>
      </w:tr>
      <w:tr w:rsidR="00B260BB" w:rsidRPr="00B260BB" w14:paraId="205DCDBD"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88E805" w14:textId="557DCB02" w:rsidR="00B260BB" w:rsidRPr="00B260BB" w:rsidRDefault="00B260BB" w:rsidP="001F1838">
            <w:pPr>
              <w:pStyle w:val="TAL"/>
              <w:snapToGrid w:val="0"/>
              <w:jc w:val="both"/>
              <w:rPr>
                <w:rFonts w:eastAsia="新細明體" w:cs="Arial"/>
                <w:szCs w:val="18"/>
                <w:lang w:eastAsia="zh-TW"/>
              </w:rPr>
            </w:pPr>
            <w:r w:rsidRPr="00B260BB">
              <w:rPr>
                <w:rFonts w:cs="Arial"/>
                <w:szCs w:val="18"/>
              </w:rPr>
              <w:t>DC_3A_n71A</w:t>
            </w:r>
          </w:p>
        </w:tc>
        <w:tc>
          <w:tcPr>
            <w:tcW w:w="1559" w:type="dxa"/>
            <w:tcBorders>
              <w:top w:val="single" w:sz="4" w:space="0" w:color="auto"/>
              <w:left w:val="single" w:sz="4" w:space="0" w:color="auto"/>
              <w:bottom w:val="single" w:sz="4" w:space="0" w:color="auto"/>
              <w:right w:val="single" w:sz="4" w:space="0" w:color="auto"/>
            </w:tcBorders>
            <w:vAlign w:val="center"/>
          </w:tcPr>
          <w:p w14:paraId="093A004E" w14:textId="55E1DE5F" w:rsidR="00B260BB" w:rsidRPr="00B260BB" w:rsidRDefault="00B260BB" w:rsidP="001F1838">
            <w:pPr>
              <w:snapToGrid w:val="0"/>
              <w:spacing w:after="0"/>
              <w:jc w:val="both"/>
              <w:rPr>
                <w:rFonts w:ascii="Arial" w:eastAsia="新細明體" w:hAnsi="Arial" w:cs="Arial"/>
                <w:sz w:val="18"/>
                <w:szCs w:val="18"/>
                <w:lang w:eastAsia="zh-TW"/>
              </w:rPr>
            </w:pPr>
            <w:r w:rsidRPr="00B260BB">
              <w:rPr>
                <w:rFonts w:ascii="Arial" w:hAnsi="Arial" w:cs="Arial"/>
                <w:sz w:val="18"/>
                <w:szCs w:val="18"/>
              </w:rPr>
              <w:t>DC_3A_n71A</w:t>
            </w:r>
          </w:p>
        </w:tc>
        <w:tc>
          <w:tcPr>
            <w:tcW w:w="993" w:type="dxa"/>
            <w:tcBorders>
              <w:top w:val="single" w:sz="4" w:space="0" w:color="auto"/>
              <w:left w:val="single" w:sz="4" w:space="0" w:color="auto"/>
              <w:bottom w:val="single" w:sz="4" w:space="0" w:color="auto"/>
              <w:right w:val="single" w:sz="4" w:space="0" w:color="auto"/>
            </w:tcBorders>
          </w:tcPr>
          <w:p w14:paraId="112A66D0" w14:textId="5A39D385" w:rsidR="00B260BB" w:rsidRPr="00B260BB" w:rsidRDefault="00B260BB"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2B6EF10" w14:textId="3407508E" w:rsidR="00B260BB" w:rsidRPr="00B260BB" w:rsidRDefault="00B260BB" w:rsidP="00B73568">
            <w:pPr>
              <w:pStyle w:val="TAL"/>
              <w:snapToGrid w:val="0"/>
              <w:jc w:val="both"/>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5EFE06D0" w14:textId="17AA194D" w:rsidR="00B260BB" w:rsidRPr="00B260BB" w:rsidRDefault="00B260BB" w:rsidP="00B73568">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525836C6" w14:textId="73995DE9" w:rsidR="00B260BB" w:rsidRPr="00B260BB" w:rsidRDefault="00B260BB" w:rsidP="00B73568">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1D3A2246" w14:textId="5DB4A3A9" w:rsidR="00B260BB" w:rsidRPr="00B260BB" w:rsidRDefault="00B260BB" w:rsidP="00B73568">
            <w:pPr>
              <w:pStyle w:val="TAL"/>
              <w:snapToGrid w:val="0"/>
              <w:jc w:val="both"/>
              <w:rPr>
                <w:rFonts w:eastAsia="新細明體" w:cs="Arial"/>
                <w:szCs w:val="18"/>
                <w:lang w:eastAsia="zh-TW"/>
              </w:rPr>
            </w:pPr>
            <w:r w:rsidRPr="00B260BB">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5A4190D3" w14:textId="75F77983" w:rsidR="00B260BB" w:rsidRPr="00B260BB" w:rsidRDefault="00B260BB" w:rsidP="00B73568">
            <w:pPr>
              <w:pStyle w:val="TAL"/>
              <w:rPr>
                <w:rFonts w:eastAsia="新細明體" w:cs="Arial"/>
                <w:szCs w:val="18"/>
                <w:lang w:eastAsia="zh-TW"/>
              </w:rPr>
            </w:pPr>
            <w:r w:rsidRPr="00B260BB">
              <w:rPr>
                <w:rFonts w:cs="Arial"/>
                <w:szCs w:val="18"/>
              </w:rPr>
              <w:t>none</w:t>
            </w:r>
          </w:p>
        </w:tc>
      </w:tr>
      <w:tr w:rsidR="00B260BB" w:rsidRPr="00B260BB" w14:paraId="70D2FD9E"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7F37B" w14:textId="41F53494" w:rsidR="00B260BB" w:rsidRPr="00B260BB" w:rsidRDefault="00B260BB" w:rsidP="001F1838">
            <w:pPr>
              <w:pStyle w:val="TAL"/>
              <w:snapToGrid w:val="0"/>
              <w:jc w:val="both"/>
              <w:rPr>
                <w:rFonts w:eastAsia="新細明體" w:cs="Arial"/>
                <w:szCs w:val="18"/>
                <w:lang w:eastAsia="zh-TW"/>
              </w:rPr>
            </w:pPr>
            <w:r w:rsidRPr="00B260BB">
              <w:rPr>
                <w:rFonts w:cs="Arial"/>
                <w:szCs w:val="18"/>
              </w:rPr>
              <w:t>DC_3A_n71B</w:t>
            </w:r>
          </w:p>
        </w:tc>
        <w:tc>
          <w:tcPr>
            <w:tcW w:w="1559" w:type="dxa"/>
            <w:tcBorders>
              <w:top w:val="single" w:sz="4" w:space="0" w:color="auto"/>
              <w:left w:val="single" w:sz="4" w:space="0" w:color="auto"/>
              <w:bottom w:val="single" w:sz="4" w:space="0" w:color="auto"/>
              <w:right w:val="single" w:sz="4" w:space="0" w:color="auto"/>
            </w:tcBorders>
            <w:vAlign w:val="center"/>
          </w:tcPr>
          <w:p w14:paraId="7D4476F1" w14:textId="76EEE8C1" w:rsidR="00B260BB" w:rsidRPr="00B260BB" w:rsidRDefault="00B260BB" w:rsidP="001F1838">
            <w:pPr>
              <w:snapToGrid w:val="0"/>
              <w:spacing w:after="0"/>
              <w:jc w:val="both"/>
              <w:rPr>
                <w:rFonts w:ascii="Arial" w:eastAsia="新細明體" w:hAnsi="Arial" w:cs="Arial"/>
                <w:sz w:val="18"/>
                <w:szCs w:val="18"/>
                <w:lang w:eastAsia="zh-TW"/>
              </w:rPr>
            </w:pPr>
            <w:r w:rsidRPr="00B260BB">
              <w:rPr>
                <w:rFonts w:ascii="Arial" w:hAnsi="Arial" w:cs="Arial"/>
                <w:sz w:val="18"/>
                <w:szCs w:val="18"/>
              </w:rPr>
              <w:t>DC_3A_n71A</w:t>
            </w:r>
          </w:p>
        </w:tc>
        <w:tc>
          <w:tcPr>
            <w:tcW w:w="993" w:type="dxa"/>
            <w:tcBorders>
              <w:top w:val="single" w:sz="4" w:space="0" w:color="auto"/>
              <w:left w:val="single" w:sz="4" w:space="0" w:color="auto"/>
              <w:bottom w:val="single" w:sz="4" w:space="0" w:color="auto"/>
              <w:right w:val="single" w:sz="4" w:space="0" w:color="auto"/>
            </w:tcBorders>
          </w:tcPr>
          <w:p w14:paraId="469403C6" w14:textId="6F176BFE" w:rsidR="00B260BB" w:rsidRPr="00B260BB" w:rsidRDefault="00B260BB"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37619607" w14:textId="31FD7EBE" w:rsidR="00B260BB" w:rsidRPr="00B260BB" w:rsidRDefault="00B260BB" w:rsidP="00B73568">
            <w:pPr>
              <w:pStyle w:val="TAL"/>
              <w:snapToGrid w:val="0"/>
              <w:jc w:val="both"/>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35C54EE1" w14:textId="64F40514" w:rsidR="00B260BB" w:rsidRPr="00B260BB" w:rsidRDefault="00B260BB" w:rsidP="00B73568">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6D6FDA63" w14:textId="0073CA1A" w:rsidR="00B260BB" w:rsidRPr="00B260BB" w:rsidRDefault="00B260BB" w:rsidP="00B73568">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771A0132" w14:textId="751D0841" w:rsidR="00B260BB" w:rsidRPr="00B260BB" w:rsidRDefault="00B260BB" w:rsidP="00B73568">
            <w:pPr>
              <w:pStyle w:val="TAL"/>
              <w:snapToGrid w:val="0"/>
              <w:jc w:val="both"/>
              <w:rPr>
                <w:rFonts w:eastAsia="新細明體" w:cs="Arial"/>
                <w:szCs w:val="18"/>
                <w:lang w:eastAsia="zh-TW"/>
              </w:rPr>
            </w:pPr>
            <w:r w:rsidRPr="00B260BB">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3BACD778" w14:textId="75D2AA62" w:rsidR="00B260BB" w:rsidRPr="00B260BB" w:rsidRDefault="00B260BB" w:rsidP="00B73568">
            <w:pPr>
              <w:pStyle w:val="TAL"/>
              <w:rPr>
                <w:rFonts w:eastAsia="新細明體" w:cs="Arial"/>
                <w:szCs w:val="18"/>
                <w:lang w:eastAsia="zh-TW"/>
              </w:rPr>
            </w:pPr>
            <w:r w:rsidRPr="00B260BB">
              <w:rPr>
                <w:rFonts w:cs="Arial"/>
                <w:szCs w:val="18"/>
              </w:rPr>
              <w:t>(new) DL_3A_n71A _UL_3A_n71A</w:t>
            </w:r>
          </w:p>
        </w:tc>
      </w:tr>
      <w:tr w:rsidR="003275B8" w:rsidRPr="00BF4F69" w14:paraId="13A1B439"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C167C4" w14:textId="186C08F6" w:rsidR="003275B8" w:rsidRPr="003275B8" w:rsidRDefault="003275B8" w:rsidP="001F1838">
            <w:pPr>
              <w:pStyle w:val="TAL"/>
              <w:snapToGrid w:val="0"/>
              <w:jc w:val="both"/>
              <w:rPr>
                <w:rFonts w:eastAsia="新細明體" w:cs="Arial"/>
                <w:szCs w:val="18"/>
                <w:lang w:eastAsia="zh-TW"/>
              </w:rPr>
            </w:pPr>
            <w:r w:rsidRPr="003275B8">
              <w:rPr>
                <w:rFonts w:cs="Arial"/>
                <w:szCs w:val="18"/>
              </w:rPr>
              <w:t>DC_3A_n8A</w:t>
            </w:r>
          </w:p>
        </w:tc>
        <w:tc>
          <w:tcPr>
            <w:tcW w:w="1559" w:type="dxa"/>
            <w:tcBorders>
              <w:top w:val="single" w:sz="4" w:space="0" w:color="auto"/>
              <w:left w:val="single" w:sz="4" w:space="0" w:color="auto"/>
              <w:bottom w:val="single" w:sz="4" w:space="0" w:color="auto"/>
              <w:right w:val="single" w:sz="4" w:space="0" w:color="auto"/>
            </w:tcBorders>
            <w:vAlign w:val="center"/>
          </w:tcPr>
          <w:p w14:paraId="64B684F2" w14:textId="03A0721A" w:rsidR="003275B8" w:rsidRPr="003275B8" w:rsidRDefault="003275B8" w:rsidP="001F1838">
            <w:pPr>
              <w:snapToGrid w:val="0"/>
              <w:spacing w:after="0"/>
              <w:jc w:val="both"/>
              <w:rPr>
                <w:rFonts w:ascii="Arial" w:eastAsia="新細明體" w:hAnsi="Arial" w:cs="Arial"/>
                <w:sz w:val="18"/>
                <w:szCs w:val="18"/>
                <w:lang w:eastAsia="zh-TW"/>
              </w:rPr>
            </w:pPr>
            <w:r w:rsidRPr="003275B8">
              <w:rPr>
                <w:rFonts w:ascii="Arial" w:hAnsi="Arial" w:cs="Arial"/>
                <w:sz w:val="18"/>
                <w:szCs w:val="18"/>
              </w:rPr>
              <w:t>DC_3A_n8A</w:t>
            </w:r>
          </w:p>
        </w:tc>
        <w:tc>
          <w:tcPr>
            <w:tcW w:w="993" w:type="dxa"/>
            <w:tcBorders>
              <w:top w:val="single" w:sz="4" w:space="0" w:color="auto"/>
              <w:left w:val="single" w:sz="4" w:space="0" w:color="auto"/>
              <w:bottom w:val="single" w:sz="4" w:space="0" w:color="auto"/>
              <w:right w:val="single" w:sz="4" w:space="0" w:color="auto"/>
            </w:tcBorders>
          </w:tcPr>
          <w:p w14:paraId="49172157" w14:textId="59E967D0" w:rsidR="003275B8" w:rsidRPr="003275B8" w:rsidRDefault="003275B8" w:rsidP="003275B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766CFE3" w14:textId="6EB9D7AD" w:rsidR="003275B8" w:rsidRPr="003275B8" w:rsidRDefault="00013C1B" w:rsidP="003275B8">
            <w:pPr>
              <w:pStyle w:val="TAL"/>
              <w:snapToGrid w:val="0"/>
              <w:jc w:val="both"/>
              <w:rPr>
                <w:rFonts w:cs="Arial"/>
                <w:szCs w:val="18"/>
              </w:rPr>
            </w:pPr>
            <w:r w:rsidRPr="008D6C3B">
              <w:rPr>
                <w:rFonts w:cs="Arial"/>
                <w:szCs w:val="18"/>
                <w:lang w:val="it-IT"/>
              </w:rPr>
              <w:t>Per Lindell</w:t>
            </w:r>
            <w:r>
              <w:rPr>
                <w:rFonts w:eastAsia="新細明體" w:cs="Arial" w:hint="eastAsia"/>
                <w:szCs w:val="18"/>
                <w:lang w:val="it-IT" w:eastAsia="zh-TW"/>
              </w:rPr>
              <w:t xml:space="preserve">, </w:t>
            </w:r>
            <w:r w:rsidR="003275B8" w:rsidRPr="003275B8">
              <w:rPr>
                <w:rFonts w:cs="Arial"/>
                <w:szCs w:val="18"/>
              </w:rPr>
              <w:t>Ericsson</w:t>
            </w:r>
          </w:p>
        </w:tc>
        <w:tc>
          <w:tcPr>
            <w:tcW w:w="2410" w:type="dxa"/>
            <w:tcBorders>
              <w:top w:val="single" w:sz="4" w:space="0" w:color="auto"/>
              <w:left w:val="single" w:sz="4" w:space="0" w:color="auto"/>
              <w:bottom w:val="single" w:sz="4" w:space="0" w:color="auto"/>
              <w:right w:val="single" w:sz="4" w:space="0" w:color="auto"/>
            </w:tcBorders>
          </w:tcPr>
          <w:p w14:paraId="5E4203AA" w14:textId="12AC21DA" w:rsidR="003275B8" w:rsidRPr="003275B8" w:rsidRDefault="003275B8" w:rsidP="003275B8">
            <w:pPr>
              <w:pStyle w:val="TAL"/>
              <w:snapToGrid w:val="0"/>
              <w:jc w:val="both"/>
              <w:rPr>
                <w:rFonts w:cs="Arial"/>
                <w:szCs w:val="18"/>
              </w:rPr>
            </w:pPr>
            <w:r w:rsidRPr="003275B8">
              <w:rPr>
                <w:rFonts w:cs="Arial"/>
                <w:szCs w:val="18"/>
              </w:rPr>
              <w:t>per.lindell@ericsson.com</w:t>
            </w:r>
          </w:p>
        </w:tc>
        <w:tc>
          <w:tcPr>
            <w:tcW w:w="2268" w:type="dxa"/>
            <w:tcBorders>
              <w:top w:val="single" w:sz="4" w:space="0" w:color="auto"/>
              <w:left w:val="single" w:sz="4" w:space="0" w:color="auto"/>
              <w:bottom w:val="single" w:sz="4" w:space="0" w:color="auto"/>
              <w:right w:val="single" w:sz="4" w:space="0" w:color="auto"/>
            </w:tcBorders>
          </w:tcPr>
          <w:p w14:paraId="2593868C" w14:textId="79BD4CD7" w:rsidR="003275B8" w:rsidRPr="00013C1B" w:rsidRDefault="003275B8" w:rsidP="003275B8">
            <w:pPr>
              <w:pStyle w:val="TAL"/>
              <w:snapToGrid w:val="0"/>
              <w:rPr>
                <w:rFonts w:eastAsia="新細明體" w:cs="Arial"/>
                <w:szCs w:val="18"/>
                <w:lang w:val="it-IT" w:eastAsia="zh-TW"/>
              </w:rPr>
            </w:pPr>
            <w:r w:rsidRPr="003275B8">
              <w:rPr>
                <w:rFonts w:cs="Arial"/>
                <w:szCs w:val="18"/>
              </w:rPr>
              <w:t>Nokia, Samsung, Qualcomm</w:t>
            </w:r>
            <w:r w:rsidR="00013C1B">
              <w:rPr>
                <w:rFonts w:eastAsia="新細明體" w:cs="Arial" w:hint="eastAsia"/>
                <w:szCs w:val="18"/>
                <w:lang w:eastAsia="zh-TW"/>
              </w:rPr>
              <w:t xml:space="preserve">, Huawei, </w:t>
            </w:r>
            <w:r w:rsidR="00013C1B" w:rsidRPr="00013C1B">
              <w:rPr>
                <w:rFonts w:cs="Arial"/>
                <w:szCs w:val="18"/>
              </w:rPr>
              <w:t>HiSilicon, Xiaomi</w:t>
            </w:r>
            <w:r w:rsidR="00013C1B">
              <w:rPr>
                <w:rFonts w:eastAsia="新細明體" w:cs="Arial" w:hint="eastAsia"/>
                <w:szCs w:val="18"/>
                <w:lang w:eastAsia="zh-TW"/>
              </w:rPr>
              <w:t xml:space="preserve">, </w:t>
            </w:r>
            <w:r w:rsidR="00013C1B"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279D7104" w14:textId="129FEC97" w:rsidR="003275B8" w:rsidRPr="003275B8" w:rsidRDefault="003275B8" w:rsidP="003275B8">
            <w:pPr>
              <w:pStyle w:val="TAL"/>
              <w:snapToGrid w:val="0"/>
              <w:jc w:val="both"/>
              <w:rPr>
                <w:rFonts w:eastAsia="新細明體" w:cs="Arial"/>
                <w:szCs w:val="18"/>
                <w:lang w:eastAsia="zh-TW"/>
              </w:rPr>
            </w:pPr>
            <w:r w:rsidRPr="003275B8">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5E057D38" w14:textId="286AA55D" w:rsidR="003275B8" w:rsidRPr="003275B8" w:rsidRDefault="003275B8" w:rsidP="003275B8">
            <w:pPr>
              <w:pStyle w:val="TAL"/>
              <w:snapToGrid w:val="0"/>
              <w:rPr>
                <w:rFonts w:eastAsia="新細明體" w:cs="Arial"/>
                <w:szCs w:val="18"/>
                <w:lang w:eastAsia="zh-TW"/>
              </w:rPr>
            </w:pPr>
            <w:r w:rsidRPr="003275B8">
              <w:rPr>
                <w:rFonts w:cs="Arial"/>
                <w:szCs w:val="18"/>
              </w:rPr>
              <w:t>None</w:t>
            </w:r>
          </w:p>
        </w:tc>
      </w:tr>
      <w:tr w:rsidR="003275B8" w:rsidRPr="00BF4F69" w14:paraId="15FF55D6"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EBA238" w14:textId="309916CB" w:rsidR="003275B8" w:rsidRPr="003275B8" w:rsidRDefault="003275B8" w:rsidP="001F1838">
            <w:pPr>
              <w:pStyle w:val="TAL"/>
              <w:snapToGrid w:val="0"/>
              <w:jc w:val="both"/>
              <w:rPr>
                <w:rFonts w:eastAsia="新細明體" w:cs="Arial"/>
                <w:szCs w:val="18"/>
                <w:lang w:eastAsia="zh-TW"/>
              </w:rPr>
            </w:pPr>
            <w:r w:rsidRPr="003275B8">
              <w:rPr>
                <w:rFonts w:cs="Arial"/>
                <w:szCs w:val="18"/>
              </w:rPr>
              <w:t>DC_28A_n40A</w:t>
            </w:r>
          </w:p>
        </w:tc>
        <w:tc>
          <w:tcPr>
            <w:tcW w:w="1559" w:type="dxa"/>
            <w:tcBorders>
              <w:top w:val="single" w:sz="4" w:space="0" w:color="auto"/>
              <w:left w:val="single" w:sz="4" w:space="0" w:color="auto"/>
              <w:bottom w:val="single" w:sz="4" w:space="0" w:color="auto"/>
              <w:right w:val="single" w:sz="4" w:space="0" w:color="auto"/>
            </w:tcBorders>
            <w:vAlign w:val="center"/>
          </w:tcPr>
          <w:p w14:paraId="0FBB32C9" w14:textId="7C0C26CF" w:rsidR="003275B8" w:rsidRPr="003275B8" w:rsidRDefault="003275B8" w:rsidP="001F1838">
            <w:pPr>
              <w:snapToGrid w:val="0"/>
              <w:spacing w:after="0"/>
              <w:jc w:val="both"/>
              <w:rPr>
                <w:rFonts w:ascii="Arial" w:eastAsia="新細明體" w:hAnsi="Arial" w:cs="Arial"/>
                <w:sz w:val="18"/>
                <w:szCs w:val="18"/>
                <w:lang w:eastAsia="zh-TW"/>
              </w:rPr>
            </w:pPr>
            <w:r w:rsidRPr="003275B8">
              <w:rPr>
                <w:rFonts w:ascii="Arial" w:hAnsi="Arial" w:cs="Arial"/>
                <w:sz w:val="18"/>
                <w:szCs w:val="18"/>
              </w:rPr>
              <w:t>DC_28A_n40A</w:t>
            </w:r>
          </w:p>
        </w:tc>
        <w:tc>
          <w:tcPr>
            <w:tcW w:w="993" w:type="dxa"/>
            <w:tcBorders>
              <w:top w:val="single" w:sz="4" w:space="0" w:color="auto"/>
              <w:left w:val="single" w:sz="4" w:space="0" w:color="auto"/>
              <w:bottom w:val="single" w:sz="4" w:space="0" w:color="auto"/>
              <w:right w:val="single" w:sz="4" w:space="0" w:color="auto"/>
            </w:tcBorders>
          </w:tcPr>
          <w:p w14:paraId="1B9806D7" w14:textId="4F24D154" w:rsidR="003275B8" w:rsidRPr="003275B8" w:rsidRDefault="003275B8" w:rsidP="003275B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324B13F6" w14:textId="4B4DB4BF" w:rsidR="003275B8" w:rsidRPr="003275B8" w:rsidRDefault="00013C1B" w:rsidP="003275B8">
            <w:pPr>
              <w:pStyle w:val="TAL"/>
              <w:snapToGrid w:val="0"/>
              <w:jc w:val="both"/>
              <w:rPr>
                <w:rFonts w:cs="Arial"/>
                <w:szCs w:val="18"/>
              </w:rPr>
            </w:pPr>
            <w:r w:rsidRPr="008D6C3B">
              <w:rPr>
                <w:rFonts w:cs="Arial"/>
                <w:szCs w:val="18"/>
                <w:lang w:val="it-IT"/>
              </w:rPr>
              <w:t>Per Lindell</w:t>
            </w:r>
            <w:r>
              <w:rPr>
                <w:rFonts w:eastAsia="新細明體" w:cs="Arial" w:hint="eastAsia"/>
                <w:szCs w:val="18"/>
                <w:lang w:val="it-IT" w:eastAsia="zh-TW"/>
              </w:rPr>
              <w:t xml:space="preserve">, </w:t>
            </w:r>
            <w:r w:rsidR="003275B8" w:rsidRPr="003275B8">
              <w:rPr>
                <w:rFonts w:cs="Arial"/>
                <w:szCs w:val="18"/>
              </w:rPr>
              <w:t>Ericsson</w:t>
            </w:r>
          </w:p>
        </w:tc>
        <w:tc>
          <w:tcPr>
            <w:tcW w:w="2410" w:type="dxa"/>
            <w:tcBorders>
              <w:top w:val="single" w:sz="4" w:space="0" w:color="auto"/>
              <w:left w:val="single" w:sz="4" w:space="0" w:color="auto"/>
              <w:bottom w:val="single" w:sz="4" w:space="0" w:color="auto"/>
              <w:right w:val="single" w:sz="4" w:space="0" w:color="auto"/>
            </w:tcBorders>
          </w:tcPr>
          <w:p w14:paraId="0549A481" w14:textId="4079D108" w:rsidR="003275B8" w:rsidRPr="003275B8" w:rsidRDefault="003275B8" w:rsidP="003275B8">
            <w:pPr>
              <w:pStyle w:val="TAL"/>
              <w:snapToGrid w:val="0"/>
              <w:jc w:val="both"/>
              <w:rPr>
                <w:rFonts w:cs="Arial"/>
                <w:szCs w:val="18"/>
              </w:rPr>
            </w:pPr>
            <w:r w:rsidRPr="003275B8">
              <w:rPr>
                <w:rFonts w:cs="Arial"/>
                <w:szCs w:val="18"/>
              </w:rPr>
              <w:t>per.lindell@ericsson.com</w:t>
            </w:r>
          </w:p>
        </w:tc>
        <w:tc>
          <w:tcPr>
            <w:tcW w:w="2268" w:type="dxa"/>
            <w:tcBorders>
              <w:top w:val="single" w:sz="4" w:space="0" w:color="auto"/>
              <w:left w:val="single" w:sz="4" w:space="0" w:color="auto"/>
              <w:bottom w:val="single" w:sz="4" w:space="0" w:color="auto"/>
              <w:right w:val="single" w:sz="4" w:space="0" w:color="auto"/>
            </w:tcBorders>
          </w:tcPr>
          <w:p w14:paraId="75389E0F" w14:textId="1C55000B" w:rsidR="003275B8" w:rsidRPr="003275B8" w:rsidRDefault="003275B8" w:rsidP="003275B8">
            <w:pPr>
              <w:pStyle w:val="TAL"/>
              <w:snapToGrid w:val="0"/>
              <w:rPr>
                <w:rFonts w:cs="Arial"/>
                <w:szCs w:val="18"/>
                <w:lang w:val="it-IT"/>
              </w:rPr>
            </w:pPr>
            <w:r w:rsidRPr="003275B8">
              <w:rPr>
                <w:rFonts w:cs="Arial"/>
                <w:szCs w:val="18"/>
              </w:rPr>
              <w:t>Nokia, Samsung, Qualcomm</w:t>
            </w:r>
          </w:p>
        </w:tc>
        <w:tc>
          <w:tcPr>
            <w:tcW w:w="1404" w:type="dxa"/>
            <w:tcBorders>
              <w:top w:val="single" w:sz="4" w:space="0" w:color="auto"/>
              <w:left w:val="single" w:sz="4" w:space="0" w:color="auto"/>
              <w:bottom w:val="single" w:sz="4" w:space="0" w:color="auto"/>
              <w:right w:val="single" w:sz="4" w:space="0" w:color="auto"/>
            </w:tcBorders>
          </w:tcPr>
          <w:p w14:paraId="1814A44E" w14:textId="03EF5B33" w:rsidR="003275B8" w:rsidRPr="003275B8" w:rsidRDefault="003275B8" w:rsidP="003275B8">
            <w:pPr>
              <w:pStyle w:val="TAL"/>
              <w:snapToGrid w:val="0"/>
              <w:jc w:val="both"/>
              <w:rPr>
                <w:rFonts w:eastAsia="新細明體" w:cs="Arial"/>
                <w:szCs w:val="18"/>
                <w:lang w:eastAsia="zh-TW"/>
              </w:rPr>
            </w:pPr>
            <w:r w:rsidRPr="003275B8">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6AF00BBE" w14:textId="6B8F7E0A" w:rsidR="003275B8" w:rsidRPr="003275B8" w:rsidRDefault="003275B8" w:rsidP="003275B8">
            <w:pPr>
              <w:pStyle w:val="ZH"/>
              <w:framePr w:wrap="notBeside"/>
              <w:snapToGrid w:val="0"/>
              <w:rPr>
                <w:rFonts w:eastAsia="新細明體" w:cs="Arial"/>
                <w:sz w:val="18"/>
                <w:szCs w:val="18"/>
                <w:lang w:eastAsia="zh-TW"/>
              </w:rPr>
            </w:pPr>
            <w:r w:rsidRPr="003275B8">
              <w:rPr>
                <w:rFonts w:cs="Arial"/>
                <w:sz w:val="18"/>
                <w:szCs w:val="18"/>
              </w:rPr>
              <w:t>None</w:t>
            </w:r>
          </w:p>
        </w:tc>
      </w:tr>
      <w:tr w:rsidR="008E2B08" w:rsidRPr="00BF4F69" w14:paraId="3D1D7997"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4E5B18" w14:textId="114DE3D6" w:rsidR="008E2B08" w:rsidRPr="008E2B08" w:rsidRDefault="008E2B08" w:rsidP="001F1838">
            <w:pPr>
              <w:pStyle w:val="TAL"/>
              <w:snapToGrid w:val="0"/>
              <w:jc w:val="both"/>
              <w:rPr>
                <w:rFonts w:eastAsia="新細明體" w:cs="Arial"/>
                <w:szCs w:val="18"/>
                <w:lang w:eastAsia="zh-TW"/>
              </w:rPr>
            </w:pPr>
            <w:r w:rsidRPr="008E2B08">
              <w:rPr>
                <w:rFonts w:cs="Arial"/>
                <w:szCs w:val="18"/>
              </w:rPr>
              <w:t>DC_7C_n3A</w:t>
            </w:r>
          </w:p>
        </w:tc>
        <w:tc>
          <w:tcPr>
            <w:tcW w:w="1559" w:type="dxa"/>
            <w:tcBorders>
              <w:top w:val="single" w:sz="4" w:space="0" w:color="auto"/>
              <w:left w:val="single" w:sz="4" w:space="0" w:color="auto"/>
              <w:bottom w:val="single" w:sz="4" w:space="0" w:color="auto"/>
              <w:right w:val="single" w:sz="4" w:space="0" w:color="auto"/>
            </w:tcBorders>
            <w:vAlign w:val="center"/>
          </w:tcPr>
          <w:p w14:paraId="07096CA8" w14:textId="742A3B2B" w:rsidR="008E2B08" w:rsidRPr="008E2B08" w:rsidRDefault="008E2B08" w:rsidP="001F1838">
            <w:pPr>
              <w:snapToGrid w:val="0"/>
              <w:spacing w:after="0"/>
              <w:jc w:val="both"/>
              <w:rPr>
                <w:rFonts w:ascii="Arial" w:eastAsia="新細明體" w:hAnsi="Arial" w:cs="Arial"/>
                <w:sz w:val="18"/>
                <w:szCs w:val="18"/>
                <w:lang w:eastAsia="zh-TW"/>
              </w:rPr>
            </w:pPr>
            <w:r w:rsidRPr="008E2B08">
              <w:rPr>
                <w:rFonts w:ascii="Arial" w:hAnsi="Arial" w:cs="Arial"/>
                <w:color w:val="000000"/>
                <w:sz w:val="18"/>
                <w:szCs w:val="18"/>
              </w:rPr>
              <w:t>DC_7C_n3A</w:t>
            </w:r>
          </w:p>
        </w:tc>
        <w:tc>
          <w:tcPr>
            <w:tcW w:w="993" w:type="dxa"/>
            <w:tcBorders>
              <w:top w:val="single" w:sz="4" w:space="0" w:color="auto"/>
              <w:left w:val="single" w:sz="4" w:space="0" w:color="auto"/>
              <w:bottom w:val="single" w:sz="4" w:space="0" w:color="auto"/>
              <w:right w:val="single" w:sz="4" w:space="0" w:color="auto"/>
            </w:tcBorders>
            <w:vAlign w:val="center"/>
          </w:tcPr>
          <w:p w14:paraId="0F9A20B5" w14:textId="77777777" w:rsidR="008E2B08" w:rsidRPr="00BF4F69" w:rsidRDefault="008E2B08"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6E571A8" w14:textId="4C11DC36" w:rsidR="008E2B08" w:rsidRPr="008E2B08" w:rsidRDefault="008E2B08" w:rsidP="008E2B08">
            <w:pPr>
              <w:pStyle w:val="TAL"/>
              <w:snapToGrid w:val="0"/>
              <w:rPr>
                <w:rFonts w:cs="Arial"/>
                <w:szCs w:val="18"/>
              </w:rPr>
            </w:pPr>
            <w:r w:rsidRPr="008E2B08">
              <w:rPr>
                <w:rFonts w:cs="Arial"/>
                <w:szCs w:val="16"/>
              </w:rPr>
              <w:t>Alper Ucar, Vodafone</w:t>
            </w:r>
          </w:p>
        </w:tc>
        <w:tc>
          <w:tcPr>
            <w:tcW w:w="2410" w:type="dxa"/>
            <w:tcBorders>
              <w:top w:val="single" w:sz="4" w:space="0" w:color="auto"/>
              <w:left w:val="single" w:sz="4" w:space="0" w:color="auto"/>
              <w:bottom w:val="single" w:sz="4" w:space="0" w:color="auto"/>
              <w:right w:val="single" w:sz="4" w:space="0" w:color="auto"/>
            </w:tcBorders>
          </w:tcPr>
          <w:p w14:paraId="4B4612D2" w14:textId="6439E266" w:rsidR="008E2B08" w:rsidRPr="008E2B08" w:rsidRDefault="008E2B08" w:rsidP="00B73568">
            <w:pPr>
              <w:pStyle w:val="TAL"/>
              <w:snapToGrid w:val="0"/>
              <w:jc w:val="both"/>
              <w:rPr>
                <w:rFonts w:cs="Arial"/>
                <w:szCs w:val="18"/>
              </w:rPr>
            </w:pPr>
            <w:r w:rsidRPr="008E2B08">
              <w:rPr>
                <w:rFonts w:cs="Arial"/>
                <w:szCs w:val="16"/>
              </w:rPr>
              <w:t>alper.ucar@vodafone.com</w:t>
            </w:r>
          </w:p>
        </w:tc>
        <w:tc>
          <w:tcPr>
            <w:tcW w:w="2268" w:type="dxa"/>
            <w:tcBorders>
              <w:top w:val="single" w:sz="4" w:space="0" w:color="auto"/>
              <w:left w:val="single" w:sz="4" w:space="0" w:color="auto"/>
              <w:bottom w:val="single" w:sz="4" w:space="0" w:color="auto"/>
              <w:right w:val="single" w:sz="4" w:space="0" w:color="auto"/>
            </w:tcBorders>
          </w:tcPr>
          <w:p w14:paraId="5A4CE57E" w14:textId="1BAF5AA5" w:rsidR="008E2B08" w:rsidRPr="008E2B08" w:rsidRDefault="008E2B08" w:rsidP="00B73568">
            <w:pPr>
              <w:pStyle w:val="TAL"/>
              <w:snapToGrid w:val="0"/>
              <w:rPr>
                <w:rFonts w:cs="Arial"/>
                <w:szCs w:val="18"/>
                <w:lang w:val="it-IT"/>
              </w:rPr>
            </w:pPr>
            <w:r w:rsidRPr="008E2B08">
              <w:rPr>
                <w:rFonts w:cs="Arial"/>
                <w:szCs w:val="16"/>
              </w:rPr>
              <w:t>BT plc, Huawei, Ericsson, Nokia</w:t>
            </w:r>
          </w:p>
        </w:tc>
        <w:tc>
          <w:tcPr>
            <w:tcW w:w="1404" w:type="dxa"/>
            <w:tcBorders>
              <w:top w:val="single" w:sz="4" w:space="0" w:color="auto"/>
              <w:left w:val="single" w:sz="4" w:space="0" w:color="auto"/>
              <w:bottom w:val="single" w:sz="4" w:space="0" w:color="auto"/>
              <w:right w:val="single" w:sz="4" w:space="0" w:color="auto"/>
            </w:tcBorders>
          </w:tcPr>
          <w:p w14:paraId="530CFF7E" w14:textId="6301B39E" w:rsidR="008E2B08" w:rsidRPr="002B6807" w:rsidRDefault="002B6807" w:rsidP="00B73568">
            <w:pPr>
              <w:pStyle w:val="TAL"/>
              <w:snapToGrid w:val="0"/>
              <w:jc w:val="both"/>
              <w:rPr>
                <w:rFonts w:eastAsia="新細明體" w:cs="Arial"/>
                <w:szCs w:val="18"/>
                <w:lang w:eastAsia="zh-TW"/>
              </w:rPr>
            </w:pPr>
            <w:r>
              <w:rPr>
                <w:rFonts w:eastAsia="新細明體" w:cs="Arial" w:hint="eastAsia"/>
                <w:szCs w:val="16"/>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4B2741E" w14:textId="5D6DA444" w:rsidR="008E2B08" w:rsidRPr="008E2B08" w:rsidRDefault="008E2B08" w:rsidP="00B73568">
            <w:pPr>
              <w:pStyle w:val="TAL"/>
              <w:rPr>
                <w:rFonts w:eastAsia="新細明體" w:cs="Arial"/>
                <w:szCs w:val="18"/>
                <w:lang w:eastAsia="zh-TW"/>
              </w:rPr>
            </w:pPr>
            <w:r w:rsidRPr="008E2B08">
              <w:rPr>
                <w:rFonts w:cs="Arial"/>
                <w:szCs w:val="16"/>
              </w:rPr>
              <w:t>(completed) DL_7A_n3A_UL_7A_n3A</w:t>
            </w:r>
          </w:p>
        </w:tc>
      </w:tr>
      <w:tr w:rsidR="00013C1B" w:rsidRPr="00013C1B" w14:paraId="557828CD"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46E143" w14:textId="4A0D8518" w:rsidR="00013C1B" w:rsidRPr="00013C1B" w:rsidRDefault="00013C1B" w:rsidP="001F1838">
            <w:pPr>
              <w:pStyle w:val="TAL"/>
              <w:snapToGrid w:val="0"/>
              <w:jc w:val="both"/>
              <w:rPr>
                <w:rFonts w:eastAsia="新細明體" w:cs="Arial"/>
                <w:szCs w:val="18"/>
                <w:lang w:eastAsia="zh-TW"/>
              </w:rPr>
            </w:pPr>
            <w:r w:rsidRPr="00013C1B">
              <w:rPr>
                <w:rFonts w:cs="Arial"/>
                <w:szCs w:val="18"/>
              </w:rPr>
              <w:t>DC_7A_n8A</w:t>
            </w:r>
          </w:p>
        </w:tc>
        <w:tc>
          <w:tcPr>
            <w:tcW w:w="1559" w:type="dxa"/>
            <w:tcBorders>
              <w:top w:val="single" w:sz="4" w:space="0" w:color="auto"/>
              <w:left w:val="single" w:sz="4" w:space="0" w:color="auto"/>
              <w:bottom w:val="single" w:sz="4" w:space="0" w:color="auto"/>
              <w:right w:val="single" w:sz="4" w:space="0" w:color="auto"/>
            </w:tcBorders>
            <w:vAlign w:val="center"/>
          </w:tcPr>
          <w:p w14:paraId="553CB6FB" w14:textId="03B7CB94" w:rsidR="00013C1B" w:rsidRPr="00013C1B" w:rsidRDefault="00013C1B" w:rsidP="001F1838">
            <w:pPr>
              <w:snapToGrid w:val="0"/>
              <w:spacing w:after="0"/>
              <w:jc w:val="both"/>
              <w:rPr>
                <w:rFonts w:ascii="Arial" w:eastAsia="新細明體" w:hAnsi="Arial" w:cs="Arial"/>
                <w:sz w:val="18"/>
                <w:szCs w:val="18"/>
                <w:lang w:eastAsia="zh-TW"/>
              </w:rPr>
            </w:pPr>
            <w:r w:rsidRPr="00013C1B">
              <w:rPr>
                <w:rFonts w:ascii="Arial" w:hAnsi="Arial" w:cs="Arial"/>
                <w:sz w:val="18"/>
                <w:szCs w:val="18"/>
              </w:rPr>
              <w:t>DC_7A_n8A</w:t>
            </w:r>
          </w:p>
        </w:tc>
        <w:tc>
          <w:tcPr>
            <w:tcW w:w="993" w:type="dxa"/>
            <w:tcBorders>
              <w:top w:val="single" w:sz="4" w:space="0" w:color="auto"/>
              <w:left w:val="single" w:sz="4" w:space="0" w:color="auto"/>
              <w:bottom w:val="single" w:sz="4" w:space="0" w:color="auto"/>
              <w:right w:val="single" w:sz="4" w:space="0" w:color="auto"/>
            </w:tcBorders>
          </w:tcPr>
          <w:p w14:paraId="1544ADC0" w14:textId="134B9104" w:rsidR="00013C1B" w:rsidRPr="00013C1B" w:rsidRDefault="00013C1B"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06CA6E2E" w14:textId="1E401C8F" w:rsidR="00013C1B" w:rsidRPr="00013C1B" w:rsidRDefault="00013C1B" w:rsidP="00B73568">
            <w:pPr>
              <w:pStyle w:val="TAL"/>
              <w:snapToGrid w:val="0"/>
              <w:jc w:val="both"/>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1EF17C82" w14:textId="1C946DCC" w:rsidR="00013C1B" w:rsidRPr="00013C1B" w:rsidRDefault="00013C1B" w:rsidP="00B73568">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314237A2" w14:textId="67E78781" w:rsidR="00013C1B" w:rsidRPr="00013C1B" w:rsidRDefault="00013C1B" w:rsidP="00B73568">
            <w:pPr>
              <w:pStyle w:val="TAL"/>
              <w:snapToGrid w:val="0"/>
              <w:rPr>
                <w:rFonts w:eastAsia="新細明體" w:cs="Arial"/>
                <w:szCs w:val="18"/>
                <w:lang w:val="it-IT" w:eastAsia="zh-TW"/>
              </w:rPr>
            </w:pPr>
            <w:r w:rsidRPr="00013C1B">
              <w:rPr>
                <w:rFonts w:cs="Arial"/>
                <w:szCs w:val="18"/>
              </w:rPr>
              <w:t>HiSilicon, Xiaomi</w:t>
            </w:r>
            <w:r w:rsidRPr="00013C1B">
              <w:rPr>
                <w:rFonts w:eastAsia="SimSun" w:cs="Arial"/>
                <w:szCs w:val="18"/>
              </w:rPr>
              <w:t>,</w:t>
            </w:r>
            <w:r w:rsidRPr="00013C1B">
              <w:rPr>
                <w:rFonts w:cs="Arial"/>
                <w:szCs w:val="18"/>
              </w:rPr>
              <w:t xml:space="preserve"> Apple, Vodafone</w:t>
            </w:r>
            <w:r>
              <w:rPr>
                <w:rFonts w:eastAsia="新細明體" w:cs="Arial" w:hint="eastAsia"/>
                <w:szCs w:val="18"/>
                <w:lang w:eastAsia="zh-TW"/>
              </w:rPr>
              <w:t xml:space="preserve">, Ericsson, </w:t>
            </w:r>
            <w:r w:rsidRPr="003275B8">
              <w:rPr>
                <w:rFonts w:cs="Arial"/>
                <w:szCs w:val="18"/>
              </w:rPr>
              <w:t>Nokia, Samsung, Qualcomm</w:t>
            </w:r>
          </w:p>
        </w:tc>
        <w:tc>
          <w:tcPr>
            <w:tcW w:w="1404" w:type="dxa"/>
            <w:tcBorders>
              <w:top w:val="single" w:sz="4" w:space="0" w:color="auto"/>
              <w:left w:val="single" w:sz="4" w:space="0" w:color="auto"/>
              <w:bottom w:val="single" w:sz="4" w:space="0" w:color="auto"/>
              <w:right w:val="single" w:sz="4" w:space="0" w:color="auto"/>
            </w:tcBorders>
          </w:tcPr>
          <w:p w14:paraId="545D025D" w14:textId="3F948139" w:rsidR="00013C1B" w:rsidRPr="00013C1B" w:rsidRDefault="00013C1B" w:rsidP="00B73568">
            <w:pPr>
              <w:pStyle w:val="TAL"/>
              <w:snapToGrid w:val="0"/>
              <w:jc w:val="both"/>
              <w:rPr>
                <w:rFonts w:eastAsia="新細明體" w:cs="Arial"/>
                <w:szCs w:val="18"/>
                <w:lang w:eastAsia="zh-TW"/>
              </w:rPr>
            </w:pPr>
            <w:r w:rsidRPr="00013C1B">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0F3092B0" w14:textId="3F2E3E53" w:rsidR="00013C1B" w:rsidRPr="00013C1B" w:rsidRDefault="00013C1B" w:rsidP="00B73568">
            <w:pPr>
              <w:pStyle w:val="TAL"/>
              <w:rPr>
                <w:rFonts w:eastAsia="新細明體" w:cs="Arial"/>
                <w:szCs w:val="18"/>
                <w:lang w:eastAsia="zh-TW"/>
              </w:rPr>
            </w:pPr>
            <w:r w:rsidRPr="00013C1B">
              <w:rPr>
                <w:rFonts w:cs="Arial"/>
                <w:szCs w:val="18"/>
              </w:rPr>
              <w:t>none</w:t>
            </w:r>
          </w:p>
        </w:tc>
      </w:tr>
      <w:tr w:rsidR="00013C1B" w:rsidRPr="00013C1B" w14:paraId="01A48FEC"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31D9CB" w14:textId="56A0A1D0" w:rsidR="00013C1B" w:rsidRPr="00013C1B" w:rsidRDefault="00013C1B" w:rsidP="001F1838">
            <w:pPr>
              <w:pStyle w:val="TAL"/>
              <w:snapToGrid w:val="0"/>
              <w:jc w:val="both"/>
              <w:rPr>
                <w:rFonts w:eastAsia="新細明體" w:cs="Arial"/>
                <w:szCs w:val="18"/>
                <w:lang w:eastAsia="zh-TW"/>
              </w:rPr>
            </w:pPr>
            <w:r w:rsidRPr="00013C1B">
              <w:rPr>
                <w:rFonts w:cs="Arial"/>
                <w:szCs w:val="18"/>
              </w:rPr>
              <w:lastRenderedPageBreak/>
              <w:t>DC_8A_n20A</w:t>
            </w:r>
          </w:p>
        </w:tc>
        <w:tc>
          <w:tcPr>
            <w:tcW w:w="1559" w:type="dxa"/>
            <w:tcBorders>
              <w:top w:val="single" w:sz="4" w:space="0" w:color="auto"/>
              <w:left w:val="single" w:sz="4" w:space="0" w:color="auto"/>
              <w:bottom w:val="single" w:sz="4" w:space="0" w:color="auto"/>
              <w:right w:val="single" w:sz="4" w:space="0" w:color="auto"/>
            </w:tcBorders>
            <w:vAlign w:val="center"/>
          </w:tcPr>
          <w:p w14:paraId="207D2A53" w14:textId="6B6C7FC7" w:rsidR="00013C1B" w:rsidRPr="00013C1B" w:rsidRDefault="00013C1B" w:rsidP="001F1838">
            <w:pPr>
              <w:snapToGrid w:val="0"/>
              <w:spacing w:after="0"/>
              <w:jc w:val="both"/>
              <w:rPr>
                <w:rFonts w:ascii="Arial" w:eastAsia="新細明體" w:hAnsi="Arial" w:cs="Arial"/>
                <w:sz w:val="18"/>
                <w:szCs w:val="18"/>
                <w:lang w:eastAsia="zh-TW"/>
              </w:rPr>
            </w:pPr>
            <w:r w:rsidRPr="00013C1B">
              <w:rPr>
                <w:rFonts w:ascii="Arial" w:hAnsi="Arial" w:cs="Arial"/>
                <w:sz w:val="18"/>
                <w:szCs w:val="18"/>
              </w:rPr>
              <w:t>DC_8A_n20A</w:t>
            </w:r>
          </w:p>
        </w:tc>
        <w:tc>
          <w:tcPr>
            <w:tcW w:w="993" w:type="dxa"/>
            <w:tcBorders>
              <w:top w:val="single" w:sz="4" w:space="0" w:color="auto"/>
              <w:left w:val="single" w:sz="4" w:space="0" w:color="auto"/>
              <w:bottom w:val="single" w:sz="4" w:space="0" w:color="auto"/>
              <w:right w:val="single" w:sz="4" w:space="0" w:color="auto"/>
            </w:tcBorders>
          </w:tcPr>
          <w:p w14:paraId="7CCD6314" w14:textId="7C5BE40C" w:rsidR="00013C1B" w:rsidRPr="00013C1B" w:rsidRDefault="00013C1B"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6E5EE78E" w14:textId="6C19CF17" w:rsidR="00013C1B" w:rsidRPr="00013C1B" w:rsidRDefault="00013C1B" w:rsidP="00B73568">
            <w:pPr>
              <w:pStyle w:val="TAL"/>
              <w:snapToGrid w:val="0"/>
              <w:jc w:val="both"/>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49E62500" w14:textId="352A9680" w:rsidR="00013C1B" w:rsidRPr="00013C1B" w:rsidRDefault="00013C1B" w:rsidP="00B73568">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1D2658EE" w14:textId="3DDC6AC4" w:rsidR="00013C1B" w:rsidRPr="00013C1B" w:rsidRDefault="00013C1B" w:rsidP="00B73568">
            <w:pPr>
              <w:pStyle w:val="TAL"/>
              <w:snapToGrid w:val="0"/>
              <w:rPr>
                <w:rFonts w:cs="Arial"/>
                <w:szCs w:val="18"/>
                <w:lang w:val="it-IT"/>
              </w:rPr>
            </w:pPr>
            <w:r w:rsidRPr="00013C1B">
              <w:rPr>
                <w:rFonts w:cs="Arial"/>
                <w:szCs w:val="18"/>
              </w:rPr>
              <w:t>HiSilicon, Xiaomi</w:t>
            </w:r>
            <w:r w:rsidRPr="00013C1B">
              <w:rPr>
                <w:rFonts w:eastAsia="SimSun" w:cs="Arial"/>
                <w:szCs w:val="18"/>
              </w:rPr>
              <w:t>,</w:t>
            </w:r>
            <w:r w:rsidRPr="00013C1B">
              <w:rPr>
                <w:rFonts w:cs="Arial"/>
                <w:szCs w:val="18"/>
              </w:rPr>
              <w:t xml:space="preserve"> Apple, </w:t>
            </w:r>
            <w:bookmarkStart w:id="2" w:name="OLE_LINK1"/>
            <w:r w:rsidRPr="00013C1B">
              <w:rPr>
                <w:rFonts w:cs="Arial"/>
                <w:szCs w:val="18"/>
              </w:rPr>
              <w:t>Vodafone</w:t>
            </w:r>
            <w:bookmarkEnd w:id="2"/>
          </w:p>
        </w:tc>
        <w:tc>
          <w:tcPr>
            <w:tcW w:w="1404" w:type="dxa"/>
            <w:tcBorders>
              <w:top w:val="single" w:sz="4" w:space="0" w:color="auto"/>
              <w:left w:val="single" w:sz="4" w:space="0" w:color="auto"/>
              <w:bottom w:val="single" w:sz="4" w:space="0" w:color="auto"/>
              <w:right w:val="single" w:sz="4" w:space="0" w:color="auto"/>
            </w:tcBorders>
          </w:tcPr>
          <w:p w14:paraId="632E5376" w14:textId="4BF8B8DE" w:rsidR="00013C1B" w:rsidRPr="00013C1B" w:rsidRDefault="00013C1B" w:rsidP="00B73568">
            <w:pPr>
              <w:pStyle w:val="TAL"/>
              <w:snapToGrid w:val="0"/>
              <w:jc w:val="both"/>
              <w:rPr>
                <w:rFonts w:eastAsia="新細明體" w:cs="Arial"/>
                <w:szCs w:val="18"/>
                <w:lang w:eastAsia="zh-TW"/>
              </w:rPr>
            </w:pPr>
            <w:r w:rsidRPr="00013C1B">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0344CE22" w14:textId="1FD90A6C" w:rsidR="00013C1B" w:rsidRPr="00013C1B" w:rsidRDefault="00013C1B" w:rsidP="00B73568">
            <w:pPr>
              <w:pStyle w:val="TAL"/>
              <w:rPr>
                <w:rFonts w:eastAsia="新細明體" w:cs="Arial"/>
                <w:szCs w:val="18"/>
                <w:lang w:eastAsia="zh-TW"/>
              </w:rPr>
            </w:pPr>
            <w:r w:rsidRPr="00013C1B">
              <w:rPr>
                <w:rFonts w:cs="Arial"/>
                <w:szCs w:val="18"/>
              </w:rPr>
              <w:t>none</w:t>
            </w:r>
          </w:p>
        </w:tc>
      </w:tr>
      <w:tr w:rsidR="00013C1B" w:rsidRPr="00013C1B" w14:paraId="0B1A0CB5"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84547BC" w14:textId="59AD0644" w:rsidR="00013C1B" w:rsidRPr="00013C1B" w:rsidRDefault="00013C1B" w:rsidP="001F1838">
            <w:pPr>
              <w:pStyle w:val="TAL"/>
              <w:snapToGrid w:val="0"/>
              <w:jc w:val="both"/>
              <w:rPr>
                <w:rFonts w:eastAsia="新細明體" w:cs="Arial"/>
                <w:szCs w:val="18"/>
                <w:lang w:eastAsia="zh-TW"/>
              </w:rPr>
            </w:pPr>
            <w:r w:rsidRPr="00013C1B">
              <w:rPr>
                <w:rFonts w:cs="Arial"/>
                <w:szCs w:val="18"/>
              </w:rPr>
              <w:t>DC_1A_n20A</w:t>
            </w:r>
          </w:p>
        </w:tc>
        <w:tc>
          <w:tcPr>
            <w:tcW w:w="1559" w:type="dxa"/>
            <w:tcBorders>
              <w:top w:val="single" w:sz="4" w:space="0" w:color="auto"/>
              <w:left w:val="single" w:sz="4" w:space="0" w:color="auto"/>
              <w:bottom w:val="single" w:sz="4" w:space="0" w:color="auto"/>
              <w:right w:val="single" w:sz="4" w:space="0" w:color="auto"/>
            </w:tcBorders>
            <w:vAlign w:val="center"/>
          </w:tcPr>
          <w:p w14:paraId="24DDCA9E" w14:textId="5DD64774" w:rsidR="00013C1B" w:rsidRPr="00013C1B" w:rsidRDefault="00013C1B" w:rsidP="001F1838">
            <w:pPr>
              <w:snapToGrid w:val="0"/>
              <w:spacing w:after="0"/>
              <w:jc w:val="both"/>
              <w:rPr>
                <w:rFonts w:ascii="Arial" w:eastAsia="新細明體" w:hAnsi="Arial" w:cs="Arial"/>
                <w:sz w:val="18"/>
                <w:szCs w:val="18"/>
                <w:lang w:eastAsia="zh-TW"/>
              </w:rPr>
            </w:pPr>
            <w:r w:rsidRPr="00013C1B">
              <w:rPr>
                <w:rFonts w:ascii="Arial" w:hAnsi="Arial" w:cs="Arial"/>
                <w:sz w:val="18"/>
                <w:szCs w:val="18"/>
              </w:rPr>
              <w:t>DC_1A_n20A</w:t>
            </w:r>
          </w:p>
        </w:tc>
        <w:tc>
          <w:tcPr>
            <w:tcW w:w="993" w:type="dxa"/>
            <w:tcBorders>
              <w:top w:val="single" w:sz="4" w:space="0" w:color="auto"/>
              <w:left w:val="single" w:sz="4" w:space="0" w:color="auto"/>
              <w:bottom w:val="single" w:sz="4" w:space="0" w:color="auto"/>
              <w:right w:val="single" w:sz="4" w:space="0" w:color="auto"/>
            </w:tcBorders>
          </w:tcPr>
          <w:p w14:paraId="6BB2E8A3" w14:textId="131F7610" w:rsidR="00013C1B" w:rsidRPr="00013C1B" w:rsidRDefault="00013C1B"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49939BDE" w14:textId="647188AE" w:rsidR="00013C1B" w:rsidRPr="00013C1B" w:rsidRDefault="00013C1B" w:rsidP="00B73568">
            <w:pPr>
              <w:pStyle w:val="TAL"/>
              <w:snapToGrid w:val="0"/>
              <w:jc w:val="both"/>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3ECF67CB" w14:textId="729564EF" w:rsidR="00013C1B" w:rsidRPr="00013C1B" w:rsidRDefault="00013C1B" w:rsidP="00B73568">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35CDAFE9" w14:textId="4DA294F9" w:rsidR="00013C1B" w:rsidRPr="00013C1B" w:rsidRDefault="00013C1B" w:rsidP="00B73568">
            <w:pPr>
              <w:pStyle w:val="TAL"/>
              <w:snapToGrid w:val="0"/>
              <w:rPr>
                <w:rFonts w:cs="Arial"/>
                <w:szCs w:val="18"/>
                <w:lang w:val="it-IT"/>
              </w:rPr>
            </w:pPr>
            <w:r w:rsidRPr="00013C1B">
              <w:rPr>
                <w:rFonts w:cs="Arial"/>
                <w:szCs w:val="18"/>
              </w:rPr>
              <w:t>HiSilicon, Xiaomi</w:t>
            </w:r>
            <w:r>
              <w:rPr>
                <w:rFonts w:eastAsia="新細明體" w:cs="Arial" w:hint="eastAsia"/>
                <w:szCs w:val="18"/>
                <w:lang w:eastAsia="zh-TW"/>
              </w:rPr>
              <w:t xml:space="preserve">, </w:t>
            </w:r>
            <w:r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2EE25D54" w14:textId="14E19E0E" w:rsidR="00013C1B" w:rsidRPr="00013C1B" w:rsidRDefault="00013C1B" w:rsidP="00B73568">
            <w:pPr>
              <w:pStyle w:val="TAL"/>
              <w:snapToGrid w:val="0"/>
              <w:jc w:val="both"/>
              <w:rPr>
                <w:rFonts w:eastAsia="新細明體" w:cs="Arial"/>
                <w:szCs w:val="18"/>
                <w:lang w:eastAsia="zh-TW"/>
              </w:rPr>
            </w:pPr>
            <w:r w:rsidRPr="00013C1B">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3D2337A2" w14:textId="2E793795" w:rsidR="00013C1B" w:rsidRPr="00013C1B" w:rsidRDefault="00013C1B" w:rsidP="00B73568">
            <w:pPr>
              <w:pStyle w:val="TAL"/>
              <w:rPr>
                <w:rFonts w:eastAsia="新細明體" w:cs="Arial"/>
                <w:szCs w:val="18"/>
                <w:lang w:eastAsia="zh-TW"/>
              </w:rPr>
            </w:pPr>
            <w:r w:rsidRPr="00013C1B">
              <w:rPr>
                <w:rFonts w:cs="Arial"/>
                <w:szCs w:val="18"/>
              </w:rPr>
              <w:t>none</w:t>
            </w:r>
          </w:p>
        </w:tc>
      </w:tr>
      <w:tr w:rsidR="00013C1B" w:rsidRPr="00013C1B" w14:paraId="2E19D6AC"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102FB5" w14:textId="1D1D25FB" w:rsidR="00013C1B" w:rsidRPr="00013C1B" w:rsidRDefault="00013C1B" w:rsidP="001F1838">
            <w:pPr>
              <w:pStyle w:val="TAL"/>
              <w:snapToGrid w:val="0"/>
              <w:jc w:val="both"/>
              <w:rPr>
                <w:rFonts w:eastAsia="新細明體" w:cs="Arial"/>
                <w:szCs w:val="18"/>
                <w:lang w:eastAsia="zh-TW"/>
              </w:rPr>
            </w:pPr>
            <w:r w:rsidRPr="00013C1B">
              <w:rPr>
                <w:rFonts w:cs="Arial"/>
                <w:szCs w:val="18"/>
              </w:rPr>
              <w:t>DC_7A_n20A</w:t>
            </w:r>
          </w:p>
        </w:tc>
        <w:tc>
          <w:tcPr>
            <w:tcW w:w="1559" w:type="dxa"/>
            <w:tcBorders>
              <w:top w:val="single" w:sz="4" w:space="0" w:color="auto"/>
              <w:left w:val="single" w:sz="4" w:space="0" w:color="auto"/>
              <w:bottom w:val="single" w:sz="4" w:space="0" w:color="auto"/>
              <w:right w:val="single" w:sz="4" w:space="0" w:color="auto"/>
            </w:tcBorders>
            <w:vAlign w:val="center"/>
          </w:tcPr>
          <w:p w14:paraId="1A02F7EA" w14:textId="0246D046" w:rsidR="00013C1B" w:rsidRPr="00013C1B" w:rsidRDefault="00013C1B" w:rsidP="001F1838">
            <w:pPr>
              <w:snapToGrid w:val="0"/>
              <w:spacing w:after="0"/>
              <w:jc w:val="both"/>
              <w:rPr>
                <w:rFonts w:ascii="Arial" w:eastAsia="新細明體" w:hAnsi="Arial" w:cs="Arial"/>
                <w:sz w:val="18"/>
                <w:szCs w:val="18"/>
                <w:lang w:eastAsia="zh-TW"/>
              </w:rPr>
            </w:pPr>
            <w:r w:rsidRPr="00013C1B">
              <w:rPr>
                <w:rFonts w:ascii="Arial" w:hAnsi="Arial" w:cs="Arial"/>
                <w:sz w:val="18"/>
                <w:szCs w:val="18"/>
              </w:rPr>
              <w:t>DC_7A_n20A</w:t>
            </w:r>
          </w:p>
        </w:tc>
        <w:tc>
          <w:tcPr>
            <w:tcW w:w="993" w:type="dxa"/>
            <w:tcBorders>
              <w:top w:val="single" w:sz="4" w:space="0" w:color="auto"/>
              <w:left w:val="single" w:sz="4" w:space="0" w:color="auto"/>
              <w:bottom w:val="single" w:sz="4" w:space="0" w:color="auto"/>
              <w:right w:val="single" w:sz="4" w:space="0" w:color="auto"/>
            </w:tcBorders>
          </w:tcPr>
          <w:p w14:paraId="7EED9895" w14:textId="3263FE54" w:rsidR="00013C1B" w:rsidRPr="00013C1B" w:rsidRDefault="00013C1B"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C037E64" w14:textId="7B562751" w:rsidR="00013C1B" w:rsidRPr="00013C1B" w:rsidRDefault="00013C1B" w:rsidP="00B73568">
            <w:pPr>
              <w:pStyle w:val="TAL"/>
              <w:snapToGrid w:val="0"/>
              <w:jc w:val="both"/>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2D14C2AF" w14:textId="332F469D" w:rsidR="00013C1B" w:rsidRPr="00013C1B" w:rsidRDefault="00013C1B" w:rsidP="00B73568">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107D6CE6" w14:textId="0ACD18A5" w:rsidR="00013C1B" w:rsidRPr="00013C1B" w:rsidRDefault="00013C1B" w:rsidP="00B73568">
            <w:pPr>
              <w:pStyle w:val="TAL"/>
              <w:snapToGrid w:val="0"/>
              <w:rPr>
                <w:rFonts w:cs="Arial"/>
                <w:szCs w:val="18"/>
                <w:lang w:val="it-IT"/>
              </w:rPr>
            </w:pPr>
            <w:r w:rsidRPr="00013C1B">
              <w:rPr>
                <w:rFonts w:cs="Arial"/>
                <w:szCs w:val="18"/>
              </w:rPr>
              <w:t>HiSilicon, Xiaomi</w:t>
            </w:r>
            <w:r>
              <w:rPr>
                <w:rFonts w:eastAsia="新細明體" w:cs="Arial" w:hint="eastAsia"/>
                <w:szCs w:val="18"/>
                <w:lang w:eastAsia="zh-TW"/>
              </w:rPr>
              <w:t xml:space="preserve">, </w:t>
            </w:r>
            <w:r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36C7654F" w14:textId="2AB6E3FC" w:rsidR="00013C1B" w:rsidRPr="00013C1B" w:rsidRDefault="00013C1B" w:rsidP="00B73568">
            <w:pPr>
              <w:pStyle w:val="TAL"/>
              <w:snapToGrid w:val="0"/>
              <w:jc w:val="both"/>
              <w:rPr>
                <w:rFonts w:eastAsia="新細明體" w:cs="Arial"/>
                <w:szCs w:val="18"/>
                <w:lang w:eastAsia="zh-TW"/>
              </w:rPr>
            </w:pPr>
            <w:r w:rsidRPr="00013C1B">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1A86528E" w14:textId="4555070C" w:rsidR="00013C1B" w:rsidRPr="00013C1B" w:rsidRDefault="00013C1B" w:rsidP="00B73568">
            <w:pPr>
              <w:pStyle w:val="TAL"/>
              <w:rPr>
                <w:rFonts w:eastAsia="新細明體" w:cs="Arial"/>
                <w:szCs w:val="18"/>
                <w:lang w:eastAsia="zh-TW"/>
              </w:rPr>
            </w:pPr>
            <w:r w:rsidRPr="00013C1B">
              <w:rPr>
                <w:rFonts w:cs="Arial"/>
                <w:szCs w:val="18"/>
              </w:rPr>
              <w:t>none</w:t>
            </w:r>
          </w:p>
        </w:tc>
      </w:tr>
      <w:tr w:rsidR="002E544A" w:rsidRPr="00BF4F69" w14:paraId="10E7D50F"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F9F86F0" w14:textId="7CFACCFF" w:rsidR="002E544A" w:rsidRPr="002E544A" w:rsidRDefault="002E544A" w:rsidP="00D146C1">
            <w:pPr>
              <w:pStyle w:val="TAL"/>
              <w:snapToGrid w:val="0"/>
              <w:jc w:val="both"/>
              <w:rPr>
                <w:rFonts w:eastAsia="新細明體" w:cs="Arial"/>
                <w:szCs w:val="18"/>
                <w:lang w:eastAsia="zh-TW"/>
              </w:rPr>
            </w:pPr>
            <w:r w:rsidRPr="002E544A">
              <w:rPr>
                <w:rFonts w:cs="Arial"/>
                <w:szCs w:val="18"/>
              </w:rPr>
              <w:t>DC_48B_n71A</w:t>
            </w:r>
          </w:p>
        </w:tc>
        <w:tc>
          <w:tcPr>
            <w:tcW w:w="1559" w:type="dxa"/>
            <w:tcBorders>
              <w:top w:val="single" w:sz="4" w:space="0" w:color="auto"/>
              <w:left w:val="single" w:sz="4" w:space="0" w:color="auto"/>
              <w:bottom w:val="single" w:sz="4" w:space="0" w:color="auto"/>
              <w:right w:val="single" w:sz="4" w:space="0" w:color="auto"/>
            </w:tcBorders>
            <w:vAlign w:val="center"/>
          </w:tcPr>
          <w:p w14:paraId="46087729" w14:textId="3C9742F4" w:rsidR="002E544A" w:rsidRPr="002E544A" w:rsidRDefault="002E544A" w:rsidP="00D146C1">
            <w:pPr>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993" w:type="dxa"/>
            <w:tcBorders>
              <w:top w:val="single" w:sz="4" w:space="0" w:color="auto"/>
              <w:left w:val="single" w:sz="4" w:space="0" w:color="auto"/>
              <w:bottom w:val="single" w:sz="4" w:space="0" w:color="auto"/>
              <w:right w:val="single" w:sz="4" w:space="0" w:color="auto"/>
            </w:tcBorders>
            <w:vAlign w:val="center"/>
          </w:tcPr>
          <w:p w14:paraId="4DD02ECB" w14:textId="77777777" w:rsidR="002E544A" w:rsidRPr="00BF4F69" w:rsidRDefault="002E544A"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46A005DA" w14:textId="6DE5AC21" w:rsidR="002E544A" w:rsidRPr="00BF4F69" w:rsidRDefault="002E544A" w:rsidP="002E544A">
            <w:pPr>
              <w:pStyle w:val="TAL"/>
              <w:snapToGrid w:val="0"/>
              <w:jc w:val="both"/>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1F095192" w14:textId="77777777" w:rsidR="002E544A" w:rsidRPr="00F1269E" w:rsidRDefault="002E544A" w:rsidP="002E544A">
            <w:pPr>
              <w:keepNext/>
              <w:snapToGrid w:val="0"/>
              <w:spacing w:after="0"/>
              <w:jc w:val="center"/>
              <w:rPr>
                <w:rFonts w:ascii="Arial" w:hAnsi="Arial"/>
                <w:sz w:val="18"/>
                <w:szCs w:val="18"/>
              </w:rPr>
            </w:pPr>
            <w:r w:rsidRPr="00F1269E">
              <w:rPr>
                <w:rFonts w:ascii="Arial" w:hAnsi="Arial"/>
                <w:sz w:val="18"/>
                <w:szCs w:val="18"/>
              </w:rPr>
              <w:t>Samian_kaur@comcast.com</w:t>
            </w:r>
          </w:p>
          <w:p w14:paraId="040D4973" w14:textId="77777777" w:rsidR="002E544A" w:rsidRPr="00BF4F69" w:rsidRDefault="002E544A" w:rsidP="002E544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0CC77EAC" w14:textId="438B10F3" w:rsidR="002E544A" w:rsidRPr="00BF4F69" w:rsidRDefault="002E544A" w:rsidP="002E544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5C53414F" w14:textId="49161BFC" w:rsidR="002E544A" w:rsidRPr="00BF4F69" w:rsidRDefault="002E544A" w:rsidP="002E544A">
            <w:pPr>
              <w:pStyle w:val="TAL"/>
              <w:snapToGrid w:val="0"/>
              <w:jc w:val="both"/>
              <w:rPr>
                <w:rFonts w:eastAsia="新細明體" w:cs="Arial"/>
                <w:szCs w:val="18"/>
                <w:lang w:eastAsia="zh-TW"/>
              </w:rPr>
            </w:pPr>
            <w:r w:rsidRPr="00F1269E">
              <w:rPr>
                <w:szCs w:val="18"/>
              </w:rPr>
              <w:t>new</w:t>
            </w:r>
          </w:p>
        </w:tc>
        <w:tc>
          <w:tcPr>
            <w:tcW w:w="3347" w:type="dxa"/>
            <w:tcBorders>
              <w:top w:val="single" w:sz="4" w:space="0" w:color="auto"/>
              <w:left w:val="single" w:sz="4" w:space="0" w:color="auto"/>
              <w:bottom w:val="single" w:sz="4" w:space="0" w:color="auto"/>
              <w:right w:val="single" w:sz="4" w:space="0" w:color="auto"/>
            </w:tcBorders>
          </w:tcPr>
          <w:p w14:paraId="00FD4FB7" w14:textId="5847ECF2" w:rsidR="002E544A" w:rsidRPr="00BF4F69" w:rsidRDefault="002E544A" w:rsidP="002E544A">
            <w:pPr>
              <w:pStyle w:val="TAL"/>
              <w:snapToGrid w:val="0"/>
              <w:rPr>
                <w:rFonts w:eastAsia="新細明體" w:cs="Arial"/>
                <w:szCs w:val="18"/>
                <w:lang w:eastAsia="zh-TW"/>
              </w:rPr>
            </w:pPr>
            <w:r w:rsidRPr="00F1269E">
              <w:rPr>
                <w:szCs w:val="18"/>
              </w:rPr>
              <w:t>(ongoing) DL_48A_71A_UL_48A_71A</w:t>
            </w:r>
          </w:p>
        </w:tc>
      </w:tr>
      <w:tr w:rsidR="002E544A" w:rsidRPr="00BF4F69" w14:paraId="3412A634"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15A21A" w14:textId="11F06F46" w:rsidR="002E544A" w:rsidRPr="002E544A" w:rsidRDefault="002E544A" w:rsidP="00D146C1">
            <w:pPr>
              <w:pStyle w:val="TAL"/>
              <w:snapToGrid w:val="0"/>
              <w:jc w:val="both"/>
              <w:rPr>
                <w:rFonts w:eastAsia="新細明體" w:cs="Arial"/>
                <w:szCs w:val="18"/>
                <w:lang w:eastAsia="zh-TW"/>
              </w:rPr>
            </w:pPr>
            <w:r w:rsidRPr="002E544A">
              <w:rPr>
                <w:rFonts w:cs="Arial"/>
                <w:szCs w:val="18"/>
              </w:rPr>
              <w:t>DC_48C_n71A</w:t>
            </w:r>
          </w:p>
        </w:tc>
        <w:tc>
          <w:tcPr>
            <w:tcW w:w="1559" w:type="dxa"/>
            <w:tcBorders>
              <w:top w:val="single" w:sz="4" w:space="0" w:color="auto"/>
              <w:left w:val="single" w:sz="4" w:space="0" w:color="auto"/>
              <w:bottom w:val="single" w:sz="4" w:space="0" w:color="auto"/>
              <w:right w:val="single" w:sz="4" w:space="0" w:color="auto"/>
            </w:tcBorders>
            <w:vAlign w:val="center"/>
          </w:tcPr>
          <w:p w14:paraId="53F88F2B" w14:textId="4FE981BB" w:rsidR="002E544A" w:rsidRPr="002E544A" w:rsidRDefault="002E544A" w:rsidP="00D146C1">
            <w:pPr>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993" w:type="dxa"/>
            <w:tcBorders>
              <w:top w:val="single" w:sz="4" w:space="0" w:color="auto"/>
              <w:left w:val="single" w:sz="4" w:space="0" w:color="auto"/>
              <w:bottom w:val="single" w:sz="4" w:space="0" w:color="auto"/>
              <w:right w:val="single" w:sz="4" w:space="0" w:color="auto"/>
            </w:tcBorders>
            <w:vAlign w:val="center"/>
          </w:tcPr>
          <w:p w14:paraId="019948A8" w14:textId="77777777" w:rsidR="002E544A" w:rsidRPr="00BF4F69" w:rsidRDefault="002E544A"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084F4F3" w14:textId="5A59F5A0" w:rsidR="002E544A" w:rsidRPr="00BF4F69" w:rsidRDefault="002E544A" w:rsidP="002E544A">
            <w:pPr>
              <w:pStyle w:val="TAL"/>
              <w:snapToGrid w:val="0"/>
              <w:jc w:val="both"/>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4830E2AD" w14:textId="77777777" w:rsidR="002E544A" w:rsidRPr="00F1269E" w:rsidRDefault="002E544A" w:rsidP="002E544A">
            <w:pPr>
              <w:keepNext/>
              <w:snapToGrid w:val="0"/>
              <w:spacing w:after="0"/>
              <w:jc w:val="center"/>
              <w:rPr>
                <w:rFonts w:ascii="Arial" w:hAnsi="Arial"/>
                <w:sz w:val="18"/>
                <w:szCs w:val="18"/>
              </w:rPr>
            </w:pPr>
            <w:r w:rsidRPr="00F1269E">
              <w:rPr>
                <w:rFonts w:ascii="Arial" w:hAnsi="Arial"/>
                <w:sz w:val="18"/>
                <w:szCs w:val="18"/>
              </w:rPr>
              <w:t>Samian_kaur@comcast.com</w:t>
            </w:r>
          </w:p>
          <w:p w14:paraId="37B5F6A8" w14:textId="77777777" w:rsidR="002E544A" w:rsidRPr="00BF4F69" w:rsidRDefault="002E544A" w:rsidP="002E544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5AC44B18" w14:textId="1674E1BD" w:rsidR="002E544A" w:rsidRPr="00BF4F69" w:rsidRDefault="002E544A" w:rsidP="002E544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3781BD2C" w14:textId="1D04CFCD" w:rsidR="002E544A" w:rsidRPr="00BF4F69" w:rsidRDefault="002E544A" w:rsidP="002E544A">
            <w:pPr>
              <w:pStyle w:val="TAL"/>
              <w:snapToGrid w:val="0"/>
              <w:jc w:val="both"/>
              <w:rPr>
                <w:rFonts w:eastAsia="新細明體" w:cs="Arial"/>
                <w:szCs w:val="18"/>
                <w:lang w:eastAsia="zh-TW"/>
              </w:rPr>
            </w:pPr>
            <w:r w:rsidRPr="00F1269E">
              <w:rPr>
                <w:szCs w:val="18"/>
              </w:rPr>
              <w:t>new</w:t>
            </w:r>
          </w:p>
        </w:tc>
        <w:tc>
          <w:tcPr>
            <w:tcW w:w="3347" w:type="dxa"/>
            <w:tcBorders>
              <w:top w:val="single" w:sz="4" w:space="0" w:color="auto"/>
              <w:left w:val="single" w:sz="4" w:space="0" w:color="auto"/>
              <w:bottom w:val="single" w:sz="4" w:space="0" w:color="auto"/>
              <w:right w:val="single" w:sz="4" w:space="0" w:color="auto"/>
            </w:tcBorders>
          </w:tcPr>
          <w:p w14:paraId="07431894" w14:textId="353B81E1" w:rsidR="002E544A" w:rsidRPr="00BF4F69" w:rsidRDefault="002E544A" w:rsidP="002E544A">
            <w:pPr>
              <w:pStyle w:val="TAL"/>
              <w:snapToGrid w:val="0"/>
              <w:rPr>
                <w:rFonts w:eastAsia="新細明體" w:cs="Arial"/>
                <w:szCs w:val="18"/>
                <w:lang w:eastAsia="zh-TW"/>
              </w:rPr>
            </w:pPr>
            <w:r w:rsidRPr="00F1269E">
              <w:rPr>
                <w:szCs w:val="18"/>
              </w:rPr>
              <w:t>(ongoing) DL_48A_71A_UL_48A_71A</w:t>
            </w:r>
          </w:p>
        </w:tc>
      </w:tr>
      <w:tr w:rsidR="002E544A" w:rsidRPr="00BF4F69" w14:paraId="7940164A"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A81EBC" w14:textId="4C22D0B4" w:rsidR="002E544A" w:rsidRPr="002E544A" w:rsidRDefault="002E544A" w:rsidP="00D146C1">
            <w:pPr>
              <w:pStyle w:val="TAL"/>
              <w:snapToGrid w:val="0"/>
              <w:jc w:val="both"/>
              <w:rPr>
                <w:rFonts w:eastAsia="新細明體" w:cs="Arial"/>
                <w:szCs w:val="18"/>
                <w:lang w:eastAsia="zh-TW"/>
              </w:rPr>
            </w:pPr>
            <w:r w:rsidRPr="002E544A">
              <w:rPr>
                <w:rFonts w:cs="Arial"/>
                <w:szCs w:val="18"/>
              </w:rPr>
              <w:t>DC_48D_n71A</w:t>
            </w:r>
          </w:p>
        </w:tc>
        <w:tc>
          <w:tcPr>
            <w:tcW w:w="1559" w:type="dxa"/>
            <w:tcBorders>
              <w:top w:val="single" w:sz="4" w:space="0" w:color="auto"/>
              <w:left w:val="single" w:sz="4" w:space="0" w:color="auto"/>
              <w:bottom w:val="single" w:sz="4" w:space="0" w:color="auto"/>
              <w:right w:val="single" w:sz="4" w:space="0" w:color="auto"/>
            </w:tcBorders>
            <w:vAlign w:val="center"/>
          </w:tcPr>
          <w:p w14:paraId="3AAFF98C" w14:textId="6EAD6733" w:rsidR="002E544A" w:rsidRPr="002E544A" w:rsidRDefault="002E544A" w:rsidP="00D146C1">
            <w:pPr>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993" w:type="dxa"/>
            <w:tcBorders>
              <w:top w:val="single" w:sz="4" w:space="0" w:color="auto"/>
              <w:left w:val="single" w:sz="4" w:space="0" w:color="auto"/>
              <w:bottom w:val="single" w:sz="4" w:space="0" w:color="auto"/>
              <w:right w:val="single" w:sz="4" w:space="0" w:color="auto"/>
            </w:tcBorders>
            <w:vAlign w:val="center"/>
          </w:tcPr>
          <w:p w14:paraId="0C05553E" w14:textId="77777777" w:rsidR="002E544A" w:rsidRPr="00BF4F69" w:rsidRDefault="002E544A"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43A3D5C8" w14:textId="46F2558D" w:rsidR="002E544A" w:rsidRPr="00BF4F69" w:rsidRDefault="002E544A" w:rsidP="002E544A">
            <w:pPr>
              <w:pStyle w:val="TAL"/>
              <w:snapToGrid w:val="0"/>
              <w:jc w:val="both"/>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59C8E0A2" w14:textId="77777777" w:rsidR="002E544A" w:rsidRPr="00F1269E" w:rsidRDefault="002E544A" w:rsidP="002E544A">
            <w:pPr>
              <w:keepNext/>
              <w:snapToGrid w:val="0"/>
              <w:spacing w:after="0"/>
              <w:jc w:val="center"/>
              <w:rPr>
                <w:rFonts w:ascii="Arial" w:hAnsi="Arial"/>
                <w:sz w:val="18"/>
                <w:szCs w:val="18"/>
              </w:rPr>
            </w:pPr>
            <w:r w:rsidRPr="00F1269E">
              <w:rPr>
                <w:rFonts w:ascii="Arial" w:hAnsi="Arial"/>
                <w:sz w:val="18"/>
                <w:szCs w:val="18"/>
              </w:rPr>
              <w:t>Samian_kaur@comcast.com</w:t>
            </w:r>
          </w:p>
          <w:p w14:paraId="7F4D4493" w14:textId="77777777" w:rsidR="002E544A" w:rsidRPr="00BF4F69" w:rsidRDefault="002E544A" w:rsidP="002E544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524CC352" w14:textId="0A5E7B99" w:rsidR="002E544A" w:rsidRPr="00BF4F69" w:rsidRDefault="002E544A" w:rsidP="002E544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65EE0DCF" w14:textId="65B860C4" w:rsidR="002E544A" w:rsidRPr="00BF4F69" w:rsidRDefault="002E544A" w:rsidP="002E544A">
            <w:pPr>
              <w:pStyle w:val="TAL"/>
              <w:snapToGrid w:val="0"/>
              <w:jc w:val="both"/>
              <w:rPr>
                <w:rFonts w:eastAsia="新細明體" w:cs="Arial"/>
                <w:szCs w:val="18"/>
                <w:lang w:eastAsia="zh-TW"/>
              </w:rPr>
            </w:pPr>
            <w:r w:rsidRPr="00F1269E">
              <w:rPr>
                <w:szCs w:val="18"/>
              </w:rPr>
              <w:t>new</w:t>
            </w:r>
          </w:p>
        </w:tc>
        <w:tc>
          <w:tcPr>
            <w:tcW w:w="3347" w:type="dxa"/>
            <w:tcBorders>
              <w:top w:val="single" w:sz="4" w:space="0" w:color="auto"/>
              <w:left w:val="single" w:sz="4" w:space="0" w:color="auto"/>
              <w:bottom w:val="single" w:sz="4" w:space="0" w:color="auto"/>
              <w:right w:val="single" w:sz="4" w:space="0" w:color="auto"/>
            </w:tcBorders>
          </w:tcPr>
          <w:p w14:paraId="7894A30D" w14:textId="5C2DB945" w:rsidR="002E544A" w:rsidRPr="00BF4F69" w:rsidRDefault="002E544A" w:rsidP="002E544A">
            <w:pPr>
              <w:pStyle w:val="TAL"/>
              <w:snapToGrid w:val="0"/>
              <w:rPr>
                <w:rFonts w:eastAsia="新細明體" w:cs="Arial"/>
                <w:szCs w:val="18"/>
                <w:lang w:eastAsia="zh-TW"/>
              </w:rPr>
            </w:pPr>
            <w:r w:rsidRPr="00F1269E">
              <w:rPr>
                <w:szCs w:val="18"/>
              </w:rPr>
              <w:t>(</w:t>
            </w:r>
            <w:r>
              <w:rPr>
                <w:rFonts w:eastAsiaTheme="minorEastAsia" w:hint="eastAsia"/>
                <w:szCs w:val="18"/>
                <w:lang w:eastAsia="zh-TW"/>
              </w:rPr>
              <w:t>new</w:t>
            </w:r>
            <w:r w:rsidRPr="00F1269E">
              <w:rPr>
                <w:szCs w:val="18"/>
              </w:rPr>
              <w:t>) DL_48</w:t>
            </w:r>
            <w:r>
              <w:rPr>
                <w:rFonts w:eastAsiaTheme="minorEastAsia" w:hint="eastAsia"/>
                <w:szCs w:val="18"/>
                <w:lang w:eastAsia="zh-TW"/>
              </w:rPr>
              <w:t>C</w:t>
            </w:r>
            <w:r w:rsidRPr="00F1269E">
              <w:rPr>
                <w:szCs w:val="18"/>
              </w:rPr>
              <w:t>_71A_UL_48A_71A</w:t>
            </w:r>
          </w:p>
        </w:tc>
      </w:tr>
      <w:tr w:rsidR="00062D85" w:rsidRPr="00BF4F69" w14:paraId="6BABC762"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218438" w14:textId="1141C6CC" w:rsidR="00062D85" w:rsidRPr="00062D85" w:rsidRDefault="00062D85" w:rsidP="00062D85">
            <w:pPr>
              <w:pStyle w:val="TAL"/>
              <w:snapToGrid w:val="0"/>
              <w:jc w:val="both"/>
              <w:rPr>
                <w:rFonts w:cs="Arial"/>
                <w:szCs w:val="18"/>
              </w:rPr>
            </w:pPr>
            <w:r w:rsidRPr="00062D85">
              <w:rPr>
                <w:rFonts w:cs="Arial"/>
                <w:szCs w:val="18"/>
              </w:rPr>
              <w:t>DC_2A_n41(2A)</w:t>
            </w:r>
          </w:p>
        </w:tc>
        <w:tc>
          <w:tcPr>
            <w:tcW w:w="1559" w:type="dxa"/>
            <w:tcBorders>
              <w:top w:val="single" w:sz="4" w:space="0" w:color="auto"/>
              <w:left w:val="single" w:sz="4" w:space="0" w:color="auto"/>
              <w:bottom w:val="single" w:sz="4" w:space="0" w:color="auto"/>
              <w:right w:val="single" w:sz="4" w:space="0" w:color="auto"/>
            </w:tcBorders>
            <w:vAlign w:val="center"/>
          </w:tcPr>
          <w:p w14:paraId="0DDA3CAD" w14:textId="23742786" w:rsidR="00062D85" w:rsidRPr="00062D85" w:rsidRDefault="00062D85" w:rsidP="00062D85">
            <w:pPr>
              <w:snapToGrid w:val="0"/>
              <w:spacing w:after="0"/>
              <w:jc w:val="both"/>
              <w:rPr>
                <w:rFonts w:ascii="Arial" w:hAnsi="Arial" w:cs="Arial"/>
                <w:sz w:val="18"/>
                <w:szCs w:val="18"/>
              </w:rPr>
            </w:pPr>
            <w:r w:rsidRPr="00062D85">
              <w:rPr>
                <w:rFonts w:ascii="Arial" w:hAnsi="Arial" w:cs="Arial"/>
                <w:sz w:val="18"/>
                <w:szCs w:val="18"/>
              </w:rPr>
              <w:t>DC_2A_n41A</w:t>
            </w:r>
          </w:p>
        </w:tc>
        <w:tc>
          <w:tcPr>
            <w:tcW w:w="993" w:type="dxa"/>
            <w:tcBorders>
              <w:top w:val="single" w:sz="4" w:space="0" w:color="auto"/>
              <w:left w:val="single" w:sz="4" w:space="0" w:color="auto"/>
              <w:bottom w:val="single" w:sz="4" w:space="0" w:color="auto"/>
              <w:right w:val="single" w:sz="4" w:space="0" w:color="auto"/>
            </w:tcBorders>
          </w:tcPr>
          <w:p w14:paraId="085674A5" w14:textId="5BC2ACE6" w:rsidR="00062D85" w:rsidRPr="00062D85" w:rsidRDefault="00062D85"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7C58F77" w14:textId="5AACCB98" w:rsidR="00062D85" w:rsidRPr="00062D85" w:rsidRDefault="00062D85" w:rsidP="002E544A">
            <w:pPr>
              <w:pStyle w:val="TAL"/>
              <w:snapToGrid w:val="0"/>
              <w:jc w:val="both"/>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711DCAE7" w14:textId="320B6B13" w:rsidR="00062D85" w:rsidRPr="00062D85" w:rsidRDefault="00062D85" w:rsidP="002E544A">
            <w:pPr>
              <w:keepNext/>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EFDF7BB" w14:textId="7B177E1B" w:rsidR="00062D85" w:rsidRPr="00062D85" w:rsidRDefault="00062D85" w:rsidP="002E544A">
            <w:pPr>
              <w:pStyle w:val="TAL"/>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1015857F" w14:textId="4F4DD994" w:rsidR="00062D85" w:rsidRPr="00062D85" w:rsidRDefault="00062D85" w:rsidP="002E544A">
            <w:pPr>
              <w:pStyle w:val="TAL"/>
              <w:snapToGrid w:val="0"/>
              <w:jc w:val="both"/>
              <w:rPr>
                <w:rFonts w:cs="Arial"/>
                <w:szCs w:val="18"/>
              </w:rPr>
            </w:pPr>
            <w:r w:rsidRPr="00062D85">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24AF1455" w14:textId="78A0E1B2" w:rsidR="00062D85" w:rsidRPr="00062D85" w:rsidRDefault="00062D85" w:rsidP="002E544A">
            <w:pPr>
              <w:pStyle w:val="TAL"/>
              <w:snapToGrid w:val="0"/>
              <w:rPr>
                <w:rFonts w:cs="Arial"/>
                <w:szCs w:val="18"/>
              </w:rPr>
            </w:pPr>
            <w:r w:rsidRPr="00062D85">
              <w:rPr>
                <w:rFonts w:cs="Arial"/>
                <w:szCs w:val="18"/>
              </w:rPr>
              <w:t>(completed) DL_2A_n41A_UL_2A_n41A</w:t>
            </w:r>
          </w:p>
        </w:tc>
      </w:tr>
      <w:tr w:rsidR="00062D85" w:rsidRPr="00BF4F69" w14:paraId="4403ED6C"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494DDE" w14:textId="78F71919" w:rsidR="00062D85" w:rsidRPr="00062D85" w:rsidRDefault="00062D85" w:rsidP="00062D85">
            <w:pPr>
              <w:pStyle w:val="TAL"/>
              <w:snapToGrid w:val="0"/>
              <w:jc w:val="both"/>
              <w:rPr>
                <w:rFonts w:cs="Arial"/>
                <w:szCs w:val="18"/>
              </w:rPr>
            </w:pPr>
            <w:r w:rsidRPr="00062D85">
              <w:rPr>
                <w:rFonts w:cs="Arial"/>
                <w:szCs w:val="18"/>
              </w:rPr>
              <w:t>DC_2A_n41C</w:t>
            </w:r>
          </w:p>
        </w:tc>
        <w:tc>
          <w:tcPr>
            <w:tcW w:w="1559" w:type="dxa"/>
            <w:tcBorders>
              <w:top w:val="single" w:sz="4" w:space="0" w:color="auto"/>
              <w:left w:val="single" w:sz="4" w:space="0" w:color="auto"/>
              <w:bottom w:val="single" w:sz="4" w:space="0" w:color="auto"/>
              <w:right w:val="single" w:sz="4" w:space="0" w:color="auto"/>
            </w:tcBorders>
            <w:vAlign w:val="center"/>
          </w:tcPr>
          <w:p w14:paraId="0A3CF4B9" w14:textId="3A8AD1F6" w:rsidR="00062D85" w:rsidRPr="00062D85" w:rsidRDefault="00062D85" w:rsidP="00062D85">
            <w:pPr>
              <w:snapToGrid w:val="0"/>
              <w:spacing w:after="0"/>
              <w:jc w:val="both"/>
              <w:rPr>
                <w:rFonts w:ascii="Arial" w:hAnsi="Arial" w:cs="Arial"/>
                <w:sz w:val="18"/>
                <w:szCs w:val="18"/>
              </w:rPr>
            </w:pPr>
            <w:r w:rsidRPr="00062D85">
              <w:rPr>
                <w:rFonts w:ascii="Arial" w:hAnsi="Arial" w:cs="Arial"/>
                <w:sz w:val="18"/>
                <w:szCs w:val="18"/>
              </w:rPr>
              <w:t>DC_2A_n41A</w:t>
            </w:r>
          </w:p>
        </w:tc>
        <w:tc>
          <w:tcPr>
            <w:tcW w:w="993" w:type="dxa"/>
            <w:tcBorders>
              <w:top w:val="single" w:sz="4" w:space="0" w:color="auto"/>
              <w:left w:val="single" w:sz="4" w:space="0" w:color="auto"/>
              <w:bottom w:val="single" w:sz="4" w:space="0" w:color="auto"/>
              <w:right w:val="single" w:sz="4" w:space="0" w:color="auto"/>
            </w:tcBorders>
          </w:tcPr>
          <w:p w14:paraId="5F852416" w14:textId="5BB61FC9" w:rsidR="00062D85" w:rsidRPr="00062D85" w:rsidRDefault="00062D85"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1C659C1" w14:textId="4EFF6F30" w:rsidR="00062D85" w:rsidRPr="00062D85" w:rsidRDefault="00062D85" w:rsidP="002E544A">
            <w:pPr>
              <w:pStyle w:val="TAL"/>
              <w:snapToGrid w:val="0"/>
              <w:jc w:val="both"/>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016DFAF6" w14:textId="3859524A" w:rsidR="00062D85" w:rsidRPr="00062D85" w:rsidRDefault="00062D85" w:rsidP="002E544A">
            <w:pPr>
              <w:keepNext/>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73416B88" w14:textId="55B6B028" w:rsidR="00062D85" w:rsidRPr="00062D85" w:rsidRDefault="00062D85" w:rsidP="002E544A">
            <w:pPr>
              <w:pStyle w:val="TAL"/>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2FC73B24" w14:textId="5C90CF1D" w:rsidR="00062D85" w:rsidRPr="00062D85" w:rsidRDefault="00062D85" w:rsidP="002E544A">
            <w:pPr>
              <w:pStyle w:val="TAL"/>
              <w:snapToGrid w:val="0"/>
              <w:jc w:val="both"/>
              <w:rPr>
                <w:rFonts w:cs="Arial"/>
                <w:szCs w:val="18"/>
              </w:rPr>
            </w:pPr>
            <w:r w:rsidRPr="00062D85">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0934A754" w14:textId="3A666A8B" w:rsidR="00062D85" w:rsidRPr="00062D85" w:rsidRDefault="00062D85" w:rsidP="002E544A">
            <w:pPr>
              <w:pStyle w:val="TAL"/>
              <w:snapToGrid w:val="0"/>
              <w:rPr>
                <w:rFonts w:cs="Arial"/>
                <w:szCs w:val="18"/>
              </w:rPr>
            </w:pPr>
            <w:r w:rsidRPr="00062D85">
              <w:rPr>
                <w:rFonts w:cs="Arial"/>
                <w:szCs w:val="18"/>
              </w:rPr>
              <w:t>(completed) DL_2A_n41A_UL_2A_n41A</w:t>
            </w:r>
          </w:p>
        </w:tc>
      </w:tr>
      <w:tr w:rsidR="00062D85" w:rsidRPr="00BF4F69" w14:paraId="5BDA4C7A"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618AE" w14:textId="44E52ECF" w:rsidR="00062D85" w:rsidRPr="00062D85" w:rsidRDefault="00062D85" w:rsidP="00062D85">
            <w:pPr>
              <w:pStyle w:val="TAL"/>
              <w:snapToGrid w:val="0"/>
              <w:jc w:val="both"/>
              <w:rPr>
                <w:rFonts w:cs="Arial"/>
                <w:szCs w:val="18"/>
              </w:rPr>
            </w:pPr>
            <w:r w:rsidRPr="00062D85">
              <w:rPr>
                <w:rFonts w:cs="Arial"/>
                <w:szCs w:val="18"/>
              </w:rPr>
              <w:t>DC_66A_n41(2A)</w:t>
            </w:r>
          </w:p>
        </w:tc>
        <w:tc>
          <w:tcPr>
            <w:tcW w:w="1559" w:type="dxa"/>
            <w:tcBorders>
              <w:top w:val="single" w:sz="4" w:space="0" w:color="auto"/>
              <w:left w:val="single" w:sz="4" w:space="0" w:color="auto"/>
              <w:bottom w:val="single" w:sz="4" w:space="0" w:color="auto"/>
              <w:right w:val="single" w:sz="4" w:space="0" w:color="auto"/>
            </w:tcBorders>
            <w:vAlign w:val="center"/>
          </w:tcPr>
          <w:p w14:paraId="155DC366" w14:textId="2741903F" w:rsidR="00062D85" w:rsidRPr="00062D85" w:rsidRDefault="00062D85" w:rsidP="00062D85">
            <w:pPr>
              <w:snapToGrid w:val="0"/>
              <w:spacing w:after="0"/>
              <w:jc w:val="both"/>
              <w:rPr>
                <w:rFonts w:ascii="Arial" w:hAnsi="Arial" w:cs="Arial"/>
                <w:sz w:val="18"/>
                <w:szCs w:val="18"/>
              </w:rPr>
            </w:pPr>
            <w:r w:rsidRPr="00062D85">
              <w:rPr>
                <w:rFonts w:ascii="Arial" w:hAnsi="Arial" w:cs="Arial"/>
                <w:sz w:val="18"/>
                <w:szCs w:val="18"/>
              </w:rPr>
              <w:t>DC_66A_n41A</w:t>
            </w:r>
          </w:p>
        </w:tc>
        <w:tc>
          <w:tcPr>
            <w:tcW w:w="993" w:type="dxa"/>
            <w:tcBorders>
              <w:top w:val="single" w:sz="4" w:space="0" w:color="auto"/>
              <w:left w:val="single" w:sz="4" w:space="0" w:color="auto"/>
              <w:bottom w:val="single" w:sz="4" w:space="0" w:color="auto"/>
              <w:right w:val="single" w:sz="4" w:space="0" w:color="auto"/>
            </w:tcBorders>
          </w:tcPr>
          <w:p w14:paraId="491DE104" w14:textId="7D2088A7" w:rsidR="00062D85" w:rsidRPr="00062D85" w:rsidRDefault="00062D85"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A4E42CD" w14:textId="06123CA1" w:rsidR="00062D85" w:rsidRPr="00062D85" w:rsidRDefault="00062D85" w:rsidP="002E544A">
            <w:pPr>
              <w:pStyle w:val="TAL"/>
              <w:snapToGrid w:val="0"/>
              <w:jc w:val="both"/>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7657EF9" w14:textId="04AC8FB5" w:rsidR="00062D85" w:rsidRPr="00062D85" w:rsidRDefault="00062D85" w:rsidP="002E544A">
            <w:pPr>
              <w:keepNext/>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BC501C2" w14:textId="6B11D477" w:rsidR="00062D85" w:rsidRPr="00062D85" w:rsidRDefault="00062D85" w:rsidP="002E544A">
            <w:pPr>
              <w:pStyle w:val="TAL"/>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6FE12725" w14:textId="2610BE89" w:rsidR="00062D85" w:rsidRPr="00062D85" w:rsidRDefault="00062D85" w:rsidP="002E544A">
            <w:pPr>
              <w:pStyle w:val="TAL"/>
              <w:snapToGrid w:val="0"/>
              <w:jc w:val="both"/>
              <w:rPr>
                <w:rFonts w:cs="Arial"/>
                <w:szCs w:val="18"/>
              </w:rPr>
            </w:pPr>
            <w:r w:rsidRPr="00062D85">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2BA7B512" w14:textId="6B6A576C" w:rsidR="00062D85" w:rsidRPr="00062D85" w:rsidRDefault="00062D85" w:rsidP="002E544A">
            <w:pPr>
              <w:pStyle w:val="TAL"/>
              <w:snapToGrid w:val="0"/>
              <w:rPr>
                <w:rFonts w:cs="Arial"/>
                <w:szCs w:val="18"/>
              </w:rPr>
            </w:pPr>
            <w:r w:rsidRPr="00062D85">
              <w:rPr>
                <w:rFonts w:cs="Arial"/>
                <w:szCs w:val="18"/>
              </w:rPr>
              <w:t>(completed) DL_66A_n41A_UL_66A_n41A</w:t>
            </w:r>
          </w:p>
        </w:tc>
      </w:tr>
      <w:tr w:rsidR="00062D85" w:rsidRPr="00BF4F69" w14:paraId="1205506F" w14:textId="77777777" w:rsidTr="00037055">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451F68" w14:textId="6B54AC7C" w:rsidR="00062D85" w:rsidRPr="00062D85" w:rsidRDefault="00062D85" w:rsidP="00265EE8">
            <w:pPr>
              <w:pStyle w:val="TAL"/>
              <w:snapToGrid w:val="0"/>
              <w:jc w:val="both"/>
              <w:rPr>
                <w:rFonts w:cs="Arial"/>
                <w:szCs w:val="18"/>
              </w:rPr>
            </w:pPr>
            <w:r w:rsidRPr="00062D85">
              <w:rPr>
                <w:rFonts w:cs="Arial"/>
                <w:szCs w:val="18"/>
              </w:rPr>
              <w:t>DC_66A_n41C</w:t>
            </w:r>
          </w:p>
        </w:tc>
        <w:tc>
          <w:tcPr>
            <w:tcW w:w="1559" w:type="dxa"/>
            <w:tcBorders>
              <w:top w:val="single" w:sz="4" w:space="0" w:color="auto"/>
              <w:left w:val="single" w:sz="4" w:space="0" w:color="auto"/>
              <w:bottom w:val="single" w:sz="4" w:space="0" w:color="auto"/>
              <w:right w:val="single" w:sz="4" w:space="0" w:color="auto"/>
            </w:tcBorders>
            <w:vAlign w:val="center"/>
          </w:tcPr>
          <w:p w14:paraId="32D2CE6B" w14:textId="2A6A01E4" w:rsidR="00062D85" w:rsidRPr="00062D85" w:rsidRDefault="00062D85" w:rsidP="00265EE8">
            <w:pPr>
              <w:snapToGrid w:val="0"/>
              <w:spacing w:after="0"/>
              <w:jc w:val="both"/>
              <w:rPr>
                <w:rFonts w:ascii="Arial" w:hAnsi="Arial" w:cs="Arial"/>
                <w:sz w:val="18"/>
                <w:szCs w:val="18"/>
              </w:rPr>
            </w:pPr>
            <w:r w:rsidRPr="00062D85">
              <w:rPr>
                <w:rFonts w:ascii="Arial" w:hAnsi="Arial" w:cs="Arial"/>
                <w:sz w:val="18"/>
                <w:szCs w:val="18"/>
              </w:rPr>
              <w:t>DC_66A_n41A</w:t>
            </w:r>
          </w:p>
        </w:tc>
        <w:tc>
          <w:tcPr>
            <w:tcW w:w="993" w:type="dxa"/>
            <w:tcBorders>
              <w:top w:val="single" w:sz="4" w:space="0" w:color="auto"/>
              <w:left w:val="single" w:sz="4" w:space="0" w:color="auto"/>
              <w:bottom w:val="single" w:sz="4" w:space="0" w:color="auto"/>
              <w:right w:val="single" w:sz="4" w:space="0" w:color="auto"/>
            </w:tcBorders>
          </w:tcPr>
          <w:p w14:paraId="5C45BF9A" w14:textId="3A0DC1AB" w:rsidR="00062D85" w:rsidRPr="00062D85" w:rsidRDefault="00062D85" w:rsidP="00B73568">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AD463E3" w14:textId="69A8B947" w:rsidR="00062D85" w:rsidRPr="00062D85" w:rsidRDefault="00062D85" w:rsidP="002E544A">
            <w:pPr>
              <w:pStyle w:val="TAL"/>
              <w:snapToGrid w:val="0"/>
              <w:jc w:val="both"/>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108FFB7" w14:textId="08D8BA21" w:rsidR="00062D85" w:rsidRPr="00062D85" w:rsidRDefault="00062D85" w:rsidP="002E544A">
            <w:pPr>
              <w:keepNext/>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146D9E3" w14:textId="7D693596" w:rsidR="00062D85" w:rsidRPr="00062D85" w:rsidRDefault="00062D85" w:rsidP="002E544A">
            <w:pPr>
              <w:pStyle w:val="TAL"/>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66219B1A" w14:textId="4839C523" w:rsidR="00062D85" w:rsidRPr="00062D85" w:rsidRDefault="00062D85" w:rsidP="002E544A">
            <w:pPr>
              <w:pStyle w:val="TAL"/>
              <w:snapToGrid w:val="0"/>
              <w:jc w:val="both"/>
              <w:rPr>
                <w:rFonts w:cs="Arial"/>
                <w:szCs w:val="18"/>
              </w:rPr>
            </w:pPr>
            <w:r w:rsidRPr="00062D85">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324812C8" w14:textId="6B4C9D1D" w:rsidR="00062D85" w:rsidRPr="00062D85" w:rsidRDefault="00062D85" w:rsidP="002E544A">
            <w:pPr>
              <w:pStyle w:val="TAL"/>
              <w:snapToGrid w:val="0"/>
              <w:rPr>
                <w:rFonts w:cs="Arial"/>
                <w:szCs w:val="18"/>
              </w:rPr>
            </w:pPr>
            <w:r w:rsidRPr="00062D85">
              <w:rPr>
                <w:rFonts w:cs="Arial"/>
                <w:szCs w:val="18"/>
              </w:rPr>
              <w:t>(completed) DL_66A_n41A_UL_66A_n41A</w:t>
            </w:r>
          </w:p>
        </w:tc>
      </w:tr>
      <w:tr w:rsidR="00606A21" w:rsidRPr="000549BB" w14:paraId="1A172340" w14:textId="77777777" w:rsidTr="002770A9">
        <w:trPr>
          <w:cantSplit/>
        </w:trPr>
        <w:tc>
          <w:tcPr>
            <w:tcW w:w="709" w:type="dxa"/>
            <w:tcBorders>
              <w:top w:val="single" w:sz="4" w:space="0" w:color="auto"/>
              <w:left w:val="single" w:sz="4" w:space="0" w:color="auto"/>
              <w:bottom w:val="single" w:sz="4" w:space="0" w:color="auto"/>
              <w:right w:val="single" w:sz="4" w:space="0" w:color="auto"/>
            </w:tcBorders>
          </w:tcPr>
          <w:p w14:paraId="30599A38" w14:textId="77777777" w:rsidR="00606A21" w:rsidRPr="000549BB" w:rsidRDefault="00606A21" w:rsidP="002770A9">
            <w:pPr>
              <w:pStyle w:val="TAL"/>
              <w:snapToGrid w:val="0"/>
              <w:rPr>
                <w:rFonts w:eastAsia="MS Mincho"/>
              </w:rPr>
            </w:pPr>
          </w:p>
        </w:tc>
        <w:tc>
          <w:tcPr>
            <w:tcW w:w="14985" w:type="dxa"/>
            <w:gridSpan w:val="8"/>
            <w:tcBorders>
              <w:top w:val="single" w:sz="4" w:space="0" w:color="auto"/>
              <w:left w:val="single" w:sz="4" w:space="0" w:color="auto"/>
              <w:bottom w:val="single" w:sz="4" w:space="0" w:color="auto"/>
              <w:right w:val="single" w:sz="4" w:space="0" w:color="auto"/>
            </w:tcBorders>
          </w:tcPr>
          <w:p w14:paraId="787E2324" w14:textId="77777777" w:rsidR="00606A21" w:rsidRPr="000549BB" w:rsidRDefault="00606A21" w:rsidP="002770A9">
            <w:pPr>
              <w:pStyle w:val="TAL"/>
              <w:snapToGrid w:val="0"/>
              <w:rPr>
                <w:rFonts w:cs="Arial"/>
                <w:szCs w:val="18"/>
                <w:lang w:eastAsia="ja-JP"/>
              </w:rPr>
            </w:pPr>
            <w:r w:rsidRPr="000549BB">
              <w:rPr>
                <w:rFonts w:eastAsia="MS Mincho"/>
              </w:rPr>
              <w:t>NOTE 1:  The combination is used as a part of fall back mode of other higher order band combinations and not used alone.</w:t>
            </w:r>
          </w:p>
        </w:tc>
      </w:tr>
    </w:tbl>
    <w:p w14:paraId="04B01BCE" w14:textId="270CC450" w:rsidR="00A67257" w:rsidRDefault="00A67257" w:rsidP="00A67257">
      <w:pPr>
        <w:pStyle w:val="afe"/>
        <w:keepNext/>
        <w:rPr>
          <w:sz w:val="28"/>
        </w:rPr>
      </w:pPr>
    </w:p>
    <w:p w14:paraId="2FD3FB18" w14:textId="519C1692" w:rsidR="00033EEF" w:rsidRPr="00033EEF" w:rsidRDefault="00033EEF" w:rsidP="00033EEF">
      <w:pPr>
        <w:pStyle w:val="40"/>
        <w:rPr>
          <w:lang w:eastAsia="ja-JP"/>
        </w:rPr>
      </w:pPr>
      <w:r>
        <w:rPr>
          <w:rFonts w:hint="eastAsia"/>
          <w:lang w:eastAsia="ja-JP"/>
        </w:rPr>
        <w:t>4</w:t>
      </w:r>
      <w:r>
        <w:rPr>
          <w:lang w:eastAsia="ja-JP"/>
        </w:rPr>
        <w:t>.1.2 Inter-band EN-DC including FR2</w:t>
      </w:r>
    </w:p>
    <w:p w14:paraId="7327613C" w14:textId="3064DDD7" w:rsidR="00A67257" w:rsidRPr="000549BB" w:rsidRDefault="00A67257" w:rsidP="00A67257">
      <w:pPr>
        <w:pStyle w:val="afe"/>
        <w:keepNext/>
        <w:rPr>
          <w:lang w:eastAsia="ja-JP"/>
        </w:rPr>
      </w:pPr>
      <w:r w:rsidRPr="000549BB">
        <w:t xml:space="preserve">Table </w:t>
      </w:r>
      <w:r w:rsidR="00126660">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126660">
        <w:t>.2</w:t>
      </w:r>
      <w:r w:rsidRPr="000549BB">
        <w:t>-</w:t>
      </w:r>
      <w:r w:rsidR="00126660">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 xml:space="preserve">inter-band EN-DC </w:t>
      </w:r>
      <w:r w:rsidRPr="000549BB">
        <w:rPr>
          <w:rFonts w:hint="eastAsia"/>
          <w:lang w:eastAsia="ja-JP"/>
        </w:rPr>
        <w:t>including FR2</w:t>
      </w:r>
    </w:p>
    <w:tbl>
      <w:tblPr>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1531"/>
        <w:gridCol w:w="902"/>
        <w:gridCol w:w="1262"/>
        <w:gridCol w:w="1440"/>
        <w:gridCol w:w="61"/>
        <w:gridCol w:w="3178"/>
        <w:gridCol w:w="907"/>
        <w:gridCol w:w="4499"/>
      </w:tblGrid>
      <w:tr w:rsidR="00A67257" w:rsidRPr="000549BB" w14:paraId="0D4D0549" w14:textId="77777777" w:rsidTr="00BC6BDB">
        <w:tc>
          <w:tcPr>
            <w:tcW w:w="1978" w:type="dxa"/>
          </w:tcPr>
          <w:p w14:paraId="48CA2BDD" w14:textId="77777777" w:rsidR="00A67257" w:rsidRPr="000549BB" w:rsidRDefault="00A67257" w:rsidP="00BC6BDB">
            <w:pPr>
              <w:pStyle w:val="TAL"/>
              <w:snapToGrid w:val="0"/>
              <w:rPr>
                <w:b/>
              </w:rPr>
            </w:pPr>
            <w:r w:rsidRPr="000549BB">
              <w:rPr>
                <w:rFonts w:hint="eastAsia"/>
                <w:b/>
                <w:lang w:eastAsia="ja-JP"/>
              </w:rPr>
              <w:t>EN-DC</w:t>
            </w:r>
            <w:r w:rsidRPr="000549BB">
              <w:rPr>
                <w:b/>
              </w:rPr>
              <w:t xml:space="preserve"> configuration</w:t>
            </w:r>
          </w:p>
        </w:tc>
        <w:tc>
          <w:tcPr>
            <w:tcW w:w="1531" w:type="dxa"/>
          </w:tcPr>
          <w:p w14:paraId="0F019AE0" w14:textId="77777777" w:rsidR="00A67257" w:rsidRPr="00D020C2" w:rsidRDefault="00A67257" w:rsidP="00BC6BDB">
            <w:pPr>
              <w:pStyle w:val="TAL"/>
              <w:snapToGrid w:val="0"/>
              <w:rPr>
                <w:rFonts w:cs="Arial"/>
                <w:b/>
                <w:szCs w:val="18"/>
              </w:rPr>
            </w:pPr>
            <w:r w:rsidRPr="00D020C2">
              <w:rPr>
                <w:rFonts w:eastAsia="Yu Gothic" w:cs="Arial"/>
                <w:b/>
                <w:bCs/>
                <w:szCs w:val="18"/>
              </w:rPr>
              <w:t>Uplink EN-DC Configuration</w:t>
            </w:r>
          </w:p>
        </w:tc>
        <w:tc>
          <w:tcPr>
            <w:tcW w:w="902" w:type="dxa"/>
          </w:tcPr>
          <w:p w14:paraId="4B9F31D5" w14:textId="77777777" w:rsidR="00A67257" w:rsidRPr="000549BB" w:rsidRDefault="00A67257" w:rsidP="00BC6BDB">
            <w:pPr>
              <w:pStyle w:val="TAL"/>
              <w:snapToGrid w:val="0"/>
              <w:rPr>
                <w:b/>
              </w:rPr>
            </w:pPr>
            <w:r w:rsidRPr="000549BB">
              <w:rPr>
                <w:b/>
              </w:rPr>
              <w:t>REL-indep.</w:t>
            </w:r>
          </w:p>
          <w:p w14:paraId="35478388" w14:textId="77777777" w:rsidR="00A67257" w:rsidRPr="000549BB" w:rsidRDefault="00A67257" w:rsidP="00BC6BDB">
            <w:pPr>
              <w:pStyle w:val="TAL"/>
              <w:snapToGrid w:val="0"/>
              <w:rPr>
                <w:b/>
              </w:rPr>
            </w:pPr>
            <w:r w:rsidRPr="000549BB">
              <w:rPr>
                <w:b/>
              </w:rPr>
              <w:t>from</w:t>
            </w:r>
          </w:p>
        </w:tc>
        <w:tc>
          <w:tcPr>
            <w:tcW w:w="1262" w:type="dxa"/>
          </w:tcPr>
          <w:p w14:paraId="138DD95E" w14:textId="77777777" w:rsidR="00A67257" w:rsidRPr="000549BB" w:rsidRDefault="00A67257" w:rsidP="00BC6BDB">
            <w:pPr>
              <w:pStyle w:val="TAL"/>
              <w:snapToGrid w:val="0"/>
              <w:rPr>
                <w:b/>
              </w:rPr>
            </w:pPr>
            <w:r w:rsidRPr="000549BB">
              <w:rPr>
                <w:b/>
              </w:rPr>
              <w:t>contact</w:t>
            </w:r>
          </w:p>
          <w:p w14:paraId="43D8A046" w14:textId="77777777" w:rsidR="00A67257" w:rsidRPr="000549BB" w:rsidRDefault="00A67257" w:rsidP="00BC6BDB">
            <w:pPr>
              <w:pStyle w:val="TAL"/>
              <w:snapToGrid w:val="0"/>
              <w:rPr>
                <w:b/>
              </w:rPr>
            </w:pPr>
            <w:r w:rsidRPr="000549BB">
              <w:rPr>
                <w:b/>
              </w:rPr>
              <w:t>name, company</w:t>
            </w:r>
          </w:p>
        </w:tc>
        <w:tc>
          <w:tcPr>
            <w:tcW w:w="1440" w:type="dxa"/>
          </w:tcPr>
          <w:p w14:paraId="68896EF3" w14:textId="77777777" w:rsidR="00A67257" w:rsidRPr="000549BB" w:rsidRDefault="00A67257" w:rsidP="00BC6BDB">
            <w:pPr>
              <w:pStyle w:val="TAL"/>
              <w:snapToGrid w:val="0"/>
              <w:rPr>
                <w:b/>
              </w:rPr>
            </w:pPr>
            <w:r w:rsidRPr="000549BB">
              <w:rPr>
                <w:b/>
              </w:rPr>
              <w:t>contact</w:t>
            </w:r>
          </w:p>
          <w:p w14:paraId="7B725217" w14:textId="77777777" w:rsidR="00A67257" w:rsidRPr="000549BB" w:rsidRDefault="00A67257" w:rsidP="00BC6BDB">
            <w:pPr>
              <w:pStyle w:val="TAL"/>
              <w:snapToGrid w:val="0"/>
              <w:rPr>
                <w:b/>
              </w:rPr>
            </w:pPr>
            <w:r w:rsidRPr="000549BB">
              <w:rPr>
                <w:b/>
              </w:rPr>
              <w:t>email</w:t>
            </w:r>
          </w:p>
        </w:tc>
        <w:tc>
          <w:tcPr>
            <w:tcW w:w="3239" w:type="dxa"/>
            <w:gridSpan w:val="2"/>
          </w:tcPr>
          <w:p w14:paraId="6BC4392F" w14:textId="77777777" w:rsidR="00A67257" w:rsidRPr="000549BB" w:rsidRDefault="00A67257" w:rsidP="00BC6BDB">
            <w:pPr>
              <w:pStyle w:val="TAL"/>
              <w:snapToGrid w:val="0"/>
              <w:rPr>
                <w:b/>
              </w:rPr>
            </w:pPr>
            <w:r w:rsidRPr="000549BB">
              <w:rPr>
                <w:b/>
              </w:rPr>
              <w:t>other supporting companies</w:t>
            </w:r>
          </w:p>
          <w:p w14:paraId="61D2B197" w14:textId="77777777" w:rsidR="00A67257" w:rsidRPr="000549BB" w:rsidRDefault="00A67257" w:rsidP="00BC6BDB">
            <w:pPr>
              <w:pStyle w:val="TAL"/>
              <w:snapToGrid w:val="0"/>
              <w:rPr>
                <w:b/>
              </w:rPr>
            </w:pPr>
            <w:r w:rsidRPr="000549BB">
              <w:rPr>
                <w:b/>
              </w:rPr>
              <w:t>(min. 3)</w:t>
            </w:r>
          </w:p>
        </w:tc>
        <w:tc>
          <w:tcPr>
            <w:tcW w:w="907" w:type="dxa"/>
          </w:tcPr>
          <w:p w14:paraId="6AF3CEE3" w14:textId="77777777" w:rsidR="00A67257" w:rsidRPr="000549BB" w:rsidRDefault="00A67257" w:rsidP="00BC6BDB">
            <w:pPr>
              <w:pStyle w:val="TAL"/>
              <w:snapToGrid w:val="0"/>
              <w:rPr>
                <w:b/>
              </w:rPr>
            </w:pPr>
            <w:r w:rsidRPr="000549BB">
              <w:rPr>
                <w:b/>
              </w:rPr>
              <w:t>status</w:t>
            </w:r>
          </w:p>
          <w:p w14:paraId="2654BCEC" w14:textId="77777777" w:rsidR="00A67257" w:rsidRPr="000549BB" w:rsidRDefault="00A67257" w:rsidP="00BC6BDB">
            <w:pPr>
              <w:pStyle w:val="TAL"/>
              <w:snapToGrid w:val="0"/>
              <w:rPr>
                <w:b/>
              </w:rPr>
            </w:pPr>
            <w:r w:rsidRPr="000549BB">
              <w:rPr>
                <w:b/>
              </w:rPr>
              <w:t>(new, ongoing, completed, stopped)</w:t>
            </w:r>
          </w:p>
        </w:tc>
        <w:tc>
          <w:tcPr>
            <w:tcW w:w="4499" w:type="dxa"/>
          </w:tcPr>
          <w:p w14:paraId="1BE0774A" w14:textId="77777777" w:rsidR="00A67257" w:rsidRPr="000549BB" w:rsidRDefault="00A67257" w:rsidP="00BC6BDB">
            <w:pPr>
              <w:pStyle w:val="TAL"/>
              <w:snapToGrid w:val="0"/>
              <w:rPr>
                <w:b/>
              </w:rPr>
            </w:pPr>
            <w:r w:rsidRPr="000549BB">
              <w:rPr>
                <w:b/>
              </w:rPr>
              <w:t>supported next level fallback modes</w:t>
            </w:r>
            <w:r w:rsidRPr="000549BB">
              <w:rPr>
                <w:b/>
              </w:rPr>
              <w:br/>
              <w:t>(in DL and UL)</w:t>
            </w:r>
          </w:p>
        </w:tc>
      </w:tr>
      <w:tr w:rsidR="00A67257" w:rsidRPr="000549BB" w14:paraId="502EDFB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D08C3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DC_1A_n257M</w:t>
            </w:r>
          </w:p>
        </w:tc>
        <w:tc>
          <w:tcPr>
            <w:tcW w:w="1531" w:type="dxa"/>
            <w:tcBorders>
              <w:top w:val="single" w:sz="4" w:space="0" w:color="auto"/>
              <w:left w:val="single" w:sz="4" w:space="0" w:color="auto"/>
              <w:bottom w:val="single" w:sz="4" w:space="0" w:color="auto"/>
              <w:right w:val="single" w:sz="4" w:space="0" w:color="auto"/>
            </w:tcBorders>
            <w:vAlign w:val="center"/>
          </w:tcPr>
          <w:p w14:paraId="01A04439" w14:textId="77777777" w:rsidR="00A67257" w:rsidRPr="00840CFD" w:rsidRDefault="00A67257" w:rsidP="00BC6BDB">
            <w:pPr>
              <w:pStyle w:val="TAL"/>
              <w:snapToGrid w:val="0"/>
              <w:jc w:val="both"/>
              <w:rPr>
                <w:rFonts w:cs="Arial"/>
                <w:szCs w:val="18"/>
              </w:rPr>
            </w:pPr>
            <w:r w:rsidRPr="00840CFD">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vAlign w:val="center"/>
          </w:tcPr>
          <w:p w14:paraId="7C65E63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C3CDB7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5BB43C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C253A3C"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tcBorders>
              <w:top w:val="single" w:sz="4" w:space="0" w:color="auto"/>
              <w:left w:val="single" w:sz="4" w:space="0" w:color="auto"/>
              <w:bottom w:val="single" w:sz="4" w:space="0" w:color="auto"/>
              <w:right w:val="single" w:sz="4" w:space="0" w:color="auto"/>
            </w:tcBorders>
            <w:vAlign w:val="center"/>
          </w:tcPr>
          <w:p w14:paraId="2B37E82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D1667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DC_1A_n257A</w:t>
            </w:r>
          </w:p>
          <w:p w14:paraId="6E550F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DC_1A_n257L</w:t>
            </w:r>
          </w:p>
        </w:tc>
      </w:tr>
      <w:tr w:rsidR="00A67257" w:rsidRPr="000549BB" w:rsidDel="00BB3067" w14:paraId="020264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149CE6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DC_1A_n257L</w:t>
            </w:r>
          </w:p>
        </w:tc>
        <w:tc>
          <w:tcPr>
            <w:tcW w:w="1531" w:type="dxa"/>
            <w:tcBorders>
              <w:top w:val="single" w:sz="4" w:space="0" w:color="auto"/>
              <w:left w:val="single" w:sz="4" w:space="0" w:color="auto"/>
              <w:bottom w:val="single" w:sz="4" w:space="0" w:color="auto"/>
              <w:right w:val="single" w:sz="4" w:space="0" w:color="auto"/>
            </w:tcBorders>
            <w:vAlign w:val="center"/>
          </w:tcPr>
          <w:p w14:paraId="777FBA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7A2D46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5E6226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8C227ED"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B828185"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8AF9DAA"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4404E23"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DL_1A_n257K_UL_1A_n257A</w:t>
            </w:r>
          </w:p>
        </w:tc>
      </w:tr>
      <w:tr w:rsidR="00A67257" w:rsidRPr="000549BB" w:rsidDel="00BB3067" w14:paraId="057FA99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0CB611B"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DC_1A_n257K</w:t>
            </w:r>
          </w:p>
        </w:tc>
        <w:tc>
          <w:tcPr>
            <w:tcW w:w="1531" w:type="dxa"/>
            <w:tcBorders>
              <w:top w:val="single" w:sz="4" w:space="0" w:color="auto"/>
              <w:left w:val="single" w:sz="4" w:space="0" w:color="auto"/>
              <w:bottom w:val="single" w:sz="4" w:space="0" w:color="auto"/>
              <w:right w:val="single" w:sz="4" w:space="0" w:color="auto"/>
            </w:tcBorders>
            <w:vAlign w:val="center"/>
          </w:tcPr>
          <w:p w14:paraId="05591B7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467F2F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84A12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CA181CF"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FDCD0D"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5B0201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0CC37A7"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DL_1A_n257J_UL_1A_n257A</w:t>
            </w:r>
          </w:p>
        </w:tc>
      </w:tr>
      <w:tr w:rsidR="00A67257" w:rsidRPr="000549BB" w:rsidDel="00BB3067" w14:paraId="10F2445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D9A7208"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DC_1A_n257J</w:t>
            </w:r>
          </w:p>
        </w:tc>
        <w:tc>
          <w:tcPr>
            <w:tcW w:w="1531" w:type="dxa"/>
            <w:tcBorders>
              <w:top w:val="single" w:sz="4" w:space="0" w:color="auto"/>
              <w:left w:val="single" w:sz="4" w:space="0" w:color="auto"/>
              <w:bottom w:val="single" w:sz="4" w:space="0" w:color="auto"/>
              <w:right w:val="single" w:sz="4" w:space="0" w:color="auto"/>
            </w:tcBorders>
            <w:vAlign w:val="center"/>
          </w:tcPr>
          <w:p w14:paraId="791564C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44C76E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1D7863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445546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2C404D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4FB0EB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6F5A90"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DL_1A_n257I_UL_1A_n257A</w:t>
            </w:r>
          </w:p>
        </w:tc>
      </w:tr>
      <w:tr w:rsidR="00A67257" w:rsidRPr="000549BB" w:rsidDel="00BB3067" w14:paraId="3DC8C4F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934AB87"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lastRenderedPageBreak/>
              <w:t>DC_1A_n257I</w:t>
            </w:r>
          </w:p>
        </w:tc>
        <w:tc>
          <w:tcPr>
            <w:tcW w:w="1531" w:type="dxa"/>
            <w:tcBorders>
              <w:top w:val="single" w:sz="4" w:space="0" w:color="auto"/>
              <w:left w:val="single" w:sz="4" w:space="0" w:color="auto"/>
              <w:bottom w:val="single" w:sz="4" w:space="0" w:color="auto"/>
              <w:right w:val="single" w:sz="4" w:space="0" w:color="auto"/>
            </w:tcBorders>
            <w:vAlign w:val="center"/>
          </w:tcPr>
          <w:p w14:paraId="34A51F6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3DB37A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5F372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4D447A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CDEC79"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CF59BC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65CF26"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DL_1A_n257H_UL_1A_n257A</w:t>
            </w:r>
          </w:p>
        </w:tc>
      </w:tr>
      <w:tr w:rsidR="00A67257" w:rsidRPr="000549BB" w14:paraId="384B7B2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A3806C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DC_1A_n257H</w:t>
            </w:r>
          </w:p>
        </w:tc>
        <w:tc>
          <w:tcPr>
            <w:tcW w:w="1531" w:type="dxa"/>
            <w:tcBorders>
              <w:top w:val="single" w:sz="4" w:space="0" w:color="auto"/>
              <w:left w:val="single" w:sz="4" w:space="0" w:color="auto"/>
              <w:bottom w:val="single" w:sz="4" w:space="0" w:color="auto"/>
              <w:right w:val="single" w:sz="4" w:space="0" w:color="auto"/>
            </w:tcBorders>
            <w:vAlign w:val="center"/>
          </w:tcPr>
          <w:p w14:paraId="3267CC3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53132DD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1D3016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6E993E7"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DBC355"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EE1797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AFE49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DL_1A_n257G_UL_1A_n257A</w:t>
            </w:r>
          </w:p>
        </w:tc>
      </w:tr>
      <w:tr w:rsidR="00A67257" w:rsidRPr="000549BB" w14:paraId="5571952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2C1502E"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DC_1A_n257G</w:t>
            </w:r>
          </w:p>
        </w:tc>
        <w:tc>
          <w:tcPr>
            <w:tcW w:w="1531" w:type="dxa"/>
            <w:tcBorders>
              <w:top w:val="single" w:sz="4" w:space="0" w:color="auto"/>
              <w:left w:val="single" w:sz="4" w:space="0" w:color="auto"/>
              <w:bottom w:val="single" w:sz="4" w:space="0" w:color="auto"/>
              <w:right w:val="single" w:sz="4" w:space="0" w:color="auto"/>
            </w:tcBorders>
            <w:vAlign w:val="center"/>
          </w:tcPr>
          <w:p w14:paraId="0D2DBE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2EF584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BE6B7D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D28B12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21793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8340E9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021A2D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DL_1A_n257A_UL_1A_n257A</w:t>
            </w:r>
          </w:p>
        </w:tc>
      </w:tr>
      <w:tr w:rsidR="00A67257" w:rsidRPr="000549BB" w14:paraId="1A0A0606" w14:textId="77777777" w:rsidTr="00BC6BDB">
        <w:trPr>
          <w:trHeight w:val="1705"/>
        </w:trPr>
        <w:tc>
          <w:tcPr>
            <w:tcW w:w="1978" w:type="dxa"/>
            <w:tcBorders>
              <w:top w:val="single" w:sz="4" w:space="0" w:color="auto"/>
              <w:left w:val="single" w:sz="4" w:space="0" w:color="auto"/>
              <w:bottom w:val="single" w:sz="4" w:space="0" w:color="auto"/>
              <w:right w:val="single" w:sz="4" w:space="0" w:color="auto"/>
            </w:tcBorders>
            <w:vAlign w:val="center"/>
          </w:tcPr>
          <w:p w14:paraId="1E6DF21D"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DC_1A_n257A</w:t>
            </w:r>
          </w:p>
          <w:p w14:paraId="1A4AC945" w14:textId="5CB47851" w:rsidR="00FB2F70" w:rsidRPr="00840CFD" w:rsidRDefault="00FB2F70" w:rsidP="00BC6BDB">
            <w:pPr>
              <w:pStyle w:val="TAL"/>
              <w:snapToGrid w:val="0"/>
              <w:jc w:val="both"/>
              <w:rPr>
                <w:rFonts w:cs="Arial"/>
                <w:szCs w:val="18"/>
                <w:lang w:eastAsia="ja-JP"/>
              </w:rPr>
            </w:pPr>
            <w:r w:rsidRPr="00840CFD">
              <w:rPr>
                <w:rFonts w:cs="Arial"/>
                <w:szCs w:val="18"/>
                <w:lang w:eastAsia="ja-JP"/>
              </w:rPr>
              <w:t>DC_1A_n257G</w:t>
            </w:r>
          </w:p>
          <w:p w14:paraId="493FCC22" w14:textId="36C9A5F6" w:rsidR="00FB2F70" w:rsidRPr="00840CFD" w:rsidRDefault="00FB2F70" w:rsidP="00BC6BDB">
            <w:pPr>
              <w:pStyle w:val="TAL"/>
              <w:snapToGrid w:val="0"/>
              <w:jc w:val="both"/>
              <w:rPr>
                <w:rFonts w:cs="Arial"/>
                <w:szCs w:val="18"/>
                <w:lang w:eastAsia="ja-JP"/>
              </w:rPr>
            </w:pPr>
            <w:r w:rsidRPr="00840CFD">
              <w:rPr>
                <w:rFonts w:cs="Arial"/>
                <w:szCs w:val="18"/>
                <w:lang w:eastAsia="ja-JP"/>
              </w:rPr>
              <w:t>DC_1A_n257H</w:t>
            </w:r>
          </w:p>
          <w:p w14:paraId="658485DA" w14:textId="5C3B01DF" w:rsidR="00FB2F70" w:rsidRPr="00840CFD" w:rsidRDefault="00FB2F70" w:rsidP="00BC6BDB">
            <w:pPr>
              <w:pStyle w:val="TAL"/>
              <w:snapToGrid w:val="0"/>
              <w:jc w:val="both"/>
              <w:rPr>
                <w:rFonts w:cs="Arial"/>
                <w:szCs w:val="18"/>
                <w:lang w:eastAsia="ja-JP"/>
              </w:rPr>
            </w:pPr>
            <w:r w:rsidRPr="00840CFD">
              <w:rPr>
                <w:rFonts w:cs="Arial"/>
                <w:szCs w:val="18"/>
                <w:lang w:eastAsia="ja-JP"/>
              </w:rPr>
              <w:t>DC_1A_n257I</w:t>
            </w:r>
          </w:p>
          <w:p w14:paraId="69DF094D" w14:textId="14D6DAD5" w:rsidR="00FB2F70" w:rsidRPr="00840CFD" w:rsidRDefault="00FB2F70" w:rsidP="00BC6BDB">
            <w:pPr>
              <w:pStyle w:val="TAL"/>
              <w:snapToGrid w:val="0"/>
              <w:jc w:val="both"/>
              <w:rPr>
                <w:rFonts w:cs="Arial"/>
                <w:szCs w:val="18"/>
                <w:lang w:eastAsia="ja-JP"/>
              </w:rPr>
            </w:pPr>
            <w:r w:rsidRPr="00840CFD">
              <w:rPr>
                <w:rFonts w:cs="Arial"/>
                <w:szCs w:val="18"/>
                <w:lang w:eastAsia="ja-JP"/>
              </w:rPr>
              <w:t>DC_1A_n257J</w:t>
            </w:r>
          </w:p>
          <w:p w14:paraId="3DAC5EDC" w14:textId="3CAAE586" w:rsidR="00FB2F70" w:rsidRPr="00840CFD" w:rsidRDefault="00FB2F70" w:rsidP="00BC6BDB">
            <w:pPr>
              <w:pStyle w:val="TAL"/>
              <w:snapToGrid w:val="0"/>
              <w:jc w:val="both"/>
              <w:rPr>
                <w:rFonts w:cs="Arial"/>
                <w:szCs w:val="18"/>
                <w:lang w:eastAsia="ja-JP"/>
              </w:rPr>
            </w:pPr>
            <w:r w:rsidRPr="00840CFD">
              <w:rPr>
                <w:rFonts w:cs="Arial"/>
                <w:szCs w:val="18"/>
                <w:lang w:eastAsia="ja-JP"/>
              </w:rPr>
              <w:t>DC_1A_n257K</w:t>
            </w:r>
          </w:p>
          <w:p w14:paraId="3178804D" w14:textId="7F5F9D5E" w:rsidR="00FB2F70" w:rsidRPr="00840CFD" w:rsidRDefault="00FB2F70" w:rsidP="00BC6BDB">
            <w:pPr>
              <w:pStyle w:val="TAL"/>
              <w:snapToGrid w:val="0"/>
              <w:jc w:val="both"/>
              <w:rPr>
                <w:rFonts w:cs="Arial"/>
                <w:szCs w:val="18"/>
                <w:lang w:eastAsia="ja-JP"/>
              </w:rPr>
            </w:pPr>
            <w:r w:rsidRPr="00840CFD">
              <w:rPr>
                <w:rFonts w:cs="Arial"/>
                <w:szCs w:val="18"/>
                <w:lang w:eastAsia="ja-JP"/>
              </w:rPr>
              <w:t>DC_1A_n257L</w:t>
            </w:r>
          </w:p>
          <w:p w14:paraId="017310A6" w14:textId="19962E3C" w:rsidR="00A67257" w:rsidRPr="00840CFD" w:rsidRDefault="00A67257" w:rsidP="00BC6BDB">
            <w:pPr>
              <w:pStyle w:val="TAL"/>
              <w:snapToGrid w:val="0"/>
              <w:jc w:val="both"/>
              <w:rPr>
                <w:rFonts w:cs="Arial"/>
                <w:szCs w:val="18"/>
                <w:lang w:eastAsia="ja-JP"/>
              </w:rPr>
            </w:pPr>
            <w:r w:rsidRPr="00840CFD">
              <w:rPr>
                <w:rFonts w:cs="Arial"/>
                <w:szCs w:val="18"/>
                <w:lang w:eastAsia="ja-JP"/>
              </w:rPr>
              <w:t>DC_1A_n257M</w:t>
            </w:r>
          </w:p>
        </w:tc>
        <w:tc>
          <w:tcPr>
            <w:tcW w:w="1531" w:type="dxa"/>
            <w:tcBorders>
              <w:top w:val="single" w:sz="4" w:space="0" w:color="auto"/>
              <w:left w:val="single" w:sz="4" w:space="0" w:color="auto"/>
              <w:bottom w:val="single" w:sz="4" w:space="0" w:color="auto"/>
              <w:right w:val="single" w:sz="4" w:space="0" w:color="auto"/>
            </w:tcBorders>
            <w:vAlign w:val="center"/>
          </w:tcPr>
          <w:p w14:paraId="1617C462"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DC_1A_n257A</w:t>
            </w:r>
          </w:p>
          <w:p w14:paraId="28D5A757"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DC_1A_n257G</w:t>
            </w:r>
          </w:p>
          <w:p w14:paraId="27816FE0"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DC_1A_n257H</w:t>
            </w:r>
          </w:p>
          <w:p w14:paraId="2BADB1DA"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DC_1A_n257I</w:t>
            </w:r>
          </w:p>
          <w:p w14:paraId="418CCAFE"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DC_1A_n257J</w:t>
            </w:r>
          </w:p>
          <w:p w14:paraId="51544119"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DC_1A_n257K</w:t>
            </w:r>
          </w:p>
          <w:p w14:paraId="28523938"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DC_1A_n257L</w:t>
            </w:r>
          </w:p>
          <w:p w14:paraId="365254DF" w14:textId="7569EAB7" w:rsidR="00A67257" w:rsidRPr="00840CFD" w:rsidRDefault="00FB2F70"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vAlign w:val="center"/>
          </w:tcPr>
          <w:p w14:paraId="0F8EBB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1AB48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2FAE25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DCB1BF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73FCE18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765736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DC_1A_n257M_UL_1A_n257L</w:t>
            </w:r>
            <w:r w:rsidRPr="00840CFD">
              <w:rPr>
                <w:rFonts w:eastAsia="Malgun Gothic" w:cs="Arial"/>
                <w:szCs w:val="18"/>
                <w:lang w:eastAsia="ko-KR"/>
              </w:rPr>
              <w:br/>
              <w:t>CA_n257M_UL_n257M</w:t>
            </w:r>
          </w:p>
        </w:tc>
      </w:tr>
      <w:tr w:rsidR="00A67257" w:rsidRPr="000549BB" w14:paraId="4CB44C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D95DD77" w14:textId="77777777" w:rsidR="00A67257" w:rsidRPr="00840CFD" w:rsidRDefault="00A67257" w:rsidP="00BC6BDB">
            <w:pPr>
              <w:pStyle w:val="TAL"/>
              <w:snapToGrid w:val="0"/>
              <w:jc w:val="both"/>
              <w:rPr>
                <w:rFonts w:cs="Arial"/>
                <w:szCs w:val="18"/>
                <w:lang w:eastAsia="ja-JP"/>
              </w:rPr>
            </w:pPr>
            <w:r w:rsidRPr="00840CFD">
              <w:rPr>
                <w:rFonts w:eastAsia="新細明體" w:cs="Arial"/>
                <w:szCs w:val="18"/>
                <w:lang w:eastAsia="zh-TW"/>
              </w:rPr>
              <w:t>DC_2A_n258A</w:t>
            </w:r>
          </w:p>
        </w:tc>
        <w:tc>
          <w:tcPr>
            <w:tcW w:w="1531" w:type="dxa"/>
            <w:tcBorders>
              <w:top w:val="single" w:sz="4" w:space="0" w:color="auto"/>
              <w:left w:val="single" w:sz="4" w:space="0" w:color="auto"/>
              <w:bottom w:val="single" w:sz="4" w:space="0" w:color="auto"/>
              <w:right w:val="single" w:sz="4" w:space="0" w:color="auto"/>
            </w:tcBorders>
            <w:vAlign w:val="center"/>
          </w:tcPr>
          <w:p w14:paraId="495DC41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DC_2A_n258A</w:t>
            </w:r>
          </w:p>
        </w:tc>
        <w:tc>
          <w:tcPr>
            <w:tcW w:w="902" w:type="dxa"/>
            <w:tcBorders>
              <w:top w:val="single" w:sz="4" w:space="0" w:color="auto"/>
              <w:left w:val="single" w:sz="4" w:space="0" w:color="auto"/>
              <w:bottom w:val="single" w:sz="4" w:space="0" w:color="auto"/>
              <w:right w:val="single" w:sz="4" w:space="0" w:color="auto"/>
            </w:tcBorders>
            <w:vAlign w:val="center"/>
          </w:tcPr>
          <w:p w14:paraId="2D37B5F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C8CE3" w14:textId="77777777" w:rsidR="00A67257" w:rsidRPr="00840CFD" w:rsidRDefault="00A67257" w:rsidP="00BC6BDB">
            <w:pPr>
              <w:pStyle w:val="TAL"/>
              <w:snapToGrid w:val="0"/>
              <w:jc w:val="both"/>
              <w:rPr>
                <w:rFonts w:eastAsia="Malgun Gothic" w:cs="Arial"/>
                <w:szCs w:val="18"/>
                <w:lang w:eastAsia="ko-KR"/>
              </w:rPr>
            </w:pPr>
            <w:r w:rsidRPr="00840CFD">
              <w:rPr>
                <w:rFonts w:cs="Arial"/>
                <w:color w:val="000000"/>
                <w:szCs w:val="18"/>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0CC5B73C" w14:textId="77777777" w:rsidR="00A67257" w:rsidRPr="00840CFD" w:rsidRDefault="00C8650C" w:rsidP="00BC6BDB">
            <w:pPr>
              <w:pStyle w:val="TAL"/>
              <w:snapToGrid w:val="0"/>
              <w:jc w:val="both"/>
              <w:rPr>
                <w:rFonts w:eastAsia="Malgun Gothic" w:cs="Arial"/>
                <w:szCs w:val="18"/>
                <w:lang w:eastAsia="ko-KR"/>
              </w:rPr>
            </w:pPr>
            <w:hyperlink r:id="rId59" w:history="1">
              <w:r w:rsidR="00A67257" w:rsidRPr="00840CFD">
                <w:rPr>
                  <w:rFonts w:cs="Arial"/>
                  <w:color w:val="0000FF"/>
                  <w:szCs w:val="18"/>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8133950" w14:textId="77777777" w:rsidR="00A67257" w:rsidRPr="00840CFD" w:rsidRDefault="00A67257" w:rsidP="00BC6BDB">
            <w:pPr>
              <w:pStyle w:val="TAL"/>
              <w:snapToGrid w:val="0"/>
              <w:jc w:val="both"/>
              <w:rPr>
                <w:rFonts w:eastAsia="Malgun Gothic" w:cs="Arial"/>
                <w:szCs w:val="18"/>
                <w:lang w:val="en-US" w:eastAsia="ko-KR"/>
              </w:rPr>
            </w:pPr>
            <w:r w:rsidRPr="00840CFD">
              <w:rPr>
                <w:rFonts w:cs="Arial"/>
                <w:szCs w:val="18"/>
              </w:rPr>
              <w:t>Ericsson, Nokia, Intel, Samsung</w:t>
            </w:r>
          </w:p>
        </w:tc>
        <w:tc>
          <w:tcPr>
            <w:tcW w:w="907" w:type="dxa"/>
            <w:tcBorders>
              <w:top w:val="single" w:sz="4" w:space="0" w:color="auto"/>
              <w:left w:val="single" w:sz="4" w:space="0" w:color="auto"/>
              <w:bottom w:val="single" w:sz="4" w:space="0" w:color="auto"/>
              <w:right w:val="single" w:sz="4" w:space="0" w:color="auto"/>
            </w:tcBorders>
            <w:vAlign w:val="center"/>
          </w:tcPr>
          <w:p w14:paraId="348A749A" w14:textId="0DC9F0B2" w:rsidR="00A67257" w:rsidRPr="00840CFD" w:rsidDel="00597620" w:rsidRDefault="00025E65" w:rsidP="00BC6BDB">
            <w:pPr>
              <w:pStyle w:val="TAL"/>
              <w:snapToGrid w:val="0"/>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EA7F6D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rPr>
              <w:t>none</w:t>
            </w:r>
          </w:p>
        </w:tc>
      </w:tr>
      <w:tr w:rsidR="00A67257" w:rsidRPr="007C154D" w14:paraId="369737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DE000D" w14:textId="77777777" w:rsidR="00A67257" w:rsidRPr="007C154D" w:rsidRDefault="00A67257" w:rsidP="00BC6BDB">
            <w:pPr>
              <w:keepNext/>
              <w:snapToGrid w:val="0"/>
              <w:spacing w:after="0"/>
              <w:jc w:val="both"/>
              <w:rPr>
                <w:rFonts w:ascii="Arial" w:eastAsia="SimSun" w:hAnsi="Arial" w:cs="Arial"/>
                <w:sz w:val="18"/>
                <w:szCs w:val="18"/>
                <w:highlight w:val="yellow"/>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B4D388"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23D5F6"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3F1C5"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EEDD45" w14:textId="77777777" w:rsidR="00A67257" w:rsidRPr="007C154D" w:rsidRDefault="00C8650C" w:rsidP="00BC6BDB">
            <w:pPr>
              <w:keepNext/>
              <w:snapToGrid w:val="0"/>
              <w:spacing w:after="0"/>
              <w:jc w:val="both"/>
              <w:rPr>
                <w:rFonts w:ascii="Arial" w:hAnsi="Arial" w:cs="Arial"/>
                <w:sz w:val="18"/>
                <w:szCs w:val="18"/>
                <w:highlight w:val="yellow"/>
              </w:rPr>
            </w:pPr>
            <w:hyperlink r:id="rId60" w:history="1">
              <w:r w:rsidR="00A67257" w:rsidRPr="007C154D">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B7D93"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FD649D" w14:textId="77777777" w:rsidR="00A67257" w:rsidRPr="007C154D" w:rsidRDefault="00A67257" w:rsidP="00BC6BDB">
            <w:pPr>
              <w:pStyle w:val="TAL"/>
              <w:snapToGrid w:val="0"/>
              <w:jc w:val="both"/>
              <w:rPr>
                <w:rFonts w:cs="Arial"/>
                <w:szCs w:val="18"/>
                <w:highlight w:val="yellow"/>
                <w:lang w:eastAsia="ja-JP"/>
              </w:rPr>
            </w:pPr>
            <w:r w:rsidRPr="007C154D">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09D0AB" w14:textId="77777777" w:rsidR="00A67257" w:rsidRPr="007C154D" w:rsidRDefault="00A67257" w:rsidP="00BC6BDB">
            <w:pPr>
              <w:keepNext/>
              <w:snapToGrid w:val="0"/>
              <w:spacing w:after="0"/>
              <w:jc w:val="both"/>
              <w:rPr>
                <w:rFonts w:ascii="Arial" w:eastAsia="SimSun" w:hAnsi="Arial" w:cs="Arial"/>
                <w:sz w:val="18"/>
                <w:szCs w:val="18"/>
                <w:highlight w:val="yellow"/>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_n261H</w:t>
            </w:r>
          </w:p>
        </w:tc>
      </w:tr>
      <w:tr w:rsidR="00A67257" w:rsidRPr="000549BB" w14:paraId="35B5FCE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286642" w14:textId="77777777" w:rsidR="00A67257" w:rsidRPr="007C154D" w:rsidRDefault="00A67257" w:rsidP="00BC6BDB">
            <w:pPr>
              <w:keepNext/>
              <w:snapToGrid w:val="0"/>
              <w:spacing w:after="0"/>
              <w:jc w:val="both"/>
              <w:rPr>
                <w:rFonts w:ascii="Arial" w:eastAsia="SimSun" w:hAnsi="Arial" w:cs="Arial"/>
                <w:sz w:val="18"/>
                <w:szCs w:val="18"/>
                <w:highlight w:val="yellow"/>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E7DF13"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65A15C"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EC2EDF"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Zheng Zhao</w:t>
            </w:r>
          </w:p>
          <w:p w14:paraId="54CF02CB"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AB0129" w14:textId="77777777" w:rsidR="00A67257" w:rsidRPr="007C154D" w:rsidRDefault="00C8650C" w:rsidP="00BC6BDB">
            <w:pPr>
              <w:keepNext/>
              <w:snapToGrid w:val="0"/>
              <w:spacing w:after="0"/>
              <w:jc w:val="both"/>
              <w:rPr>
                <w:rFonts w:ascii="Arial" w:hAnsi="Arial" w:cs="Arial"/>
                <w:sz w:val="18"/>
                <w:szCs w:val="18"/>
                <w:highlight w:val="yellow"/>
              </w:rPr>
            </w:pPr>
            <w:hyperlink r:id="rId61" w:history="1">
              <w:r w:rsidR="00A67257" w:rsidRPr="007C154D">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584C73"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79A75B" w14:textId="77777777" w:rsidR="00A67257" w:rsidRPr="007C154D" w:rsidRDefault="00A67257" w:rsidP="00BC6BDB">
            <w:pPr>
              <w:pStyle w:val="TAL"/>
              <w:snapToGrid w:val="0"/>
              <w:jc w:val="both"/>
              <w:rPr>
                <w:rFonts w:cs="Arial"/>
                <w:szCs w:val="18"/>
                <w:highlight w:val="yellow"/>
                <w:lang w:eastAsia="ja-JP"/>
              </w:rPr>
            </w:pPr>
            <w:r w:rsidRPr="007C154D">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15FDCA"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_n261I</w:t>
            </w:r>
          </w:p>
        </w:tc>
      </w:tr>
      <w:tr w:rsidR="005A086D" w:rsidRPr="000549BB" w14:paraId="2FA9454A" w14:textId="77777777" w:rsidTr="00BC6BDB">
        <w:tc>
          <w:tcPr>
            <w:tcW w:w="1978" w:type="dxa"/>
            <w:vAlign w:val="center"/>
          </w:tcPr>
          <w:p w14:paraId="21B437E9" w14:textId="77777777" w:rsidR="005A086D" w:rsidRPr="00840CFD" w:rsidRDefault="005A086D" w:rsidP="00BC6BDB">
            <w:pPr>
              <w:pStyle w:val="TAL"/>
              <w:snapToGrid w:val="0"/>
              <w:jc w:val="both"/>
              <w:rPr>
                <w:rFonts w:cs="Arial"/>
                <w:szCs w:val="18"/>
              </w:rPr>
            </w:pPr>
            <w:r w:rsidRPr="00840CFD">
              <w:rPr>
                <w:rFonts w:cs="Arial"/>
                <w:szCs w:val="18"/>
              </w:rPr>
              <w:t>DC_2A_n261</w:t>
            </w:r>
            <w:r w:rsidRPr="00840CFD">
              <w:rPr>
                <w:rFonts w:eastAsia="MS Mincho" w:cs="Arial"/>
                <w:szCs w:val="18"/>
                <w:lang w:eastAsia="ja-JP"/>
              </w:rPr>
              <w:t>(2</w:t>
            </w:r>
            <w:r w:rsidRPr="00840CFD">
              <w:rPr>
                <w:rFonts w:cs="Arial"/>
                <w:szCs w:val="18"/>
              </w:rPr>
              <w:t>A</w:t>
            </w:r>
            <w:r w:rsidRPr="00840CFD">
              <w:rPr>
                <w:rFonts w:eastAsia="MS Mincho" w:cs="Arial"/>
                <w:szCs w:val="18"/>
                <w:lang w:eastAsia="ja-JP"/>
              </w:rPr>
              <w:t>)</w:t>
            </w:r>
            <w:r w:rsidRPr="00840CFD" w:rsidDel="007A6B16">
              <w:rPr>
                <w:rFonts w:cs="Arial"/>
                <w:szCs w:val="18"/>
              </w:rPr>
              <w:t xml:space="preserve"> </w:t>
            </w:r>
          </w:p>
        </w:tc>
        <w:tc>
          <w:tcPr>
            <w:tcW w:w="1531" w:type="dxa"/>
            <w:vAlign w:val="center"/>
          </w:tcPr>
          <w:p w14:paraId="19D1A124" w14:textId="7AE3CC78"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DC_2A</w:t>
            </w:r>
            <w:r w:rsidR="007C154D">
              <w:rPr>
                <w:rFonts w:ascii="Arial" w:eastAsia="新細明體" w:hAnsi="Arial" w:cs="Arial" w:hint="eastAsia"/>
                <w:sz w:val="18"/>
                <w:szCs w:val="18"/>
                <w:lang w:eastAsia="zh-TW"/>
              </w:rPr>
              <w:t>_</w:t>
            </w:r>
            <w:r w:rsidRPr="00840CFD">
              <w:rPr>
                <w:rFonts w:ascii="Arial" w:hAnsi="Arial" w:cs="Arial"/>
                <w:sz w:val="18"/>
                <w:szCs w:val="18"/>
              </w:rPr>
              <w:t>n261A</w:t>
            </w:r>
          </w:p>
        </w:tc>
        <w:tc>
          <w:tcPr>
            <w:tcW w:w="902" w:type="dxa"/>
            <w:vAlign w:val="center"/>
          </w:tcPr>
          <w:p w14:paraId="1A1F9E19"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A00EB84"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 Ueng, T-Mobile USA</w:t>
            </w:r>
          </w:p>
        </w:tc>
        <w:tc>
          <w:tcPr>
            <w:tcW w:w="1440" w:type="dxa"/>
            <w:vAlign w:val="center"/>
          </w:tcPr>
          <w:p w14:paraId="2057F6E7"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nelson.ueng@T-Mobile.com</w:t>
            </w:r>
          </w:p>
        </w:tc>
        <w:tc>
          <w:tcPr>
            <w:tcW w:w="3239" w:type="dxa"/>
            <w:gridSpan w:val="2"/>
            <w:vAlign w:val="center"/>
          </w:tcPr>
          <w:p w14:paraId="69A7CE7D"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MediaTek, Qualcomm, Deutsche Telekom</w:t>
            </w:r>
            <w:r w:rsidRPr="00840CFD">
              <w:rPr>
                <w:rFonts w:ascii="Arial" w:hAnsi="Arial" w:cs="Arial"/>
                <w:sz w:val="18"/>
                <w:szCs w:val="18"/>
                <w:lang w:eastAsia="ja-JP"/>
              </w:rPr>
              <w:t>, Samsung</w:t>
            </w:r>
          </w:p>
        </w:tc>
        <w:tc>
          <w:tcPr>
            <w:tcW w:w="907" w:type="dxa"/>
            <w:vAlign w:val="center"/>
          </w:tcPr>
          <w:p w14:paraId="65A971B1" w14:textId="5E7EF0BC" w:rsidR="005A086D" w:rsidRPr="00840CFD" w:rsidRDefault="005A086D" w:rsidP="00BC6BDB">
            <w:pPr>
              <w:pStyle w:val="TAL"/>
              <w:snapToGrid w:val="0"/>
              <w:jc w:val="both"/>
              <w:rPr>
                <w:rFonts w:eastAsia="MS Mincho" w:cs="Arial"/>
                <w:szCs w:val="18"/>
                <w:lang w:eastAsia="ja-JP"/>
              </w:rPr>
            </w:pPr>
            <w:r w:rsidRPr="00840CFD">
              <w:rPr>
                <w:rFonts w:cs="Arial"/>
                <w:szCs w:val="18"/>
                <w:lang w:val="it-IT"/>
              </w:rPr>
              <w:t>Completed</w:t>
            </w:r>
          </w:p>
        </w:tc>
        <w:tc>
          <w:tcPr>
            <w:tcW w:w="4499" w:type="dxa"/>
            <w:vAlign w:val="center"/>
          </w:tcPr>
          <w:p w14:paraId="307B7CCD" w14:textId="77777777" w:rsidR="005A086D" w:rsidRPr="00840CFD" w:rsidRDefault="005A086D" w:rsidP="00BC6BDB">
            <w:pPr>
              <w:pStyle w:val="TAL"/>
              <w:snapToGrid w:val="0"/>
              <w:jc w:val="both"/>
              <w:rPr>
                <w:rFonts w:cs="Arial"/>
                <w:szCs w:val="18"/>
                <w:lang w:eastAsia="ja-JP"/>
              </w:rPr>
            </w:pPr>
            <w:r w:rsidRPr="00840CFD">
              <w:rPr>
                <w:rFonts w:cs="Arial"/>
                <w:szCs w:val="18"/>
                <w:lang w:eastAsia="ja-JP"/>
              </w:rPr>
              <w:t>2B_DL_2A_n261A_UL_2A_n261A (new)</w:t>
            </w:r>
          </w:p>
          <w:p w14:paraId="0C6F94B9" w14:textId="77777777" w:rsidR="005A086D" w:rsidRPr="00840CFD" w:rsidRDefault="005A086D" w:rsidP="00BC6BDB">
            <w:pPr>
              <w:pStyle w:val="TAL"/>
              <w:snapToGrid w:val="0"/>
              <w:jc w:val="both"/>
              <w:rPr>
                <w:rFonts w:cs="Arial"/>
                <w:color w:val="000000"/>
                <w:szCs w:val="18"/>
              </w:rPr>
            </w:pPr>
          </w:p>
        </w:tc>
      </w:tr>
      <w:tr w:rsidR="005A086D" w:rsidRPr="000549BB" w14:paraId="7F84A902" w14:textId="77777777" w:rsidTr="00BC6BDB">
        <w:tc>
          <w:tcPr>
            <w:tcW w:w="1978" w:type="dxa"/>
            <w:vAlign w:val="center"/>
          </w:tcPr>
          <w:p w14:paraId="0BD3F7AF" w14:textId="77777777" w:rsidR="005A086D" w:rsidRPr="00840CFD" w:rsidRDefault="005A086D" w:rsidP="00BC6BDB">
            <w:pPr>
              <w:pStyle w:val="TAL"/>
              <w:snapToGrid w:val="0"/>
              <w:jc w:val="both"/>
              <w:rPr>
                <w:rFonts w:cs="Arial"/>
                <w:szCs w:val="18"/>
              </w:rPr>
            </w:pPr>
            <w:r w:rsidRPr="00840CFD">
              <w:rPr>
                <w:rFonts w:cs="Arial"/>
                <w:szCs w:val="18"/>
              </w:rPr>
              <w:t>DC_2A_n261A</w:t>
            </w:r>
          </w:p>
        </w:tc>
        <w:tc>
          <w:tcPr>
            <w:tcW w:w="1531" w:type="dxa"/>
            <w:vAlign w:val="center"/>
          </w:tcPr>
          <w:p w14:paraId="5DD1B935" w14:textId="102803A5"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DC_2A</w:t>
            </w:r>
            <w:r w:rsidR="007C154D">
              <w:rPr>
                <w:rFonts w:ascii="Arial" w:eastAsia="新細明體" w:hAnsi="Arial" w:cs="Arial" w:hint="eastAsia"/>
                <w:sz w:val="18"/>
                <w:szCs w:val="18"/>
                <w:lang w:eastAsia="zh-TW"/>
              </w:rPr>
              <w:t>_</w:t>
            </w:r>
            <w:r w:rsidRPr="00840CFD">
              <w:rPr>
                <w:rFonts w:ascii="Arial" w:hAnsi="Arial" w:cs="Arial"/>
                <w:sz w:val="18"/>
                <w:szCs w:val="18"/>
              </w:rPr>
              <w:t>n261A</w:t>
            </w:r>
          </w:p>
        </w:tc>
        <w:tc>
          <w:tcPr>
            <w:tcW w:w="902" w:type="dxa"/>
            <w:vAlign w:val="center"/>
          </w:tcPr>
          <w:p w14:paraId="51BB0EC7"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032D10C"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 Ueng, T-Mobile USA</w:t>
            </w:r>
          </w:p>
        </w:tc>
        <w:tc>
          <w:tcPr>
            <w:tcW w:w="1440" w:type="dxa"/>
            <w:vAlign w:val="center"/>
          </w:tcPr>
          <w:p w14:paraId="088A6A4B"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nelson.ueng@T-Mobile.com</w:t>
            </w:r>
          </w:p>
        </w:tc>
        <w:tc>
          <w:tcPr>
            <w:tcW w:w="3239" w:type="dxa"/>
            <w:gridSpan w:val="2"/>
            <w:vAlign w:val="center"/>
          </w:tcPr>
          <w:p w14:paraId="411C63D0"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MediaTek, Qualcomm, Deutsche Telekom</w:t>
            </w:r>
            <w:r w:rsidRPr="00840CFD">
              <w:rPr>
                <w:rFonts w:ascii="Arial" w:hAnsi="Arial" w:cs="Arial"/>
                <w:sz w:val="18"/>
                <w:szCs w:val="18"/>
                <w:lang w:eastAsia="ja-JP"/>
              </w:rPr>
              <w:t>, Samsung</w:t>
            </w:r>
          </w:p>
        </w:tc>
        <w:tc>
          <w:tcPr>
            <w:tcW w:w="907" w:type="dxa"/>
            <w:vAlign w:val="center"/>
          </w:tcPr>
          <w:p w14:paraId="792DEE9D" w14:textId="093EC850" w:rsidR="005A086D" w:rsidRPr="00840CFD" w:rsidRDefault="005A086D" w:rsidP="00BC6BDB">
            <w:pPr>
              <w:pStyle w:val="TAL"/>
              <w:snapToGrid w:val="0"/>
              <w:jc w:val="both"/>
              <w:rPr>
                <w:rFonts w:eastAsia="MS Mincho" w:cs="Arial"/>
                <w:szCs w:val="18"/>
                <w:lang w:eastAsia="ja-JP"/>
              </w:rPr>
            </w:pPr>
            <w:r w:rsidRPr="00840CFD">
              <w:rPr>
                <w:rFonts w:cs="Arial"/>
                <w:szCs w:val="18"/>
                <w:lang w:val="it-IT"/>
              </w:rPr>
              <w:t>Completed</w:t>
            </w:r>
          </w:p>
        </w:tc>
        <w:tc>
          <w:tcPr>
            <w:tcW w:w="4499" w:type="dxa"/>
            <w:vAlign w:val="center"/>
          </w:tcPr>
          <w:p w14:paraId="7227E4E2" w14:textId="77777777" w:rsidR="005A086D" w:rsidRPr="00840CFD" w:rsidRDefault="005A086D" w:rsidP="00BC6BDB">
            <w:pPr>
              <w:pStyle w:val="TAL"/>
              <w:snapToGrid w:val="0"/>
              <w:jc w:val="both"/>
              <w:rPr>
                <w:rFonts w:cs="Arial"/>
                <w:szCs w:val="18"/>
                <w:lang w:eastAsia="ja-JP"/>
              </w:rPr>
            </w:pPr>
            <w:r w:rsidRPr="00840CFD">
              <w:rPr>
                <w:rFonts w:cs="Arial"/>
                <w:szCs w:val="18"/>
                <w:lang w:eastAsia="ja-JP"/>
              </w:rPr>
              <w:t>None</w:t>
            </w:r>
          </w:p>
        </w:tc>
      </w:tr>
      <w:tr w:rsidR="00A67257" w:rsidRPr="007C154D" w14:paraId="093AF3C6" w14:textId="77777777" w:rsidTr="00BC6BDB">
        <w:tc>
          <w:tcPr>
            <w:tcW w:w="1978" w:type="dxa"/>
            <w:vAlign w:val="center"/>
          </w:tcPr>
          <w:p w14:paraId="1F54BC1F"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DC_2A_n260A(8A)</w:t>
            </w:r>
          </w:p>
        </w:tc>
        <w:tc>
          <w:tcPr>
            <w:tcW w:w="1531" w:type="dxa"/>
            <w:vAlign w:val="center"/>
          </w:tcPr>
          <w:p w14:paraId="10C1B79F"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DC_2A_n260A(8A)</w:t>
            </w:r>
          </w:p>
        </w:tc>
        <w:tc>
          <w:tcPr>
            <w:tcW w:w="902" w:type="dxa"/>
            <w:vAlign w:val="center"/>
          </w:tcPr>
          <w:p w14:paraId="72AE17BD"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1BD1AAB8"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558F0E76" w14:textId="77777777" w:rsidR="00A67257" w:rsidRPr="007C154D" w:rsidRDefault="00C8650C" w:rsidP="00BC6BDB">
            <w:pPr>
              <w:pStyle w:val="TAL"/>
              <w:snapToGrid w:val="0"/>
              <w:jc w:val="both"/>
              <w:rPr>
                <w:rFonts w:cs="Arial"/>
                <w:szCs w:val="18"/>
                <w:highlight w:val="yellow"/>
              </w:rPr>
            </w:pPr>
            <w:hyperlink r:id="rId62"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6C2AB8DB"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3E028A4B"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028025E8"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DL_2A_n260A(7)</w:t>
            </w:r>
          </w:p>
        </w:tc>
      </w:tr>
      <w:tr w:rsidR="00A67257" w:rsidRPr="007C154D" w14:paraId="21643702" w14:textId="77777777" w:rsidTr="00BC6BDB">
        <w:tc>
          <w:tcPr>
            <w:tcW w:w="1978" w:type="dxa"/>
            <w:vAlign w:val="center"/>
          </w:tcPr>
          <w:p w14:paraId="35A6B924"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DC_2A_n260A(7A)</w:t>
            </w:r>
          </w:p>
        </w:tc>
        <w:tc>
          <w:tcPr>
            <w:tcW w:w="1531" w:type="dxa"/>
            <w:vAlign w:val="center"/>
          </w:tcPr>
          <w:p w14:paraId="58196C1D"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DC_2A_n260A(7A)</w:t>
            </w:r>
          </w:p>
        </w:tc>
        <w:tc>
          <w:tcPr>
            <w:tcW w:w="902" w:type="dxa"/>
            <w:vAlign w:val="center"/>
          </w:tcPr>
          <w:p w14:paraId="6255817B"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05552993"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2F28905F" w14:textId="77777777" w:rsidR="00A67257" w:rsidRPr="007C154D" w:rsidRDefault="00C8650C" w:rsidP="00BC6BDB">
            <w:pPr>
              <w:pStyle w:val="TAL"/>
              <w:snapToGrid w:val="0"/>
              <w:jc w:val="both"/>
              <w:rPr>
                <w:rFonts w:cs="Arial"/>
                <w:szCs w:val="18"/>
                <w:highlight w:val="yellow"/>
              </w:rPr>
            </w:pPr>
            <w:hyperlink r:id="rId63"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4237472E"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5DB2922A"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269E4906"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DL_2A_n260A(6)</w:t>
            </w:r>
          </w:p>
        </w:tc>
      </w:tr>
      <w:tr w:rsidR="00A67257" w:rsidRPr="007C154D" w14:paraId="2EC3F36B" w14:textId="77777777" w:rsidTr="00BC6BDB">
        <w:tc>
          <w:tcPr>
            <w:tcW w:w="1978" w:type="dxa"/>
            <w:vAlign w:val="center"/>
          </w:tcPr>
          <w:p w14:paraId="1C9F1AAD"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DC_2A_n260A(6A)</w:t>
            </w:r>
          </w:p>
        </w:tc>
        <w:tc>
          <w:tcPr>
            <w:tcW w:w="1531" w:type="dxa"/>
            <w:vAlign w:val="center"/>
          </w:tcPr>
          <w:p w14:paraId="1ECF153F"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DC_2A_n260A(6A)</w:t>
            </w:r>
          </w:p>
        </w:tc>
        <w:tc>
          <w:tcPr>
            <w:tcW w:w="902" w:type="dxa"/>
            <w:vAlign w:val="center"/>
          </w:tcPr>
          <w:p w14:paraId="096EE6C9"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7E9858C6"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3592A721" w14:textId="77777777" w:rsidR="00A67257" w:rsidRPr="007C154D" w:rsidRDefault="00C8650C" w:rsidP="00BC6BDB">
            <w:pPr>
              <w:pStyle w:val="TAL"/>
              <w:snapToGrid w:val="0"/>
              <w:jc w:val="both"/>
              <w:rPr>
                <w:rFonts w:cs="Arial"/>
                <w:szCs w:val="18"/>
                <w:highlight w:val="yellow"/>
              </w:rPr>
            </w:pPr>
            <w:hyperlink r:id="rId64"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562278ED"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0385F112"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447DF244"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DL_2A_n260A(5)</w:t>
            </w:r>
          </w:p>
        </w:tc>
      </w:tr>
      <w:tr w:rsidR="00A67257" w:rsidRPr="007C154D" w14:paraId="68C34C10" w14:textId="77777777" w:rsidTr="00BC6BDB">
        <w:tc>
          <w:tcPr>
            <w:tcW w:w="1978" w:type="dxa"/>
            <w:vAlign w:val="center"/>
          </w:tcPr>
          <w:p w14:paraId="2E5E2C1C"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DC_2A_n260A(5A)</w:t>
            </w:r>
          </w:p>
        </w:tc>
        <w:tc>
          <w:tcPr>
            <w:tcW w:w="1531" w:type="dxa"/>
            <w:vAlign w:val="center"/>
          </w:tcPr>
          <w:p w14:paraId="6DCEF8A6"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DC_2A_n260A(5A)</w:t>
            </w:r>
          </w:p>
        </w:tc>
        <w:tc>
          <w:tcPr>
            <w:tcW w:w="902" w:type="dxa"/>
            <w:vAlign w:val="center"/>
          </w:tcPr>
          <w:p w14:paraId="3825E746"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212642B8"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53DA61F6" w14:textId="77777777" w:rsidR="00A67257" w:rsidRPr="007C154D" w:rsidRDefault="00C8650C" w:rsidP="00BC6BDB">
            <w:pPr>
              <w:pStyle w:val="TAL"/>
              <w:snapToGrid w:val="0"/>
              <w:jc w:val="both"/>
              <w:rPr>
                <w:rFonts w:cs="Arial"/>
                <w:szCs w:val="18"/>
                <w:highlight w:val="yellow"/>
              </w:rPr>
            </w:pPr>
            <w:hyperlink r:id="rId65"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7BED0164"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4E5B502A"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201F3865"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DL_2A_n260A(4)</w:t>
            </w:r>
          </w:p>
        </w:tc>
      </w:tr>
      <w:tr w:rsidR="00A67257" w:rsidRPr="007C154D" w14:paraId="4B82195C" w14:textId="77777777" w:rsidTr="00BC6BDB">
        <w:tc>
          <w:tcPr>
            <w:tcW w:w="1978" w:type="dxa"/>
            <w:vAlign w:val="center"/>
          </w:tcPr>
          <w:p w14:paraId="2749E5B2"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DC_2A_n260A(4A)</w:t>
            </w:r>
          </w:p>
        </w:tc>
        <w:tc>
          <w:tcPr>
            <w:tcW w:w="1531" w:type="dxa"/>
            <w:vAlign w:val="center"/>
          </w:tcPr>
          <w:p w14:paraId="58FD9602"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DC_2A_n260A(4A)</w:t>
            </w:r>
          </w:p>
        </w:tc>
        <w:tc>
          <w:tcPr>
            <w:tcW w:w="902" w:type="dxa"/>
            <w:vAlign w:val="center"/>
          </w:tcPr>
          <w:p w14:paraId="1370BB59"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66CFF908"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53918E7B" w14:textId="77777777" w:rsidR="00A67257" w:rsidRPr="007C154D" w:rsidRDefault="00C8650C" w:rsidP="00BC6BDB">
            <w:pPr>
              <w:pStyle w:val="TAL"/>
              <w:snapToGrid w:val="0"/>
              <w:jc w:val="both"/>
              <w:rPr>
                <w:rFonts w:cs="Arial"/>
                <w:szCs w:val="18"/>
                <w:highlight w:val="yellow"/>
              </w:rPr>
            </w:pPr>
            <w:hyperlink r:id="rId66"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1213F814"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2320C041"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3A7C3ECD"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DL_2A_n260A(3)</w:t>
            </w:r>
          </w:p>
        </w:tc>
      </w:tr>
      <w:tr w:rsidR="00A67257" w:rsidRPr="007C154D" w14:paraId="5F29B9C3" w14:textId="77777777" w:rsidTr="00BC6BDB">
        <w:tc>
          <w:tcPr>
            <w:tcW w:w="1978" w:type="dxa"/>
            <w:vAlign w:val="center"/>
          </w:tcPr>
          <w:p w14:paraId="5913C4EC"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DC_2A_n260A(3A)</w:t>
            </w:r>
          </w:p>
        </w:tc>
        <w:tc>
          <w:tcPr>
            <w:tcW w:w="1531" w:type="dxa"/>
            <w:vAlign w:val="center"/>
          </w:tcPr>
          <w:p w14:paraId="66767E27"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DC_2A_n260A(3A)</w:t>
            </w:r>
          </w:p>
        </w:tc>
        <w:tc>
          <w:tcPr>
            <w:tcW w:w="902" w:type="dxa"/>
            <w:vAlign w:val="center"/>
          </w:tcPr>
          <w:p w14:paraId="6AD29800"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2C1E1F2E"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1A9EDFD6" w14:textId="77777777" w:rsidR="00A67257" w:rsidRPr="007C154D" w:rsidRDefault="00C8650C" w:rsidP="00BC6BDB">
            <w:pPr>
              <w:pStyle w:val="TAL"/>
              <w:snapToGrid w:val="0"/>
              <w:jc w:val="both"/>
              <w:rPr>
                <w:rFonts w:cs="Arial"/>
                <w:szCs w:val="18"/>
                <w:highlight w:val="yellow"/>
              </w:rPr>
            </w:pPr>
            <w:hyperlink r:id="rId67"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5BFDCA17"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323EBAC9"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r w:rsidRPr="007C154D" w:rsidDel="00442657">
              <w:rPr>
                <w:rFonts w:cs="Arial"/>
                <w:szCs w:val="18"/>
                <w:highlight w:val="yellow"/>
              </w:rPr>
              <w:t xml:space="preserve"> </w:t>
            </w:r>
          </w:p>
        </w:tc>
        <w:tc>
          <w:tcPr>
            <w:tcW w:w="4499" w:type="dxa"/>
            <w:vAlign w:val="center"/>
          </w:tcPr>
          <w:p w14:paraId="2B90701C"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DL_2A_n260A(2)</w:t>
            </w:r>
          </w:p>
        </w:tc>
      </w:tr>
      <w:tr w:rsidR="00A67257" w:rsidRPr="000549BB" w14:paraId="7ABFF3E0" w14:textId="77777777" w:rsidTr="00BC6BDB">
        <w:tc>
          <w:tcPr>
            <w:tcW w:w="1978" w:type="dxa"/>
            <w:vAlign w:val="center"/>
          </w:tcPr>
          <w:p w14:paraId="5EC854A4"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rPr>
              <w:t>DC_2A_n260(2G)</w:t>
            </w:r>
          </w:p>
        </w:tc>
        <w:tc>
          <w:tcPr>
            <w:tcW w:w="1531" w:type="dxa"/>
            <w:vAlign w:val="center"/>
          </w:tcPr>
          <w:p w14:paraId="4663F982"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DC_2A_n260(2G)</w:t>
            </w:r>
          </w:p>
        </w:tc>
        <w:tc>
          <w:tcPr>
            <w:tcW w:w="902" w:type="dxa"/>
            <w:vAlign w:val="center"/>
          </w:tcPr>
          <w:p w14:paraId="0467D994"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1F12C514"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2E1F6097" w14:textId="77777777" w:rsidR="00A67257" w:rsidRPr="007C154D" w:rsidRDefault="00C8650C" w:rsidP="00BC6BDB">
            <w:pPr>
              <w:pStyle w:val="TAL"/>
              <w:snapToGrid w:val="0"/>
              <w:jc w:val="both"/>
              <w:rPr>
                <w:rFonts w:cs="Arial"/>
                <w:szCs w:val="18"/>
                <w:highlight w:val="yellow"/>
              </w:rPr>
            </w:pPr>
            <w:hyperlink r:id="rId68"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04C94FE9"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3A0B42F6"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5D149C60" w14:textId="77777777" w:rsidR="00A67257" w:rsidRPr="00840CFD" w:rsidRDefault="00A67257" w:rsidP="00BC6BDB">
            <w:pPr>
              <w:pStyle w:val="TAL"/>
              <w:snapToGrid w:val="0"/>
              <w:jc w:val="both"/>
              <w:rPr>
                <w:rFonts w:cs="Arial"/>
                <w:color w:val="000000"/>
                <w:szCs w:val="18"/>
              </w:rPr>
            </w:pPr>
            <w:r w:rsidRPr="007C154D">
              <w:rPr>
                <w:rFonts w:cs="Arial"/>
                <w:color w:val="000000"/>
                <w:szCs w:val="18"/>
                <w:highlight w:val="yellow"/>
              </w:rPr>
              <w:t>DL_2A_n260G</w:t>
            </w:r>
          </w:p>
        </w:tc>
      </w:tr>
      <w:tr w:rsidR="00A67257" w:rsidRPr="000549BB" w14:paraId="0C07755E" w14:textId="77777777" w:rsidTr="00BC6BDB">
        <w:tc>
          <w:tcPr>
            <w:tcW w:w="1978" w:type="dxa"/>
            <w:vAlign w:val="center"/>
          </w:tcPr>
          <w:p w14:paraId="30FBD2E2" w14:textId="77777777" w:rsidR="00A67257" w:rsidRPr="00840CFD" w:rsidRDefault="00A67257" w:rsidP="00BC6BDB">
            <w:pPr>
              <w:pStyle w:val="TAL"/>
              <w:snapToGrid w:val="0"/>
              <w:jc w:val="both"/>
              <w:rPr>
                <w:rFonts w:cs="Arial"/>
                <w:szCs w:val="18"/>
              </w:rPr>
            </w:pPr>
            <w:r w:rsidRPr="00840CFD">
              <w:rPr>
                <w:rFonts w:cs="Arial"/>
                <w:szCs w:val="18"/>
              </w:rPr>
              <w:t>DC_2A_n260G</w:t>
            </w:r>
          </w:p>
        </w:tc>
        <w:tc>
          <w:tcPr>
            <w:tcW w:w="1531" w:type="dxa"/>
            <w:vAlign w:val="center"/>
          </w:tcPr>
          <w:p w14:paraId="47D6015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DC_2A_n260G</w:t>
            </w:r>
          </w:p>
        </w:tc>
        <w:tc>
          <w:tcPr>
            <w:tcW w:w="902" w:type="dxa"/>
            <w:vAlign w:val="center"/>
          </w:tcPr>
          <w:p w14:paraId="77FE4D4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1E6B0F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 xml:space="preserve">Marc Grant, </w:t>
            </w:r>
            <w:r w:rsidRPr="00840CFD">
              <w:rPr>
                <w:rFonts w:eastAsia="新細明體" w:cs="Arial"/>
                <w:szCs w:val="18"/>
                <w:lang w:eastAsia="zh-TW"/>
              </w:rPr>
              <w:lastRenderedPageBreak/>
              <w:t>AT&amp;T</w:t>
            </w:r>
          </w:p>
        </w:tc>
        <w:tc>
          <w:tcPr>
            <w:tcW w:w="1440" w:type="dxa"/>
            <w:vAlign w:val="center"/>
          </w:tcPr>
          <w:p w14:paraId="3A200BC3" w14:textId="77777777" w:rsidR="00A67257" w:rsidRPr="00840CFD" w:rsidRDefault="00C8650C" w:rsidP="00BC6BDB">
            <w:pPr>
              <w:pStyle w:val="TAL"/>
              <w:snapToGrid w:val="0"/>
              <w:jc w:val="both"/>
              <w:rPr>
                <w:rFonts w:cs="Arial"/>
                <w:szCs w:val="18"/>
              </w:rPr>
            </w:pPr>
            <w:hyperlink r:id="rId69" w:history="1">
              <w:r w:rsidR="00A67257" w:rsidRPr="00840CFD">
                <w:rPr>
                  <w:rStyle w:val="ae"/>
                  <w:rFonts w:eastAsia="新細明體" w:cs="Arial"/>
                  <w:szCs w:val="18"/>
                  <w:lang w:eastAsia="zh-TW"/>
                </w:rPr>
                <w:t>Marc.grant@att.c</w:t>
              </w:r>
              <w:r w:rsidR="00A67257" w:rsidRPr="00840CFD">
                <w:rPr>
                  <w:rStyle w:val="ae"/>
                  <w:rFonts w:eastAsia="新細明體" w:cs="Arial"/>
                  <w:szCs w:val="18"/>
                  <w:lang w:eastAsia="zh-TW"/>
                </w:rPr>
                <w:lastRenderedPageBreak/>
                <w:t>om</w:t>
              </w:r>
            </w:hyperlink>
          </w:p>
        </w:tc>
        <w:tc>
          <w:tcPr>
            <w:tcW w:w="3239" w:type="dxa"/>
            <w:gridSpan w:val="2"/>
            <w:vAlign w:val="center"/>
          </w:tcPr>
          <w:p w14:paraId="7A70007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lastRenderedPageBreak/>
              <w:t>Ericsson, Nokia, Qualcomm</w:t>
            </w:r>
          </w:p>
        </w:tc>
        <w:tc>
          <w:tcPr>
            <w:tcW w:w="907" w:type="dxa"/>
            <w:vAlign w:val="center"/>
          </w:tcPr>
          <w:p w14:paraId="35CDEFA1"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Complete</w:t>
            </w:r>
            <w:r w:rsidRPr="00840CFD">
              <w:rPr>
                <w:rFonts w:cs="Arial"/>
                <w:szCs w:val="18"/>
                <w:lang w:eastAsia="ja-JP"/>
              </w:rPr>
              <w:lastRenderedPageBreak/>
              <w:t>d</w:t>
            </w:r>
          </w:p>
        </w:tc>
        <w:tc>
          <w:tcPr>
            <w:tcW w:w="4499" w:type="dxa"/>
            <w:vAlign w:val="center"/>
          </w:tcPr>
          <w:p w14:paraId="386EC1A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lastRenderedPageBreak/>
              <w:t>DL_2A_n260</w:t>
            </w:r>
          </w:p>
        </w:tc>
      </w:tr>
      <w:tr w:rsidR="00A67257" w:rsidRPr="000549BB" w14:paraId="2A1674D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52E40E3" w14:textId="77777777" w:rsidR="00A67257" w:rsidRPr="00840CFD" w:rsidRDefault="00A67257" w:rsidP="00BC6BDB">
            <w:pPr>
              <w:pStyle w:val="TAL"/>
              <w:snapToGrid w:val="0"/>
              <w:jc w:val="both"/>
              <w:rPr>
                <w:rFonts w:cs="Arial"/>
                <w:szCs w:val="18"/>
              </w:rPr>
            </w:pPr>
            <w:r w:rsidRPr="00840CFD">
              <w:rPr>
                <w:rFonts w:cs="Arial"/>
                <w:szCs w:val="18"/>
              </w:rPr>
              <w:lastRenderedPageBreak/>
              <w:t>DC_2A_n260F</w:t>
            </w:r>
          </w:p>
        </w:tc>
        <w:tc>
          <w:tcPr>
            <w:tcW w:w="1531" w:type="dxa"/>
            <w:tcBorders>
              <w:top w:val="single" w:sz="4" w:space="0" w:color="auto"/>
              <w:left w:val="single" w:sz="4" w:space="0" w:color="auto"/>
              <w:bottom w:val="single" w:sz="4" w:space="0" w:color="auto"/>
              <w:right w:val="single" w:sz="4" w:space="0" w:color="auto"/>
            </w:tcBorders>
            <w:vAlign w:val="center"/>
          </w:tcPr>
          <w:p w14:paraId="2A7BFE9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DC_2A_n260F</w:t>
            </w:r>
          </w:p>
        </w:tc>
        <w:tc>
          <w:tcPr>
            <w:tcW w:w="902" w:type="dxa"/>
            <w:tcBorders>
              <w:top w:val="single" w:sz="4" w:space="0" w:color="auto"/>
              <w:left w:val="single" w:sz="4" w:space="0" w:color="auto"/>
              <w:bottom w:val="single" w:sz="4" w:space="0" w:color="auto"/>
              <w:right w:val="single" w:sz="4" w:space="0" w:color="auto"/>
            </w:tcBorders>
            <w:vAlign w:val="center"/>
          </w:tcPr>
          <w:p w14:paraId="71E37EB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F80F65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783D81" w14:textId="77777777" w:rsidR="00A67257" w:rsidRPr="00840CFD" w:rsidRDefault="00C8650C" w:rsidP="00BC6BDB">
            <w:pPr>
              <w:pStyle w:val="TAL"/>
              <w:snapToGrid w:val="0"/>
              <w:jc w:val="both"/>
              <w:rPr>
                <w:rFonts w:eastAsia="新細明體" w:cs="Arial"/>
                <w:szCs w:val="18"/>
                <w:lang w:eastAsia="zh-TW"/>
              </w:rPr>
            </w:pPr>
            <w:hyperlink r:id="rId70"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CDC510A"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B1D9192"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8667CE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(New)DC_2A_n260E</w:t>
            </w:r>
          </w:p>
          <w:p w14:paraId="4ED3B01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(Completed)CA_n260F</w:t>
            </w:r>
          </w:p>
        </w:tc>
      </w:tr>
      <w:tr w:rsidR="00A67257" w:rsidRPr="000549BB" w14:paraId="48A76A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A8C13F9" w14:textId="77777777" w:rsidR="00A67257" w:rsidRPr="00840CFD" w:rsidRDefault="00A67257" w:rsidP="00BC6BDB">
            <w:pPr>
              <w:pStyle w:val="TAL"/>
              <w:snapToGrid w:val="0"/>
              <w:jc w:val="both"/>
              <w:rPr>
                <w:rFonts w:cs="Arial"/>
                <w:szCs w:val="18"/>
              </w:rPr>
            </w:pPr>
            <w:r w:rsidRPr="00840CFD">
              <w:rPr>
                <w:rFonts w:cs="Arial"/>
                <w:szCs w:val="18"/>
              </w:rPr>
              <w:t>DC_2A_n260E</w:t>
            </w:r>
          </w:p>
        </w:tc>
        <w:tc>
          <w:tcPr>
            <w:tcW w:w="1531" w:type="dxa"/>
            <w:tcBorders>
              <w:top w:val="single" w:sz="4" w:space="0" w:color="auto"/>
              <w:left w:val="single" w:sz="4" w:space="0" w:color="auto"/>
              <w:bottom w:val="single" w:sz="4" w:space="0" w:color="auto"/>
              <w:right w:val="single" w:sz="4" w:space="0" w:color="auto"/>
            </w:tcBorders>
            <w:vAlign w:val="center"/>
          </w:tcPr>
          <w:p w14:paraId="2AE70B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DC_2A_n260E</w:t>
            </w:r>
          </w:p>
        </w:tc>
        <w:tc>
          <w:tcPr>
            <w:tcW w:w="902" w:type="dxa"/>
            <w:tcBorders>
              <w:top w:val="single" w:sz="4" w:space="0" w:color="auto"/>
              <w:left w:val="single" w:sz="4" w:space="0" w:color="auto"/>
              <w:bottom w:val="single" w:sz="4" w:space="0" w:color="auto"/>
              <w:right w:val="single" w:sz="4" w:space="0" w:color="auto"/>
            </w:tcBorders>
            <w:vAlign w:val="center"/>
          </w:tcPr>
          <w:p w14:paraId="7CA0CD0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FE5E89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219F167" w14:textId="77777777" w:rsidR="00A67257" w:rsidRPr="00840CFD" w:rsidRDefault="00C8650C" w:rsidP="00BC6BDB">
            <w:pPr>
              <w:pStyle w:val="TAL"/>
              <w:snapToGrid w:val="0"/>
              <w:jc w:val="both"/>
              <w:rPr>
                <w:rFonts w:eastAsia="新細明體" w:cs="Arial"/>
                <w:szCs w:val="18"/>
                <w:lang w:eastAsia="zh-TW"/>
              </w:rPr>
            </w:pPr>
            <w:hyperlink r:id="rId7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84EEDD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707EB1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5D18BF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(New)DC_2A_n260D</w:t>
            </w:r>
          </w:p>
          <w:p w14:paraId="12F47E8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(Completed)CA_n260E</w:t>
            </w:r>
          </w:p>
        </w:tc>
      </w:tr>
      <w:tr w:rsidR="00A67257" w:rsidRPr="000549BB" w14:paraId="7DBBB45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9A2CA5F" w14:textId="77777777" w:rsidR="00A67257" w:rsidRPr="00840CFD" w:rsidRDefault="00A67257" w:rsidP="00BC6BDB">
            <w:pPr>
              <w:pStyle w:val="TAL"/>
              <w:snapToGrid w:val="0"/>
              <w:jc w:val="both"/>
              <w:rPr>
                <w:rFonts w:cs="Arial"/>
                <w:szCs w:val="18"/>
              </w:rPr>
            </w:pPr>
            <w:r w:rsidRPr="00840CFD">
              <w:rPr>
                <w:rFonts w:cs="Arial"/>
                <w:szCs w:val="18"/>
              </w:rPr>
              <w:t>DC_2A_n260D</w:t>
            </w:r>
          </w:p>
        </w:tc>
        <w:tc>
          <w:tcPr>
            <w:tcW w:w="1531" w:type="dxa"/>
            <w:tcBorders>
              <w:top w:val="single" w:sz="4" w:space="0" w:color="auto"/>
              <w:left w:val="single" w:sz="4" w:space="0" w:color="auto"/>
              <w:bottom w:val="single" w:sz="4" w:space="0" w:color="auto"/>
              <w:right w:val="single" w:sz="4" w:space="0" w:color="auto"/>
            </w:tcBorders>
            <w:vAlign w:val="center"/>
          </w:tcPr>
          <w:p w14:paraId="553A8B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DC_2A_n260D</w:t>
            </w:r>
          </w:p>
        </w:tc>
        <w:tc>
          <w:tcPr>
            <w:tcW w:w="902" w:type="dxa"/>
            <w:tcBorders>
              <w:top w:val="single" w:sz="4" w:space="0" w:color="auto"/>
              <w:left w:val="single" w:sz="4" w:space="0" w:color="auto"/>
              <w:bottom w:val="single" w:sz="4" w:space="0" w:color="auto"/>
              <w:right w:val="single" w:sz="4" w:space="0" w:color="auto"/>
            </w:tcBorders>
            <w:vAlign w:val="center"/>
          </w:tcPr>
          <w:p w14:paraId="41F965E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7C7501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4588840" w14:textId="77777777" w:rsidR="00A67257" w:rsidRPr="00840CFD" w:rsidRDefault="00C8650C" w:rsidP="00BC6BDB">
            <w:pPr>
              <w:pStyle w:val="TAL"/>
              <w:snapToGrid w:val="0"/>
              <w:jc w:val="both"/>
              <w:rPr>
                <w:rFonts w:eastAsia="新細明體" w:cs="Arial"/>
                <w:szCs w:val="18"/>
                <w:lang w:eastAsia="zh-TW"/>
              </w:rPr>
            </w:pPr>
            <w:hyperlink r:id="rId7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36FEFCA"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84F11D7"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C6C4FC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(Completed)DC_2A_n260A</w:t>
            </w:r>
          </w:p>
          <w:p w14:paraId="123E5E7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(Completed)CA_n260D</w:t>
            </w:r>
          </w:p>
        </w:tc>
      </w:tr>
      <w:tr w:rsidR="00A67257" w:rsidRPr="000549BB" w14:paraId="1FD0276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502E3D2" w14:textId="77777777" w:rsidR="00A67257" w:rsidRPr="00840CFD" w:rsidRDefault="00A67257" w:rsidP="00BC6BDB">
            <w:pPr>
              <w:pStyle w:val="TAL"/>
              <w:snapToGrid w:val="0"/>
              <w:jc w:val="both"/>
              <w:rPr>
                <w:rFonts w:cs="Arial"/>
                <w:szCs w:val="18"/>
              </w:rPr>
            </w:pPr>
            <w:r w:rsidRPr="00840CFD">
              <w:rPr>
                <w:rFonts w:cs="Arial"/>
                <w:szCs w:val="18"/>
              </w:rPr>
              <w:t>DC_2A_n260M</w:t>
            </w:r>
          </w:p>
        </w:tc>
        <w:tc>
          <w:tcPr>
            <w:tcW w:w="1531" w:type="dxa"/>
            <w:tcBorders>
              <w:top w:val="single" w:sz="4" w:space="0" w:color="auto"/>
              <w:left w:val="single" w:sz="4" w:space="0" w:color="auto"/>
              <w:bottom w:val="single" w:sz="4" w:space="0" w:color="auto"/>
              <w:right w:val="single" w:sz="4" w:space="0" w:color="auto"/>
            </w:tcBorders>
            <w:vAlign w:val="center"/>
          </w:tcPr>
          <w:p w14:paraId="7AEAC45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DC_2A_n260M</w:t>
            </w:r>
          </w:p>
        </w:tc>
        <w:tc>
          <w:tcPr>
            <w:tcW w:w="902" w:type="dxa"/>
            <w:tcBorders>
              <w:top w:val="single" w:sz="4" w:space="0" w:color="auto"/>
              <w:left w:val="single" w:sz="4" w:space="0" w:color="auto"/>
              <w:bottom w:val="single" w:sz="4" w:space="0" w:color="auto"/>
              <w:right w:val="single" w:sz="4" w:space="0" w:color="auto"/>
            </w:tcBorders>
            <w:vAlign w:val="center"/>
          </w:tcPr>
          <w:p w14:paraId="1B7AD0F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1AE5BE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909A403" w14:textId="77777777" w:rsidR="00A67257" w:rsidRPr="00840CFD" w:rsidRDefault="00C8650C" w:rsidP="00BC6BDB">
            <w:pPr>
              <w:pStyle w:val="TAL"/>
              <w:snapToGrid w:val="0"/>
              <w:jc w:val="both"/>
              <w:rPr>
                <w:rFonts w:eastAsia="新細明體" w:cs="Arial"/>
                <w:szCs w:val="18"/>
                <w:lang w:eastAsia="zh-TW"/>
              </w:rPr>
            </w:pPr>
            <w:hyperlink r:id="rId7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1E5C5C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6E24AF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262215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(New)DC_2A_n260L</w:t>
            </w:r>
          </w:p>
          <w:p w14:paraId="09A526D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(Completed)CA_n260M</w:t>
            </w:r>
          </w:p>
        </w:tc>
      </w:tr>
      <w:tr w:rsidR="00A67257" w:rsidRPr="000549BB" w14:paraId="18DC058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F857435" w14:textId="77777777" w:rsidR="00A67257" w:rsidRPr="00840CFD" w:rsidRDefault="00A67257" w:rsidP="00BC6BDB">
            <w:pPr>
              <w:pStyle w:val="TAL"/>
              <w:snapToGrid w:val="0"/>
              <w:jc w:val="both"/>
              <w:rPr>
                <w:rFonts w:cs="Arial"/>
                <w:szCs w:val="18"/>
              </w:rPr>
            </w:pPr>
            <w:r w:rsidRPr="00840CFD">
              <w:rPr>
                <w:rFonts w:cs="Arial"/>
                <w:szCs w:val="18"/>
              </w:rPr>
              <w:t>DC_2A_n260L</w:t>
            </w:r>
          </w:p>
        </w:tc>
        <w:tc>
          <w:tcPr>
            <w:tcW w:w="1531" w:type="dxa"/>
            <w:tcBorders>
              <w:top w:val="single" w:sz="4" w:space="0" w:color="auto"/>
              <w:left w:val="single" w:sz="4" w:space="0" w:color="auto"/>
              <w:bottom w:val="single" w:sz="4" w:space="0" w:color="auto"/>
              <w:right w:val="single" w:sz="4" w:space="0" w:color="auto"/>
            </w:tcBorders>
            <w:vAlign w:val="center"/>
          </w:tcPr>
          <w:p w14:paraId="0DC7C3E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DC_2A_n260L</w:t>
            </w:r>
          </w:p>
        </w:tc>
        <w:tc>
          <w:tcPr>
            <w:tcW w:w="902" w:type="dxa"/>
            <w:tcBorders>
              <w:top w:val="single" w:sz="4" w:space="0" w:color="auto"/>
              <w:left w:val="single" w:sz="4" w:space="0" w:color="auto"/>
              <w:bottom w:val="single" w:sz="4" w:space="0" w:color="auto"/>
              <w:right w:val="single" w:sz="4" w:space="0" w:color="auto"/>
            </w:tcBorders>
            <w:vAlign w:val="center"/>
          </w:tcPr>
          <w:p w14:paraId="43B317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48AA88C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4D0A36" w14:textId="77777777" w:rsidR="00A67257" w:rsidRPr="00840CFD" w:rsidRDefault="00C8650C" w:rsidP="00BC6BDB">
            <w:pPr>
              <w:pStyle w:val="TAL"/>
              <w:snapToGrid w:val="0"/>
              <w:jc w:val="both"/>
              <w:rPr>
                <w:rFonts w:eastAsia="新細明體" w:cs="Arial"/>
                <w:szCs w:val="18"/>
                <w:lang w:eastAsia="zh-TW"/>
              </w:rPr>
            </w:pPr>
            <w:hyperlink r:id="rId7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38D990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A33779B"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38050A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(New)DC_2A_n260K</w:t>
            </w:r>
          </w:p>
          <w:p w14:paraId="4CA2B3E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(Completed)CA_n260L</w:t>
            </w:r>
          </w:p>
        </w:tc>
      </w:tr>
      <w:tr w:rsidR="00A67257" w:rsidRPr="000549BB" w14:paraId="0A0FC25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BCCBB66" w14:textId="77777777" w:rsidR="00A67257" w:rsidRPr="00840CFD" w:rsidRDefault="00A67257" w:rsidP="00BC6BDB">
            <w:pPr>
              <w:pStyle w:val="TAL"/>
              <w:snapToGrid w:val="0"/>
              <w:jc w:val="both"/>
              <w:rPr>
                <w:rFonts w:cs="Arial"/>
                <w:szCs w:val="18"/>
              </w:rPr>
            </w:pPr>
            <w:r w:rsidRPr="00840CFD">
              <w:rPr>
                <w:rFonts w:cs="Arial"/>
                <w:szCs w:val="18"/>
              </w:rPr>
              <w:t>DC_2A_n260K</w:t>
            </w:r>
          </w:p>
        </w:tc>
        <w:tc>
          <w:tcPr>
            <w:tcW w:w="1531" w:type="dxa"/>
            <w:tcBorders>
              <w:top w:val="single" w:sz="4" w:space="0" w:color="auto"/>
              <w:left w:val="single" w:sz="4" w:space="0" w:color="auto"/>
              <w:bottom w:val="single" w:sz="4" w:space="0" w:color="auto"/>
              <w:right w:val="single" w:sz="4" w:space="0" w:color="auto"/>
            </w:tcBorders>
            <w:vAlign w:val="center"/>
          </w:tcPr>
          <w:p w14:paraId="083E0A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DC_2A_n260K</w:t>
            </w:r>
          </w:p>
        </w:tc>
        <w:tc>
          <w:tcPr>
            <w:tcW w:w="902" w:type="dxa"/>
            <w:tcBorders>
              <w:top w:val="single" w:sz="4" w:space="0" w:color="auto"/>
              <w:left w:val="single" w:sz="4" w:space="0" w:color="auto"/>
              <w:bottom w:val="single" w:sz="4" w:space="0" w:color="auto"/>
              <w:right w:val="single" w:sz="4" w:space="0" w:color="auto"/>
            </w:tcBorders>
            <w:vAlign w:val="center"/>
          </w:tcPr>
          <w:p w14:paraId="4F165D5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06A60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21CE7FD" w14:textId="77777777" w:rsidR="00A67257" w:rsidRPr="00840CFD" w:rsidRDefault="00C8650C" w:rsidP="00BC6BDB">
            <w:pPr>
              <w:pStyle w:val="TAL"/>
              <w:snapToGrid w:val="0"/>
              <w:jc w:val="both"/>
              <w:rPr>
                <w:rFonts w:eastAsia="新細明體" w:cs="Arial"/>
                <w:szCs w:val="18"/>
                <w:lang w:eastAsia="zh-TW"/>
              </w:rPr>
            </w:pPr>
            <w:hyperlink r:id="rId75"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9FC8F4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91183BC"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FF7C78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(New)DC_2A_n260J</w:t>
            </w:r>
          </w:p>
          <w:p w14:paraId="4FAF104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(Completed)CA_n260K</w:t>
            </w:r>
          </w:p>
        </w:tc>
      </w:tr>
      <w:tr w:rsidR="00A67257" w:rsidRPr="000549BB" w14:paraId="39F5693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9F61F1" w14:textId="77777777" w:rsidR="00A67257" w:rsidRPr="00840CFD" w:rsidRDefault="00A67257" w:rsidP="00BC6BDB">
            <w:pPr>
              <w:pStyle w:val="TAL"/>
              <w:snapToGrid w:val="0"/>
              <w:jc w:val="both"/>
              <w:rPr>
                <w:rFonts w:cs="Arial"/>
                <w:szCs w:val="18"/>
              </w:rPr>
            </w:pPr>
            <w:r w:rsidRPr="00840CFD">
              <w:rPr>
                <w:rFonts w:cs="Arial"/>
                <w:szCs w:val="18"/>
              </w:rPr>
              <w:t>DC_2A_n260J</w:t>
            </w:r>
          </w:p>
        </w:tc>
        <w:tc>
          <w:tcPr>
            <w:tcW w:w="1531" w:type="dxa"/>
            <w:tcBorders>
              <w:top w:val="single" w:sz="4" w:space="0" w:color="auto"/>
              <w:left w:val="single" w:sz="4" w:space="0" w:color="auto"/>
              <w:bottom w:val="single" w:sz="4" w:space="0" w:color="auto"/>
              <w:right w:val="single" w:sz="4" w:space="0" w:color="auto"/>
            </w:tcBorders>
            <w:vAlign w:val="center"/>
          </w:tcPr>
          <w:p w14:paraId="127D285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DC_2A_n260J</w:t>
            </w:r>
          </w:p>
        </w:tc>
        <w:tc>
          <w:tcPr>
            <w:tcW w:w="902" w:type="dxa"/>
            <w:tcBorders>
              <w:top w:val="single" w:sz="4" w:space="0" w:color="auto"/>
              <w:left w:val="single" w:sz="4" w:space="0" w:color="auto"/>
              <w:bottom w:val="single" w:sz="4" w:space="0" w:color="auto"/>
              <w:right w:val="single" w:sz="4" w:space="0" w:color="auto"/>
            </w:tcBorders>
            <w:vAlign w:val="center"/>
          </w:tcPr>
          <w:p w14:paraId="6680E6D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A23EAF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EFAF0E8" w14:textId="77777777" w:rsidR="00A67257" w:rsidRPr="00840CFD" w:rsidRDefault="00C8650C" w:rsidP="00BC6BDB">
            <w:pPr>
              <w:pStyle w:val="TAL"/>
              <w:snapToGrid w:val="0"/>
              <w:jc w:val="both"/>
              <w:rPr>
                <w:rFonts w:eastAsia="新細明體" w:cs="Arial"/>
                <w:szCs w:val="18"/>
                <w:lang w:eastAsia="zh-TW"/>
              </w:rPr>
            </w:pPr>
            <w:hyperlink r:id="rId76"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BF8DE0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569B18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2CBF70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(New)DC_2A_n260I</w:t>
            </w:r>
          </w:p>
          <w:p w14:paraId="05D0E53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(Completed)CA_n260J</w:t>
            </w:r>
          </w:p>
        </w:tc>
      </w:tr>
      <w:tr w:rsidR="00A67257" w:rsidRPr="000549BB" w14:paraId="3FBF872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6D2F3DF" w14:textId="77777777" w:rsidR="00A67257" w:rsidRPr="00840CFD" w:rsidRDefault="00A67257" w:rsidP="00BC6BDB">
            <w:pPr>
              <w:pStyle w:val="TAL"/>
              <w:snapToGrid w:val="0"/>
              <w:jc w:val="both"/>
              <w:rPr>
                <w:rFonts w:cs="Arial"/>
                <w:szCs w:val="18"/>
              </w:rPr>
            </w:pPr>
            <w:r w:rsidRPr="00840CFD">
              <w:rPr>
                <w:rFonts w:cs="Arial"/>
                <w:szCs w:val="18"/>
              </w:rPr>
              <w:t>DC_2A_n260I</w:t>
            </w:r>
          </w:p>
        </w:tc>
        <w:tc>
          <w:tcPr>
            <w:tcW w:w="1531" w:type="dxa"/>
            <w:tcBorders>
              <w:top w:val="single" w:sz="4" w:space="0" w:color="auto"/>
              <w:left w:val="single" w:sz="4" w:space="0" w:color="auto"/>
              <w:bottom w:val="single" w:sz="4" w:space="0" w:color="auto"/>
              <w:right w:val="single" w:sz="4" w:space="0" w:color="auto"/>
            </w:tcBorders>
            <w:vAlign w:val="center"/>
          </w:tcPr>
          <w:p w14:paraId="35E27A0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DC_2A_n260I</w:t>
            </w:r>
          </w:p>
        </w:tc>
        <w:tc>
          <w:tcPr>
            <w:tcW w:w="902" w:type="dxa"/>
            <w:tcBorders>
              <w:top w:val="single" w:sz="4" w:space="0" w:color="auto"/>
              <w:left w:val="single" w:sz="4" w:space="0" w:color="auto"/>
              <w:bottom w:val="single" w:sz="4" w:space="0" w:color="auto"/>
              <w:right w:val="single" w:sz="4" w:space="0" w:color="auto"/>
            </w:tcBorders>
            <w:vAlign w:val="center"/>
          </w:tcPr>
          <w:p w14:paraId="4C6FDAA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A23DB0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C97B699" w14:textId="77777777" w:rsidR="00A67257" w:rsidRPr="00840CFD" w:rsidRDefault="00C8650C" w:rsidP="00BC6BDB">
            <w:pPr>
              <w:pStyle w:val="TAL"/>
              <w:snapToGrid w:val="0"/>
              <w:jc w:val="both"/>
              <w:rPr>
                <w:rFonts w:eastAsia="新細明體" w:cs="Arial"/>
                <w:szCs w:val="18"/>
                <w:lang w:eastAsia="zh-TW"/>
              </w:rPr>
            </w:pPr>
            <w:hyperlink r:id="rId7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344F800"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7EB11D6"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017FFB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(New)DC_2A_n260H</w:t>
            </w:r>
          </w:p>
          <w:p w14:paraId="43B988B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(Completed)CA_n260I</w:t>
            </w:r>
          </w:p>
        </w:tc>
      </w:tr>
      <w:tr w:rsidR="00A67257" w:rsidRPr="000549BB" w14:paraId="2670D3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1B11B31" w14:textId="77777777" w:rsidR="00A67257" w:rsidRPr="00840CFD" w:rsidRDefault="00A67257" w:rsidP="00BC6BDB">
            <w:pPr>
              <w:pStyle w:val="TAL"/>
              <w:snapToGrid w:val="0"/>
              <w:jc w:val="both"/>
              <w:rPr>
                <w:rFonts w:cs="Arial"/>
                <w:szCs w:val="18"/>
              </w:rPr>
            </w:pPr>
            <w:r w:rsidRPr="00840CFD">
              <w:rPr>
                <w:rFonts w:cs="Arial"/>
                <w:szCs w:val="18"/>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726D04D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DC_2A_n260H</w:t>
            </w:r>
          </w:p>
        </w:tc>
        <w:tc>
          <w:tcPr>
            <w:tcW w:w="902" w:type="dxa"/>
            <w:tcBorders>
              <w:top w:val="single" w:sz="4" w:space="0" w:color="auto"/>
              <w:left w:val="single" w:sz="4" w:space="0" w:color="auto"/>
              <w:bottom w:val="single" w:sz="4" w:space="0" w:color="auto"/>
              <w:right w:val="single" w:sz="4" w:space="0" w:color="auto"/>
            </w:tcBorders>
            <w:vAlign w:val="center"/>
          </w:tcPr>
          <w:p w14:paraId="5B5F5E0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4A64BAA"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AB1A9E7" w14:textId="77777777" w:rsidR="00A67257" w:rsidRPr="00840CFD" w:rsidRDefault="00C8650C" w:rsidP="00BC6BDB">
            <w:pPr>
              <w:pStyle w:val="TAL"/>
              <w:snapToGrid w:val="0"/>
              <w:jc w:val="both"/>
              <w:rPr>
                <w:rFonts w:eastAsia="新細明體" w:cs="Arial"/>
                <w:szCs w:val="18"/>
                <w:lang w:eastAsia="zh-TW"/>
              </w:rPr>
            </w:pPr>
            <w:hyperlink r:id="rId78"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CFC12E"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932FFBD" w14:textId="6A2081B8" w:rsidR="00A67257" w:rsidRPr="00840CFD" w:rsidRDefault="008A02D9" w:rsidP="00BC6BDB">
            <w:pPr>
              <w:pStyle w:val="TAL"/>
              <w:snapToGrid w:val="0"/>
              <w:jc w:val="both"/>
              <w:rPr>
                <w:rFonts w:eastAsia="新細明體" w:cs="Arial"/>
                <w:szCs w:val="18"/>
                <w:lang w:eastAsia="zh-TW"/>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489E39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(New)DC_2A_n260G</w:t>
            </w:r>
          </w:p>
          <w:p w14:paraId="78EC908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(Completed)CA_n260H</w:t>
            </w:r>
          </w:p>
        </w:tc>
      </w:tr>
      <w:tr w:rsidR="00A67257" w:rsidRPr="000549BB" w14:paraId="46C34A7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B78CF6"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65C55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5091A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F118A7"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B8421" w14:textId="77777777" w:rsidR="00A67257" w:rsidRPr="00066E2E" w:rsidRDefault="00C8650C" w:rsidP="00BC6BDB">
            <w:pPr>
              <w:keepNext/>
              <w:snapToGrid w:val="0"/>
              <w:spacing w:after="0"/>
              <w:jc w:val="both"/>
              <w:rPr>
                <w:rFonts w:ascii="Arial" w:hAnsi="Arial" w:cs="Arial"/>
                <w:sz w:val="18"/>
                <w:szCs w:val="18"/>
                <w:highlight w:val="yellow"/>
              </w:rPr>
            </w:pPr>
            <w:hyperlink r:id="rId79"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418A813"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4C2AF" w14:textId="77777777" w:rsidR="00A67257" w:rsidRPr="00066E2E" w:rsidRDefault="00A67257" w:rsidP="00BC6BDB">
            <w:pPr>
              <w:pStyle w:val="TAL"/>
              <w:snapToGrid w:val="0"/>
              <w:jc w:val="both"/>
              <w:rPr>
                <w:rFonts w:cs="Arial"/>
                <w:szCs w:val="18"/>
                <w:highlight w:val="yellow"/>
                <w:lang w:eastAsia="ja-JP"/>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DD8EFC"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_n260D</w:t>
            </w:r>
          </w:p>
        </w:tc>
      </w:tr>
      <w:tr w:rsidR="005A086D" w:rsidRPr="000549BB" w14:paraId="10E4367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C86CE" w14:textId="77777777" w:rsidR="005A086D" w:rsidRPr="00840CFD" w:rsidRDefault="005A086D"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9C62ED" w14:textId="7C1D5332" w:rsidR="005A086D" w:rsidRPr="00840CFD" w:rsidRDefault="005A08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8C12FD" w14:textId="77777777" w:rsidR="005A086D" w:rsidRPr="00840CFD" w:rsidRDefault="005A086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C1352C"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1BAD7" w14:textId="77777777" w:rsidR="005A086D" w:rsidRPr="00840CFD" w:rsidRDefault="00C8650C" w:rsidP="00BC6BDB">
            <w:pPr>
              <w:keepNext/>
              <w:snapToGrid w:val="0"/>
              <w:spacing w:after="0"/>
              <w:jc w:val="both"/>
              <w:rPr>
                <w:rFonts w:ascii="Arial" w:hAnsi="Arial" w:cs="Arial"/>
                <w:sz w:val="18"/>
                <w:szCs w:val="18"/>
              </w:rPr>
            </w:pPr>
            <w:hyperlink r:id="rId80" w:history="1">
              <w:r w:rsidR="005A08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A09AC7C"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2AFDD8" w14:textId="5390A59B" w:rsidR="005A086D" w:rsidRPr="00840CFD" w:rsidDel="00597620" w:rsidRDefault="005A086D" w:rsidP="00BC6BDB">
            <w:pPr>
              <w:pStyle w:val="TAL"/>
              <w:snapToGrid w:val="0"/>
              <w:jc w:val="both"/>
              <w:rPr>
                <w:rFonts w:cs="Arial"/>
                <w:szCs w:val="18"/>
                <w:lang w:eastAsia="ja-JP"/>
              </w:rPr>
            </w:pPr>
            <w:r w:rsidRPr="00840CFD">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9176B" w14:textId="77777777" w:rsidR="005A086D" w:rsidRPr="00840CFD" w:rsidRDefault="005A086D"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5A086D" w:rsidRPr="000549BB" w14:paraId="513E0C6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96D56" w14:textId="77777777" w:rsidR="005A086D" w:rsidRPr="00840CFD" w:rsidRDefault="005A08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B43F60" w14:textId="6D051DC4" w:rsidR="005A086D" w:rsidRPr="00840CFD" w:rsidRDefault="005A08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bCs/>
                <w:color w:val="000000"/>
                <w:sz w:val="18"/>
                <w:szCs w:val="18"/>
                <w:lang w:val="en-US"/>
              </w:rPr>
              <w:t>DC_2A_n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03C7D" w14:textId="77777777" w:rsidR="005A086D" w:rsidRPr="00840CFD" w:rsidRDefault="005A08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D4F7D"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EF6492" w14:textId="77777777" w:rsidR="005A086D" w:rsidRPr="00840CFD" w:rsidRDefault="00C8650C" w:rsidP="00BC6BDB">
            <w:pPr>
              <w:keepNext/>
              <w:snapToGrid w:val="0"/>
              <w:spacing w:after="0"/>
              <w:jc w:val="both"/>
              <w:rPr>
                <w:rStyle w:val="ae"/>
                <w:rFonts w:ascii="Arial" w:hAnsi="Arial" w:cs="Arial"/>
                <w:sz w:val="18"/>
                <w:szCs w:val="18"/>
              </w:rPr>
            </w:pPr>
            <w:hyperlink r:id="rId81" w:history="1">
              <w:r w:rsidR="005A08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38F2200A"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C3E1CC" w14:textId="5257A22F" w:rsidR="005A086D" w:rsidRPr="00840CFD" w:rsidRDefault="005A086D" w:rsidP="00BC6BDB">
            <w:pPr>
              <w:pStyle w:val="TAL"/>
              <w:snapToGrid w:val="0"/>
              <w:jc w:val="both"/>
              <w:rPr>
                <w:rFonts w:cs="Arial"/>
                <w:szCs w:val="18"/>
              </w:rPr>
            </w:pPr>
            <w:r w:rsidRPr="00840CFD">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A117E" w14:textId="77777777" w:rsidR="005A086D" w:rsidRPr="00840CFD" w:rsidRDefault="005A08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n260G_UL_2A_n</w:t>
            </w:r>
            <w:r w:rsidRPr="00840CFD">
              <w:rPr>
                <w:rFonts w:ascii="Arial" w:eastAsia="Times New Roman" w:hAnsi="Arial" w:cs="Arial"/>
                <w:color w:val="000000"/>
                <w:sz w:val="18"/>
                <w:szCs w:val="18"/>
                <w:lang w:val="en-US"/>
              </w:rPr>
              <w:t>260A</w:t>
            </w:r>
          </w:p>
        </w:tc>
      </w:tr>
      <w:tr w:rsidR="00A67257" w:rsidRPr="00066E2E" w14:paraId="26FA2ED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069EC6" w14:textId="77777777" w:rsidR="00A67257" w:rsidRPr="00066E2E"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05D6C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0DDA72"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824A2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0F6405C0"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3D5E16" w14:textId="77777777" w:rsidR="00A67257" w:rsidRPr="00066E2E" w:rsidRDefault="00C8650C" w:rsidP="00BC6BDB">
            <w:pPr>
              <w:keepNext/>
              <w:snapToGrid w:val="0"/>
              <w:spacing w:after="0"/>
              <w:jc w:val="both"/>
              <w:rPr>
                <w:rFonts w:ascii="Arial" w:hAnsi="Arial" w:cs="Arial"/>
                <w:sz w:val="18"/>
                <w:szCs w:val="18"/>
                <w:highlight w:val="yellow"/>
              </w:rPr>
            </w:pPr>
            <w:hyperlink r:id="rId82"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4C4F2278"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EA4371"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2A0477" w14:textId="77777777" w:rsidR="00A67257" w:rsidRPr="00066E2E"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_n260(2G)</w:t>
            </w:r>
          </w:p>
        </w:tc>
      </w:tr>
      <w:tr w:rsidR="00A67257" w:rsidRPr="00066E2E" w14:paraId="0A4BF99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E386E8"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41BB50D7"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192AC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8B4353"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73A2ACF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ED41" w14:textId="77777777" w:rsidR="00A67257" w:rsidRPr="00066E2E" w:rsidRDefault="00C8650C" w:rsidP="00BC6BDB">
            <w:pPr>
              <w:keepNext/>
              <w:snapToGrid w:val="0"/>
              <w:spacing w:after="0"/>
              <w:jc w:val="both"/>
              <w:rPr>
                <w:rFonts w:ascii="Arial" w:hAnsi="Arial" w:cs="Arial"/>
                <w:sz w:val="18"/>
                <w:szCs w:val="18"/>
                <w:highlight w:val="yellow"/>
              </w:rPr>
            </w:pPr>
            <w:hyperlink r:id="rId83"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E4A8F6"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32B0BF"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B35EE2"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_n260(3G)</w:t>
            </w:r>
          </w:p>
        </w:tc>
      </w:tr>
      <w:tr w:rsidR="00A67257" w:rsidRPr="00066E2E" w14:paraId="6D9A34C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B2E881"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2D8E5DC1"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AF7421"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6E69C"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02C9D99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D7DDA" w14:textId="77777777" w:rsidR="00A67257" w:rsidRPr="00066E2E" w:rsidRDefault="00C8650C" w:rsidP="00BC6BDB">
            <w:pPr>
              <w:keepNext/>
              <w:snapToGrid w:val="0"/>
              <w:spacing w:after="0"/>
              <w:jc w:val="both"/>
              <w:rPr>
                <w:rFonts w:ascii="Arial" w:hAnsi="Arial" w:cs="Arial"/>
                <w:sz w:val="18"/>
                <w:szCs w:val="18"/>
                <w:highlight w:val="yellow"/>
              </w:rPr>
            </w:pPr>
            <w:hyperlink r:id="rId84"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C1E1AC"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B6D48"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9C4F48"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_n260H</w:t>
            </w:r>
          </w:p>
        </w:tc>
      </w:tr>
      <w:tr w:rsidR="00A67257" w:rsidRPr="00066E2E" w14:paraId="5FA0086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E6A169"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5DCB1621"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CD9C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BE025"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5232A30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87ED" w14:textId="77777777" w:rsidR="00A67257" w:rsidRPr="00066E2E" w:rsidRDefault="00C8650C" w:rsidP="00BC6BDB">
            <w:pPr>
              <w:keepNext/>
              <w:snapToGrid w:val="0"/>
              <w:spacing w:after="0"/>
              <w:jc w:val="both"/>
              <w:rPr>
                <w:rFonts w:ascii="Arial" w:hAnsi="Arial" w:cs="Arial"/>
                <w:sz w:val="18"/>
                <w:szCs w:val="18"/>
                <w:highlight w:val="yellow"/>
              </w:rPr>
            </w:pPr>
            <w:hyperlink r:id="rId85"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5C9260"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682958"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06DED9"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_n260O</w:t>
            </w:r>
          </w:p>
        </w:tc>
      </w:tr>
      <w:tr w:rsidR="00A67257" w:rsidRPr="00066E2E" w14:paraId="52055C0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6FC5B1"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6FFFE274"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9F5D1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363B8"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64D5694D"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5988B" w14:textId="77777777" w:rsidR="00A67257" w:rsidRPr="00066E2E" w:rsidRDefault="00C8650C" w:rsidP="00BC6BDB">
            <w:pPr>
              <w:keepNext/>
              <w:snapToGrid w:val="0"/>
              <w:spacing w:after="0"/>
              <w:jc w:val="both"/>
              <w:rPr>
                <w:rFonts w:ascii="Arial" w:hAnsi="Arial" w:cs="Arial"/>
                <w:sz w:val="18"/>
                <w:szCs w:val="18"/>
                <w:highlight w:val="yellow"/>
              </w:rPr>
            </w:pPr>
            <w:hyperlink r:id="rId86"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2A0A14"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D16539"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25323E"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_n260(2O)</w:t>
            </w:r>
          </w:p>
        </w:tc>
      </w:tr>
      <w:tr w:rsidR="00A67257" w:rsidRPr="000549BB" w14:paraId="0EC7C9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A73FFF"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554EE4DD"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AEDA36"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F620FC"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115C3572"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B1E59" w14:textId="77777777" w:rsidR="00A67257" w:rsidRPr="00066E2E" w:rsidRDefault="00C8650C" w:rsidP="00BC6BDB">
            <w:pPr>
              <w:keepNext/>
              <w:snapToGrid w:val="0"/>
              <w:spacing w:after="0"/>
              <w:jc w:val="both"/>
              <w:rPr>
                <w:rFonts w:ascii="Arial" w:hAnsi="Arial" w:cs="Arial"/>
                <w:sz w:val="18"/>
                <w:szCs w:val="18"/>
                <w:highlight w:val="yellow"/>
              </w:rPr>
            </w:pPr>
            <w:hyperlink r:id="rId87"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FE32"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EF910B"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9C1468"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_n260(3O)</w:t>
            </w:r>
          </w:p>
        </w:tc>
      </w:tr>
      <w:tr w:rsidR="00A67257" w:rsidRPr="000549BB" w14:paraId="58ED789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8CE68B"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w:t>
            </w:r>
          </w:p>
        </w:tc>
        <w:tc>
          <w:tcPr>
            <w:tcW w:w="1531" w:type="dxa"/>
            <w:tcBorders>
              <w:top w:val="single" w:sz="4" w:space="0" w:color="auto"/>
              <w:left w:val="single" w:sz="4" w:space="0" w:color="auto"/>
              <w:bottom w:val="single" w:sz="4" w:space="0" w:color="auto"/>
              <w:right w:val="single" w:sz="4" w:space="0" w:color="auto"/>
            </w:tcBorders>
            <w:vAlign w:val="center"/>
          </w:tcPr>
          <w:p w14:paraId="357529A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CCC11D"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196B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96CB" w14:textId="77777777" w:rsidR="00A67257" w:rsidRPr="00840CFD" w:rsidRDefault="00C8650C" w:rsidP="00BC6BDB">
            <w:pPr>
              <w:keepNext/>
              <w:snapToGrid w:val="0"/>
              <w:spacing w:after="0"/>
              <w:jc w:val="both"/>
              <w:rPr>
                <w:rFonts w:ascii="Arial" w:hAnsi="Arial" w:cs="Arial"/>
                <w:sz w:val="18"/>
                <w:szCs w:val="18"/>
              </w:rPr>
            </w:pPr>
            <w:hyperlink r:id="rId8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39FB00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30E4EB" w14:textId="77777777" w:rsidR="00A67257" w:rsidRPr="00840CFD" w:rsidDel="00597620"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CAE62F"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A67257" w:rsidRPr="000549BB" w14:paraId="6E8BDC7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38C2D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vAlign w:val="center"/>
          </w:tcPr>
          <w:p w14:paraId="0197F84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w:t>
            </w:r>
            <w:r w:rsidRPr="00840CFD">
              <w:rPr>
                <w:rFonts w:ascii="Arial" w:eastAsia="Times New Roman" w:hAnsi="Arial" w:cs="Arial"/>
                <w:bCs/>
                <w:color w:val="000000"/>
                <w:sz w:val="18"/>
                <w:szCs w:val="18"/>
                <w:lang w:val="en-US"/>
              </w:rPr>
              <w:t>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D199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6B35C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B17FE" w14:textId="77777777" w:rsidR="00A67257" w:rsidRPr="00840CFD" w:rsidRDefault="00C8650C" w:rsidP="00BC6BDB">
            <w:pPr>
              <w:keepNext/>
              <w:snapToGrid w:val="0"/>
              <w:spacing w:after="0"/>
              <w:jc w:val="both"/>
              <w:rPr>
                <w:rFonts w:ascii="Arial" w:hAnsi="Arial" w:cs="Arial"/>
                <w:sz w:val="18"/>
                <w:szCs w:val="18"/>
              </w:rPr>
            </w:pPr>
            <w:hyperlink r:id="rId8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D4391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A04FE7" w14:textId="77777777" w:rsidR="00A67257" w:rsidRPr="00840CFD" w:rsidDel="00597620"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60B4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n260(5A)_UL_2A_n</w:t>
            </w:r>
            <w:r w:rsidRPr="00840CFD">
              <w:rPr>
                <w:rFonts w:ascii="Arial" w:eastAsia="Times New Roman" w:hAnsi="Arial" w:cs="Arial"/>
                <w:color w:val="000000"/>
                <w:sz w:val="18"/>
                <w:szCs w:val="18"/>
                <w:lang w:val="en-US"/>
              </w:rPr>
              <w:t>260A</w:t>
            </w:r>
          </w:p>
        </w:tc>
      </w:tr>
      <w:tr w:rsidR="00A67257" w:rsidRPr="000549BB" w14:paraId="52E2A0C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959F1F"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vAlign w:val="center"/>
          </w:tcPr>
          <w:p w14:paraId="35060C4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w:t>
            </w:r>
            <w:r w:rsidRPr="00840CFD">
              <w:rPr>
                <w:rFonts w:ascii="Arial" w:eastAsia="Times New Roman" w:hAnsi="Arial" w:cs="Arial"/>
                <w:bCs/>
                <w:color w:val="000000"/>
                <w:sz w:val="18"/>
                <w:szCs w:val="18"/>
                <w:lang w:val="en-US"/>
              </w:rPr>
              <w:t>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12CDF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74A7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E486" w14:textId="77777777" w:rsidR="00A67257" w:rsidRPr="00840CFD" w:rsidRDefault="00C8650C" w:rsidP="00BC6BDB">
            <w:pPr>
              <w:keepNext/>
              <w:snapToGrid w:val="0"/>
              <w:spacing w:after="0"/>
              <w:jc w:val="both"/>
              <w:rPr>
                <w:rFonts w:ascii="Arial" w:hAnsi="Arial" w:cs="Arial"/>
                <w:sz w:val="18"/>
                <w:szCs w:val="18"/>
              </w:rPr>
            </w:pPr>
            <w:hyperlink r:id="rId9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2CB0F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8E9841" w14:textId="77777777" w:rsidR="00A67257" w:rsidRPr="00840CFD" w:rsidDel="00597620"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73ADE2"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n260(7A)_UL_2A_n</w:t>
            </w:r>
            <w:r w:rsidRPr="00840CFD">
              <w:rPr>
                <w:rFonts w:ascii="Arial" w:eastAsia="Times New Roman" w:hAnsi="Arial" w:cs="Arial"/>
                <w:color w:val="000000"/>
                <w:sz w:val="18"/>
                <w:szCs w:val="18"/>
                <w:lang w:val="en-US"/>
              </w:rPr>
              <w:t>260A</w:t>
            </w:r>
          </w:p>
        </w:tc>
      </w:tr>
      <w:tr w:rsidR="00A67257" w:rsidRPr="000549BB" w14:paraId="38A7EAF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0AE00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DC_2A_n260(A-G)</w:t>
            </w:r>
          </w:p>
        </w:tc>
        <w:tc>
          <w:tcPr>
            <w:tcW w:w="1531" w:type="dxa"/>
            <w:tcBorders>
              <w:top w:val="single" w:sz="4" w:space="0" w:color="auto"/>
              <w:left w:val="single" w:sz="4" w:space="0" w:color="auto"/>
              <w:bottom w:val="single" w:sz="4" w:space="0" w:color="auto"/>
              <w:right w:val="single" w:sz="4" w:space="0" w:color="auto"/>
            </w:tcBorders>
            <w:vAlign w:val="center"/>
          </w:tcPr>
          <w:p w14:paraId="4041CC3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43C84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67EA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B5A8" w14:textId="77777777" w:rsidR="00A67257" w:rsidRPr="00840CFD" w:rsidRDefault="00C8650C" w:rsidP="00BC6BDB">
            <w:pPr>
              <w:keepNext/>
              <w:snapToGrid w:val="0"/>
              <w:spacing w:after="0"/>
              <w:jc w:val="both"/>
              <w:rPr>
                <w:rFonts w:ascii="Arial" w:hAnsi="Arial" w:cs="Arial"/>
                <w:sz w:val="18"/>
                <w:szCs w:val="18"/>
              </w:rPr>
            </w:pPr>
            <w:hyperlink r:id="rId9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4EBBB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84DCA3" w14:textId="0C0D9FD3"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1BAD" w14:textId="77777777" w:rsidR="00A67257" w:rsidRPr="00840CFD" w:rsidRDefault="00A6725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p w14:paraId="525F9A1B"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DC_2A_n260G_UL_2A_n260A</w:t>
            </w:r>
          </w:p>
        </w:tc>
      </w:tr>
      <w:tr w:rsidR="00A67257" w:rsidRPr="000549BB" w14:paraId="6D3BD78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6B9D"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DC_2A_n260(A-G)</w:t>
            </w:r>
          </w:p>
        </w:tc>
        <w:tc>
          <w:tcPr>
            <w:tcW w:w="1531" w:type="dxa"/>
            <w:tcBorders>
              <w:top w:val="single" w:sz="4" w:space="0" w:color="auto"/>
              <w:left w:val="single" w:sz="4" w:space="0" w:color="auto"/>
              <w:bottom w:val="single" w:sz="4" w:space="0" w:color="auto"/>
              <w:right w:val="single" w:sz="4" w:space="0" w:color="auto"/>
            </w:tcBorders>
            <w:vAlign w:val="center"/>
          </w:tcPr>
          <w:p w14:paraId="01A3240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A8F62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F834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FB03" w14:textId="77777777" w:rsidR="00A67257" w:rsidRPr="00840CFD" w:rsidRDefault="00C8650C" w:rsidP="00BC6BDB">
            <w:pPr>
              <w:keepNext/>
              <w:snapToGrid w:val="0"/>
              <w:spacing w:after="0"/>
              <w:jc w:val="both"/>
              <w:rPr>
                <w:rFonts w:ascii="Arial" w:hAnsi="Arial" w:cs="Arial"/>
                <w:sz w:val="18"/>
                <w:szCs w:val="18"/>
              </w:rPr>
            </w:pPr>
            <w:hyperlink r:id="rId9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4D6B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258753" w14:textId="01B92278"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C56494" w14:textId="77777777" w:rsidR="00A67257" w:rsidRPr="00840CFD" w:rsidRDefault="00A6725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DC_2A_n260A_UL_2A_n260A </w:t>
            </w:r>
          </w:p>
          <w:p w14:paraId="13B04B0C"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13246CF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B3EEF3"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CE296D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C0FF7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1601E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BEAE" w14:textId="77777777" w:rsidR="00A67257" w:rsidRPr="00840CFD" w:rsidRDefault="00C8650C" w:rsidP="00BC6BDB">
            <w:pPr>
              <w:keepNext/>
              <w:snapToGrid w:val="0"/>
              <w:spacing w:after="0"/>
              <w:jc w:val="both"/>
              <w:rPr>
                <w:rFonts w:ascii="Arial" w:hAnsi="Arial" w:cs="Arial"/>
                <w:sz w:val="18"/>
                <w:szCs w:val="18"/>
              </w:rPr>
            </w:pPr>
            <w:hyperlink r:id="rId9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24146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2F31D9" w14:textId="366C0DA4"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980C7F"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DC_2A_n260(2A-G)_UL_2A_n260A DC_2A_n260(A-2G)_UL_2A_n260A</w:t>
            </w:r>
          </w:p>
        </w:tc>
      </w:tr>
      <w:tr w:rsidR="00A67257" w:rsidRPr="000549BB" w14:paraId="551701A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4C08D"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DC_2A_n260(2A-2G)</w:t>
            </w:r>
          </w:p>
        </w:tc>
        <w:tc>
          <w:tcPr>
            <w:tcW w:w="1531" w:type="dxa"/>
            <w:tcBorders>
              <w:top w:val="single" w:sz="4" w:space="0" w:color="auto"/>
              <w:left w:val="single" w:sz="4" w:space="0" w:color="auto"/>
              <w:bottom w:val="single" w:sz="4" w:space="0" w:color="auto"/>
              <w:right w:val="single" w:sz="4" w:space="0" w:color="auto"/>
            </w:tcBorders>
            <w:vAlign w:val="center"/>
          </w:tcPr>
          <w:p w14:paraId="550BE15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1048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A85A4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D4E50" w14:textId="77777777" w:rsidR="00A67257" w:rsidRPr="00840CFD" w:rsidRDefault="00C8650C" w:rsidP="00BC6BDB">
            <w:pPr>
              <w:keepNext/>
              <w:snapToGrid w:val="0"/>
              <w:spacing w:after="0"/>
              <w:jc w:val="both"/>
              <w:rPr>
                <w:rFonts w:ascii="Arial" w:hAnsi="Arial" w:cs="Arial"/>
                <w:sz w:val="18"/>
                <w:szCs w:val="18"/>
              </w:rPr>
            </w:pPr>
            <w:hyperlink r:id="rId9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D1FCB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D91EBE" w14:textId="6A542152"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7D61A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DC_2A_n260(2A-G)_UL_2A_n260G DC_2A_n260(A-2G)_UL_2A_n260G</w:t>
            </w:r>
          </w:p>
        </w:tc>
      </w:tr>
      <w:tr w:rsidR="00A67257" w:rsidRPr="000549BB" w14:paraId="473F147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A83FC8"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47A3D81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A69F2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33C9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726A7" w14:textId="77777777" w:rsidR="00A67257" w:rsidRPr="00840CFD" w:rsidRDefault="00C8650C" w:rsidP="00BC6BDB">
            <w:pPr>
              <w:keepNext/>
              <w:snapToGrid w:val="0"/>
              <w:spacing w:after="0"/>
              <w:jc w:val="both"/>
              <w:rPr>
                <w:rFonts w:ascii="Arial" w:hAnsi="Arial" w:cs="Arial"/>
                <w:sz w:val="18"/>
                <w:szCs w:val="18"/>
              </w:rPr>
            </w:pPr>
            <w:hyperlink r:id="rId9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F2910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B3D5B9" w14:textId="77777777" w:rsidR="00A67257" w:rsidRPr="00840CFD" w:rsidDel="00597620" w:rsidRDefault="00A67257" w:rsidP="00BC6BDB">
            <w:pPr>
              <w:pStyle w:val="TAL"/>
              <w:snapToGrid w:val="0"/>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1AFBEB"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DC_2A_n260G_UL_2A_n260A</w:t>
            </w:r>
          </w:p>
        </w:tc>
      </w:tr>
      <w:tr w:rsidR="00A67257" w:rsidRPr="000549BB" w14:paraId="17CEB34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0074D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5E8E452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FEB63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A225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6DA2" w14:textId="77777777" w:rsidR="00A67257" w:rsidRPr="00840CFD" w:rsidRDefault="00C8650C" w:rsidP="00BC6BDB">
            <w:pPr>
              <w:keepNext/>
              <w:snapToGrid w:val="0"/>
              <w:spacing w:after="0"/>
              <w:jc w:val="both"/>
              <w:rPr>
                <w:rFonts w:ascii="Arial" w:hAnsi="Arial" w:cs="Arial"/>
                <w:sz w:val="18"/>
                <w:szCs w:val="18"/>
              </w:rPr>
            </w:pPr>
            <w:hyperlink r:id="rId9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E3D35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2EA0D2" w14:textId="388F4857"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DC5C52"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58B200B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C12799"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6019133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03F25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4ABA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FA6A" w14:textId="77777777" w:rsidR="00A67257" w:rsidRPr="00840CFD" w:rsidRDefault="00C8650C" w:rsidP="00BC6BDB">
            <w:pPr>
              <w:keepNext/>
              <w:snapToGrid w:val="0"/>
              <w:spacing w:after="0"/>
              <w:jc w:val="both"/>
              <w:rPr>
                <w:rFonts w:ascii="Arial" w:hAnsi="Arial" w:cs="Arial"/>
                <w:sz w:val="18"/>
                <w:szCs w:val="18"/>
              </w:rPr>
            </w:pPr>
            <w:hyperlink r:id="rId9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C3878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7B0361" w14:textId="6BD70D9D"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3D7B5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1E04422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332B8"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244D917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1524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4F1AE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8F6D4" w14:textId="77777777" w:rsidR="00A67257" w:rsidRPr="00840CFD" w:rsidRDefault="00C8650C" w:rsidP="00BC6BDB">
            <w:pPr>
              <w:keepNext/>
              <w:snapToGrid w:val="0"/>
              <w:spacing w:after="0"/>
              <w:jc w:val="both"/>
              <w:rPr>
                <w:rFonts w:ascii="Arial" w:hAnsi="Arial" w:cs="Arial"/>
                <w:sz w:val="18"/>
                <w:szCs w:val="18"/>
              </w:rPr>
            </w:pPr>
            <w:hyperlink r:id="rId9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B1D8B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D4AD92" w14:textId="77777777" w:rsidR="00A67257" w:rsidRPr="00840CFD" w:rsidDel="00597620" w:rsidRDefault="00A67257" w:rsidP="00BC6BDB">
            <w:pPr>
              <w:pStyle w:val="TAL"/>
              <w:snapToGrid w:val="0"/>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136486"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DC_2A_n260H_UL_2A_n260A</w:t>
            </w:r>
          </w:p>
        </w:tc>
      </w:tr>
      <w:tr w:rsidR="00A67257" w:rsidRPr="000549BB" w14:paraId="44E6348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A71A4"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22965F2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CDB9D"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1219A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02DF5" w14:textId="77777777" w:rsidR="00A67257" w:rsidRPr="00840CFD" w:rsidRDefault="00C8650C" w:rsidP="00BC6BDB">
            <w:pPr>
              <w:keepNext/>
              <w:snapToGrid w:val="0"/>
              <w:spacing w:after="0"/>
              <w:jc w:val="both"/>
              <w:rPr>
                <w:rFonts w:ascii="Arial" w:hAnsi="Arial" w:cs="Arial"/>
                <w:sz w:val="18"/>
                <w:szCs w:val="18"/>
              </w:rPr>
            </w:pPr>
            <w:hyperlink r:id="rId9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9FF29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2B2602" w14:textId="34324256"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5E04AD"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DC_2A_n260H_UL_2A_n260G</w:t>
            </w:r>
          </w:p>
        </w:tc>
      </w:tr>
      <w:tr w:rsidR="00A67257" w:rsidRPr="000549BB" w14:paraId="4289FDA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A8E37"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4EAEA60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24306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620C2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1B9E" w14:textId="77777777" w:rsidR="00A67257" w:rsidRPr="00840CFD" w:rsidRDefault="00C8650C" w:rsidP="00BC6BDB">
            <w:pPr>
              <w:keepNext/>
              <w:snapToGrid w:val="0"/>
              <w:spacing w:after="0"/>
              <w:jc w:val="both"/>
              <w:rPr>
                <w:rFonts w:ascii="Arial" w:hAnsi="Arial" w:cs="Arial"/>
                <w:sz w:val="18"/>
                <w:szCs w:val="18"/>
              </w:rPr>
            </w:pPr>
            <w:hyperlink r:id="rId10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C836C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E9EA27" w14:textId="0727B24A"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891B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DC_2A_n260H_UL_2A_n260H</w:t>
            </w:r>
          </w:p>
        </w:tc>
      </w:tr>
      <w:tr w:rsidR="00A67257" w:rsidRPr="000549BB" w14:paraId="1425C8D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3EA85"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56D8D2C5" w14:textId="18EF7A95"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bCs/>
                <w:color w:val="000000"/>
                <w:sz w:val="18"/>
                <w:szCs w:val="18"/>
                <w:lang w:val="en-US"/>
              </w:rPr>
              <w:t>DC_2A_n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C354"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C45FB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75B3" w14:textId="77777777" w:rsidR="00A67257" w:rsidRPr="00840CFD" w:rsidRDefault="00C8650C" w:rsidP="00BC6BDB">
            <w:pPr>
              <w:keepNext/>
              <w:snapToGrid w:val="0"/>
              <w:spacing w:after="0"/>
              <w:jc w:val="both"/>
              <w:rPr>
                <w:rFonts w:ascii="Arial" w:hAnsi="Arial" w:cs="Arial"/>
                <w:sz w:val="18"/>
                <w:szCs w:val="18"/>
              </w:rPr>
            </w:pPr>
            <w:hyperlink r:id="rId10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E830C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48A48" w14:textId="363E545C" w:rsidR="00A67257" w:rsidRPr="00840CFD" w:rsidDel="00597620" w:rsidRDefault="008B0D44" w:rsidP="00BC6BDB">
            <w:pPr>
              <w:pStyle w:val="TAL"/>
              <w:snapToGrid w:val="0"/>
              <w:jc w:val="both"/>
              <w:rPr>
                <w:rFonts w:cs="Arial"/>
                <w:szCs w:val="18"/>
                <w:lang w:eastAsia="ja-JP"/>
              </w:rPr>
            </w:pPr>
            <w:r w:rsidRPr="008B0D44">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5997E9"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260A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260A</w:t>
            </w:r>
          </w:p>
        </w:tc>
      </w:tr>
      <w:tr w:rsidR="008B0D44" w:rsidRPr="000549BB" w14:paraId="58D0A07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96E269"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1F7884C1"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2A_n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8992D6"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D31AD2"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8C687" w14:textId="77777777" w:rsidR="008B0D44" w:rsidRPr="00840CFD" w:rsidRDefault="00C8650C" w:rsidP="00BC6BDB">
            <w:pPr>
              <w:keepNext/>
              <w:snapToGrid w:val="0"/>
              <w:spacing w:after="0"/>
              <w:jc w:val="both"/>
              <w:rPr>
                <w:rFonts w:ascii="Arial" w:hAnsi="Arial" w:cs="Arial"/>
                <w:sz w:val="18"/>
                <w:szCs w:val="18"/>
              </w:rPr>
            </w:pPr>
            <w:hyperlink r:id="rId102"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A4F38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C1F244A" w14:textId="10372A09" w:rsidR="008B0D44" w:rsidRPr="00840CFD" w:rsidDel="00597620" w:rsidRDefault="008B0D44" w:rsidP="00BC6BDB">
            <w:pPr>
              <w:pStyle w:val="TAL"/>
              <w:snapToGrid w:val="0"/>
              <w:jc w:val="both"/>
              <w:rPr>
                <w:rFonts w:cs="Arial"/>
                <w:szCs w:val="18"/>
                <w:lang w:eastAsia="ja-JP"/>
              </w:rPr>
            </w:pPr>
            <w:r w:rsidRPr="002177E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BFDEBC"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260G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260G</w:t>
            </w:r>
          </w:p>
        </w:tc>
      </w:tr>
      <w:tr w:rsidR="008B0D44" w:rsidRPr="000549BB" w14:paraId="69A0301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A8208F"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0AF6046A"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2A_n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1410A8"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CFAEB5"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E4001" w14:textId="77777777" w:rsidR="008B0D44" w:rsidRPr="00840CFD" w:rsidRDefault="00C8650C" w:rsidP="00BC6BDB">
            <w:pPr>
              <w:keepNext/>
              <w:snapToGrid w:val="0"/>
              <w:spacing w:after="0"/>
              <w:jc w:val="both"/>
              <w:rPr>
                <w:rFonts w:ascii="Arial" w:hAnsi="Arial" w:cs="Arial"/>
                <w:sz w:val="18"/>
                <w:szCs w:val="18"/>
              </w:rPr>
            </w:pPr>
            <w:hyperlink r:id="rId103"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9A2FB8"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7257903" w14:textId="2F54623A" w:rsidR="008B0D44" w:rsidRPr="00840CFD" w:rsidDel="00597620" w:rsidRDefault="008B0D44" w:rsidP="00BC6BDB">
            <w:pPr>
              <w:pStyle w:val="TAL"/>
              <w:snapToGrid w:val="0"/>
              <w:jc w:val="both"/>
              <w:rPr>
                <w:rFonts w:cs="Arial"/>
                <w:szCs w:val="18"/>
                <w:lang w:eastAsia="ja-JP"/>
              </w:rPr>
            </w:pPr>
            <w:r w:rsidRPr="002177E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A059C1"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260H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260H</w:t>
            </w:r>
          </w:p>
        </w:tc>
      </w:tr>
      <w:tr w:rsidR="008B0D44" w:rsidRPr="000549BB" w14:paraId="1D4481A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16FEB"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w:t>
            </w:r>
          </w:p>
        </w:tc>
        <w:tc>
          <w:tcPr>
            <w:tcW w:w="1531" w:type="dxa"/>
            <w:tcBorders>
              <w:top w:val="single" w:sz="4" w:space="0" w:color="auto"/>
              <w:left w:val="single" w:sz="4" w:space="0" w:color="auto"/>
              <w:bottom w:val="single" w:sz="4" w:space="0" w:color="auto"/>
              <w:right w:val="single" w:sz="4" w:space="0" w:color="auto"/>
            </w:tcBorders>
            <w:vAlign w:val="center"/>
          </w:tcPr>
          <w:p w14:paraId="520F5F7D"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CF2570"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DC0A29"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EA3E1" w14:textId="77777777" w:rsidR="008B0D44" w:rsidRPr="00840CFD" w:rsidRDefault="00C8650C" w:rsidP="00BC6BDB">
            <w:pPr>
              <w:keepNext/>
              <w:snapToGrid w:val="0"/>
              <w:spacing w:after="0"/>
              <w:jc w:val="both"/>
              <w:rPr>
                <w:rFonts w:ascii="Arial" w:hAnsi="Arial" w:cs="Arial"/>
                <w:sz w:val="18"/>
                <w:szCs w:val="18"/>
              </w:rPr>
            </w:pPr>
            <w:hyperlink r:id="rId104"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61D889"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4BCEBE5" w14:textId="5349256F" w:rsidR="008B0D44" w:rsidRPr="00840CFD" w:rsidDel="00597620" w:rsidRDefault="008B0D44" w:rsidP="00BC6BDB">
            <w:pPr>
              <w:pStyle w:val="TAL"/>
              <w:snapToGrid w:val="0"/>
              <w:jc w:val="both"/>
              <w:rPr>
                <w:rFonts w:cs="Arial"/>
                <w:szCs w:val="18"/>
                <w:lang w:eastAsia="ja-JP"/>
              </w:rPr>
            </w:pPr>
            <w:r w:rsidRPr="00E722B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B267C9"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8B0D44" w:rsidRPr="000549BB" w14:paraId="198149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FCD32"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w:t>
            </w:r>
          </w:p>
        </w:tc>
        <w:tc>
          <w:tcPr>
            <w:tcW w:w="1531" w:type="dxa"/>
            <w:tcBorders>
              <w:top w:val="single" w:sz="4" w:space="0" w:color="auto"/>
              <w:left w:val="single" w:sz="4" w:space="0" w:color="auto"/>
              <w:bottom w:val="single" w:sz="4" w:space="0" w:color="auto"/>
              <w:right w:val="single" w:sz="4" w:space="0" w:color="auto"/>
            </w:tcBorders>
            <w:vAlign w:val="center"/>
          </w:tcPr>
          <w:p w14:paraId="0CDFE0F7"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C6297E"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327E5E"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D3D0" w14:textId="77777777" w:rsidR="008B0D44" w:rsidRPr="00840CFD" w:rsidRDefault="00C8650C" w:rsidP="00BC6BDB">
            <w:pPr>
              <w:keepNext/>
              <w:snapToGrid w:val="0"/>
              <w:spacing w:after="0"/>
              <w:jc w:val="both"/>
              <w:rPr>
                <w:rFonts w:ascii="Arial" w:hAnsi="Arial" w:cs="Arial"/>
                <w:sz w:val="18"/>
                <w:szCs w:val="18"/>
              </w:rPr>
            </w:pPr>
            <w:hyperlink r:id="rId105"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98891C"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2D0DA01" w14:textId="382DEF69" w:rsidR="008B0D44" w:rsidRPr="00840CFD" w:rsidDel="00597620" w:rsidRDefault="008B0D44" w:rsidP="00BC6BDB">
            <w:pPr>
              <w:pStyle w:val="TAL"/>
              <w:snapToGrid w:val="0"/>
              <w:jc w:val="both"/>
              <w:rPr>
                <w:rFonts w:cs="Arial"/>
                <w:szCs w:val="18"/>
                <w:lang w:eastAsia="ja-JP"/>
              </w:rPr>
            </w:pPr>
            <w:r w:rsidRPr="00E722B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830B5"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8B0D44" w:rsidRPr="000549BB" w14:paraId="65C44A0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E015E4"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22B49290"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6763C6"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6B6505"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F2C3B" w14:textId="77777777" w:rsidR="008B0D44" w:rsidRPr="00840CFD" w:rsidRDefault="00C8650C" w:rsidP="00BC6BDB">
            <w:pPr>
              <w:keepNext/>
              <w:snapToGrid w:val="0"/>
              <w:spacing w:after="0"/>
              <w:jc w:val="both"/>
              <w:rPr>
                <w:rFonts w:ascii="Arial" w:hAnsi="Arial" w:cs="Arial"/>
                <w:sz w:val="18"/>
                <w:szCs w:val="18"/>
              </w:rPr>
            </w:pPr>
            <w:hyperlink r:id="rId106"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20D53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FA0432D" w14:textId="5546720D" w:rsidR="008B0D44" w:rsidRPr="00840CFD" w:rsidDel="00597620" w:rsidRDefault="008B0D44" w:rsidP="00BC6BDB">
            <w:pPr>
              <w:pStyle w:val="TAL"/>
              <w:snapToGrid w:val="0"/>
              <w:jc w:val="both"/>
              <w:rPr>
                <w:rFonts w:cs="Arial"/>
                <w:szCs w:val="18"/>
                <w:lang w:eastAsia="ja-JP"/>
              </w:rPr>
            </w:pPr>
            <w:r w:rsidRPr="007A1A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DBE90"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DC_2A_n260O_UL_2A_n260A</w:t>
            </w:r>
          </w:p>
        </w:tc>
      </w:tr>
      <w:tr w:rsidR="008B0D44" w:rsidRPr="000549BB" w14:paraId="156E104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595686"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1C5913F2"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5EE669"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BA0629"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3FB1" w14:textId="77777777" w:rsidR="008B0D44" w:rsidRPr="00840CFD" w:rsidRDefault="00C8650C" w:rsidP="00BC6BDB">
            <w:pPr>
              <w:keepNext/>
              <w:snapToGrid w:val="0"/>
              <w:spacing w:after="0"/>
              <w:jc w:val="both"/>
              <w:rPr>
                <w:rFonts w:ascii="Arial" w:hAnsi="Arial" w:cs="Arial"/>
                <w:sz w:val="18"/>
                <w:szCs w:val="18"/>
              </w:rPr>
            </w:pPr>
            <w:hyperlink r:id="rId107"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17393F"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CFC1ED2" w14:textId="0A922D93" w:rsidR="008B0D44" w:rsidRPr="00840CFD" w:rsidDel="00597620" w:rsidRDefault="008B0D44" w:rsidP="00BC6BDB">
            <w:pPr>
              <w:pStyle w:val="TAL"/>
              <w:snapToGrid w:val="0"/>
              <w:jc w:val="both"/>
              <w:rPr>
                <w:rFonts w:cs="Arial"/>
                <w:szCs w:val="18"/>
                <w:lang w:eastAsia="ja-JP"/>
              </w:rPr>
            </w:pPr>
            <w:r w:rsidRPr="007A1A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73EB9"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DC_2A_n260O_UL_2A_n260O</w:t>
            </w:r>
          </w:p>
        </w:tc>
      </w:tr>
      <w:tr w:rsidR="008B0D44" w:rsidRPr="000549BB" w14:paraId="77D9360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73622A"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7789AE16"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E8711C"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48276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C4102" w14:textId="77777777" w:rsidR="008B0D44" w:rsidRPr="00840CFD" w:rsidRDefault="00C8650C" w:rsidP="00BC6BDB">
            <w:pPr>
              <w:keepNext/>
              <w:snapToGrid w:val="0"/>
              <w:spacing w:after="0"/>
              <w:jc w:val="both"/>
              <w:rPr>
                <w:rFonts w:ascii="Arial" w:hAnsi="Arial" w:cs="Arial"/>
                <w:sz w:val="18"/>
                <w:szCs w:val="18"/>
              </w:rPr>
            </w:pPr>
            <w:hyperlink r:id="rId108"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F6B21B"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B1BA17B" w14:textId="24EB1381" w:rsidR="008B0D44" w:rsidRPr="00840CFD" w:rsidDel="00597620" w:rsidRDefault="008B0D44" w:rsidP="00BC6BDB">
            <w:pPr>
              <w:pStyle w:val="TAL"/>
              <w:snapToGrid w:val="0"/>
              <w:jc w:val="both"/>
              <w:rPr>
                <w:rFonts w:cs="Arial"/>
                <w:szCs w:val="18"/>
                <w:lang w:eastAsia="ja-JP"/>
              </w:rPr>
            </w:pPr>
            <w:r w:rsidRPr="007A1A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EC645"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DC_2A_n260O_UL_2A_n260O</w:t>
            </w:r>
          </w:p>
        </w:tc>
      </w:tr>
      <w:tr w:rsidR="008B0D44" w:rsidRPr="000549BB" w14:paraId="6B9E2D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FBB3FD"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6D34E951"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E7C4A9"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70412A"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C3D3" w14:textId="77777777" w:rsidR="008B0D44" w:rsidRPr="00840CFD" w:rsidRDefault="00C8650C" w:rsidP="00BC6BDB">
            <w:pPr>
              <w:keepNext/>
              <w:snapToGrid w:val="0"/>
              <w:spacing w:after="0"/>
              <w:jc w:val="both"/>
              <w:rPr>
                <w:rFonts w:ascii="Arial" w:hAnsi="Arial" w:cs="Arial"/>
                <w:sz w:val="18"/>
                <w:szCs w:val="18"/>
              </w:rPr>
            </w:pPr>
            <w:hyperlink r:id="rId109"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E527C8"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33EAFD" w14:textId="6958110E" w:rsidR="008B0D44" w:rsidRPr="00840CFD" w:rsidDel="00597620" w:rsidRDefault="008B0D44" w:rsidP="00BC6BDB">
            <w:pPr>
              <w:pStyle w:val="TAL"/>
              <w:snapToGrid w:val="0"/>
              <w:jc w:val="both"/>
              <w:rPr>
                <w:rFonts w:cs="Arial"/>
                <w:szCs w:val="18"/>
                <w:lang w:eastAsia="ja-JP"/>
              </w:rPr>
            </w:pPr>
            <w:r w:rsidRPr="0087100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CAC2C1"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DC_2A_n260P_UL_2A_n260A</w:t>
            </w:r>
          </w:p>
        </w:tc>
      </w:tr>
      <w:tr w:rsidR="008B0D44" w:rsidRPr="000549BB" w14:paraId="348D6B4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480500"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1BF49051"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13990"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19FD64"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AA205" w14:textId="77777777" w:rsidR="008B0D44" w:rsidRPr="00840CFD" w:rsidRDefault="00C8650C" w:rsidP="00BC6BDB">
            <w:pPr>
              <w:keepNext/>
              <w:snapToGrid w:val="0"/>
              <w:spacing w:after="0"/>
              <w:jc w:val="both"/>
              <w:rPr>
                <w:rFonts w:ascii="Arial" w:hAnsi="Arial" w:cs="Arial"/>
                <w:sz w:val="18"/>
                <w:szCs w:val="18"/>
              </w:rPr>
            </w:pPr>
            <w:hyperlink r:id="rId110"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C6789A"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40D7D2C" w14:textId="72933414" w:rsidR="008B0D44" w:rsidRPr="00840CFD" w:rsidDel="00597620" w:rsidRDefault="008B0D44" w:rsidP="00BC6BDB">
            <w:pPr>
              <w:pStyle w:val="TAL"/>
              <w:snapToGrid w:val="0"/>
              <w:jc w:val="both"/>
              <w:rPr>
                <w:rFonts w:cs="Arial"/>
                <w:szCs w:val="18"/>
                <w:lang w:eastAsia="ja-JP"/>
              </w:rPr>
            </w:pPr>
            <w:r w:rsidRPr="0087100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7B091"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DC_2A_n260P_UL_2A_n260O</w:t>
            </w:r>
          </w:p>
        </w:tc>
      </w:tr>
      <w:tr w:rsidR="008B0D44" w:rsidRPr="000549BB" w14:paraId="32C83B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58D936"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5B91A75C"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E5DD8"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F3171C"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A7FE3" w14:textId="77777777" w:rsidR="008B0D44" w:rsidRPr="00840CFD" w:rsidRDefault="00C8650C" w:rsidP="00BC6BDB">
            <w:pPr>
              <w:keepNext/>
              <w:snapToGrid w:val="0"/>
              <w:spacing w:after="0"/>
              <w:jc w:val="both"/>
              <w:rPr>
                <w:rFonts w:ascii="Arial" w:hAnsi="Arial" w:cs="Arial"/>
                <w:sz w:val="18"/>
                <w:szCs w:val="18"/>
              </w:rPr>
            </w:pPr>
            <w:hyperlink r:id="rId111"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9904E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85DD8CD" w14:textId="1441D5FC" w:rsidR="008B0D44" w:rsidRPr="00840CFD" w:rsidDel="00597620" w:rsidRDefault="008B0D44" w:rsidP="00BC6BDB">
            <w:pPr>
              <w:pStyle w:val="TAL"/>
              <w:snapToGrid w:val="0"/>
              <w:jc w:val="both"/>
              <w:rPr>
                <w:rFonts w:cs="Arial"/>
                <w:szCs w:val="18"/>
                <w:lang w:eastAsia="ja-JP"/>
              </w:rPr>
            </w:pPr>
            <w:r w:rsidRPr="0087100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5303DE"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DC_2A_n260P_UL_2A_n260P</w:t>
            </w:r>
          </w:p>
        </w:tc>
      </w:tr>
      <w:tr w:rsidR="00A67257" w:rsidRPr="000549BB" w14:paraId="492891D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AD2317"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7B27FDB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D904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D4C7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A5CA6" w14:textId="77777777" w:rsidR="00A67257" w:rsidRPr="00840CFD" w:rsidRDefault="00C8650C" w:rsidP="00BC6BDB">
            <w:pPr>
              <w:keepNext/>
              <w:snapToGrid w:val="0"/>
              <w:spacing w:after="0"/>
              <w:jc w:val="both"/>
              <w:rPr>
                <w:rFonts w:ascii="Arial" w:hAnsi="Arial" w:cs="Arial"/>
                <w:sz w:val="18"/>
                <w:szCs w:val="18"/>
              </w:rPr>
            </w:pPr>
            <w:hyperlink r:id="rId1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F1087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DEDE53" w14:textId="3CBADB9F" w:rsidR="00A67257" w:rsidRPr="00840CFD" w:rsidDel="00597620" w:rsidRDefault="008B0D44"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04046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DC_2A_n260P_UL_2A_n260P</w:t>
            </w:r>
          </w:p>
        </w:tc>
      </w:tr>
      <w:tr w:rsidR="00A801CC" w:rsidRPr="000549BB" w14:paraId="40ECE9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6FE370"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4374FC9B" w14:textId="150FA714"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00A511CA">
              <w:rPr>
                <w:rFonts w:ascii="Arial" w:eastAsia="新細明體" w:hAnsi="Arial" w:cs="Arial" w:hint="eastAsia"/>
                <w:color w:val="000000"/>
                <w:sz w:val="18"/>
                <w:szCs w:val="18"/>
                <w:lang w:val="en-US" w:eastAsia="zh-TW"/>
              </w:rPr>
              <w:t>2</w:t>
            </w:r>
            <w:r w:rsidRPr="00840CFD">
              <w:rPr>
                <w:rFonts w:ascii="Arial" w:eastAsia="Times New Roman" w:hAnsi="Arial" w:cs="Arial"/>
                <w:color w:val="000000"/>
                <w:sz w:val="18"/>
                <w:szCs w:val="18"/>
                <w:lang w:val="en-US"/>
              </w:rPr>
              <w:t>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0B93A2"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2B9913"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C450C" w14:textId="77777777" w:rsidR="00A801CC" w:rsidRPr="00840CFD" w:rsidRDefault="00C8650C" w:rsidP="00BC6BDB">
            <w:pPr>
              <w:keepNext/>
              <w:snapToGrid w:val="0"/>
              <w:spacing w:after="0"/>
              <w:jc w:val="both"/>
              <w:rPr>
                <w:rFonts w:ascii="Arial" w:hAnsi="Arial" w:cs="Arial"/>
                <w:sz w:val="18"/>
                <w:szCs w:val="18"/>
              </w:rPr>
            </w:pPr>
            <w:hyperlink r:id="rId113"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119A59"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5B42FE" w14:textId="678829A4"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25CB17"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DC_2A_n260(A-P)_UL_2A_n260A DC_2A_n260(A-Q)_UL_2A_n260A DC_2A_n260(P-Q)_UL_2A_n260A</w:t>
            </w:r>
          </w:p>
        </w:tc>
      </w:tr>
      <w:tr w:rsidR="00A801CC" w:rsidRPr="000549BB" w14:paraId="35603E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C2E929"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5F77B47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523822"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40251B"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C2B7D" w14:textId="77777777" w:rsidR="00A801CC" w:rsidRPr="00840CFD" w:rsidRDefault="00C8650C" w:rsidP="00BC6BDB">
            <w:pPr>
              <w:keepNext/>
              <w:snapToGrid w:val="0"/>
              <w:spacing w:after="0"/>
              <w:jc w:val="both"/>
              <w:rPr>
                <w:rFonts w:ascii="Arial" w:hAnsi="Arial" w:cs="Arial"/>
                <w:sz w:val="18"/>
                <w:szCs w:val="18"/>
              </w:rPr>
            </w:pPr>
            <w:hyperlink r:id="rId114" w:history="1">
              <w:r w:rsidR="00A801CC" w:rsidRPr="00840CFD">
                <w:rPr>
                  <w:rStyle w:val="ae"/>
                  <w:rFonts w:ascii="Arial" w:hAnsi="Arial" w:cs="Arial"/>
                  <w:sz w:val="18"/>
                  <w:szCs w:val="18"/>
                </w:rPr>
                <w:t>zheng.zhao@veri</w:t>
              </w:r>
              <w:r w:rsidR="00A801CC"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7D3A78"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238F931" w14:textId="6DB27256"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w:t>
            </w:r>
            <w:r w:rsidRPr="00FA1ED4">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A058"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DC_2A_n260(A-P)_UL_2A_n260O DC_2A_n260(A-</w:t>
            </w:r>
            <w:r w:rsidRPr="00840CFD">
              <w:rPr>
                <w:rFonts w:ascii="Arial" w:eastAsia="Times New Roman" w:hAnsi="Arial" w:cs="Arial"/>
                <w:color w:val="000000"/>
                <w:sz w:val="18"/>
                <w:szCs w:val="18"/>
                <w:lang w:val="en-US"/>
              </w:rPr>
              <w:lastRenderedPageBreak/>
              <w:t>Q)_UL_2A_n260O DC_2A_n260(P-Q)_UL_2A_n260O</w:t>
            </w:r>
          </w:p>
        </w:tc>
      </w:tr>
      <w:tr w:rsidR="00A801CC" w:rsidRPr="000549BB" w14:paraId="0E046BD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BB8D3"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362E4BC6"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1DAB98"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4CB6B0"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9814A" w14:textId="77777777" w:rsidR="00A801CC" w:rsidRPr="00840CFD" w:rsidRDefault="00C8650C" w:rsidP="00BC6BDB">
            <w:pPr>
              <w:keepNext/>
              <w:snapToGrid w:val="0"/>
              <w:spacing w:after="0"/>
              <w:jc w:val="both"/>
              <w:rPr>
                <w:rFonts w:ascii="Arial" w:hAnsi="Arial" w:cs="Arial"/>
                <w:sz w:val="18"/>
                <w:szCs w:val="18"/>
              </w:rPr>
            </w:pPr>
            <w:hyperlink r:id="rId115"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B1B764"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BD56A6A" w14:textId="71D92D73"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6064B5"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DC_2A_n260(A-P)_UL_2A_n260P DC_2A_n260(A-Q)_UL_2A_n260P DC_2A_n260(P-Q)_UL_2A_n260P</w:t>
            </w:r>
          </w:p>
        </w:tc>
      </w:tr>
      <w:tr w:rsidR="00A801CC" w:rsidRPr="000549BB" w14:paraId="2310EDA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AADDB7"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6808ACEA"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DE7B61"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300113"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5D84C" w14:textId="77777777" w:rsidR="00A801CC" w:rsidRPr="00840CFD" w:rsidRDefault="00C8650C" w:rsidP="00BC6BDB">
            <w:pPr>
              <w:keepNext/>
              <w:snapToGrid w:val="0"/>
              <w:spacing w:after="0"/>
              <w:jc w:val="both"/>
              <w:rPr>
                <w:rFonts w:ascii="Arial" w:hAnsi="Arial" w:cs="Arial"/>
                <w:sz w:val="18"/>
                <w:szCs w:val="18"/>
              </w:rPr>
            </w:pPr>
            <w:hyperlink r:id="rId116"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679D65"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80E17F6" w14:textId="33B1774F"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BA2456"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DC_2A_n260(A-P)_UL_2A_n260P DC_2A_n260(A-Q)_UL_2A_n260Q DC_2A_n260(P-Q)_UL_2A_n260Q</w:t>
            </w:r>
          </w:p>
        </w:tc>
      </w:tr>
      <w:tr w:rsidR="00A801CC" w:rsidRPr="000549BB" w14:paraId="203F351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791307"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4EDBCFB4"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C1643"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AEFB6F"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84CC" w14:textId="77777777" w:rsidR="00A801CC" w:rsidRPr="00840CFD" w:rsidRDefault="00C8650C" w:rsidP="00BC6BDB">
            <w:pPr>
              <w:keepNext/>
              <w:snapToGrid w:val="0"/>
              <w:spacing w:after="0"/>
              <w:jc w:val="both"/>
              <w:rPr>
                <w:rFonts w:ascii="Arial" w:hAnsi="Arial" w:cs="Arial"/>
                <w:sz w:val="18"/>
                <w:szCs w:val="18"/>
              </w:rPr>
            </w:pPr>
            <w:hyperlink r:id="rId117"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237E25"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AB2AD6" w14:textId="3A3AE625" w:rsidR="00A801CC" w:rsidRPr="00840CFD" w:rsidDel="00597620" w:rsidRDefault="00A801CC" w:rsidP="00A801CC">
            <w:pPr>
              <w:pStyle w:val="TAL"/>
              <w:snapToGrid w:val="0"/>
              <w:jc w:val="both"/>
              <w:rPr>
                <w:rFonts w:cs="Arial"/>
                <w:szCs w:val="18"/>
                <w:lang w:eastAsia="ja-JP"/>
              </w:rPr>
            </w:pPr>
            <w:r w:rsidRPr="000F528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FB9B"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DC_2A_n260(3A-O)_UL_2A_n260A DC_2A_n260(3A-P)_UL_2A_n260A DC_2A_n260(2A-O-P)_UL_2A_n260A</w:t>
            </w:r>
          </w:p>
        </w:tc>
      </w:tr>
      <w:tr w:rsidR="00A801CC" w:rsidRPr="000549BB" w14:paraId="5C98928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E372CA"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37B79044"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26553A"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A0415A"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E4C6" w14:textId="77777777" w:rsidR="00A801CC" w:rsidRPr="00840CFD" w:rsidRDefault="00C8650C" w:rsidP="00BC6BDB">
            <w:pPr>
              <w:keepNext/>
              <w:snapToGrid w:val="0"/>
              <w:spacing w:after="0"/>
              <w:jc w:val="both"/>
              <w:rPr>
                <w:rFonts w:ascii="Arial" w:hAnsi="Arial" w:cs="Arial"/>
                <w:sz w:val="18"/>
                <w:szCs w:val="18"/>
              </w:rPr>
            </w:pPr>
            <w:hyperlink r:id="rId118"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01059EC"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66BFC" w14:textId="009BE81F" w:rsidR="00A801CC" w:rsidRPr="00840CFD" w:rsidDel="00597620" w:rsidRDefault="00A801CC" w:rsidP="00A801CC">
            <w:pPr>
              <w:pStyle w:val="TAL"/>
              <w:snapToGrid w:val="0"/>
              <w:jc w:val="both"/>
              <w:rPr>
                <w:rFonts w:cs="Arial"/>
                <w:szCs w:val="18"/>
                <w:lang w:eastAsia="ja-JP"/>
              </w:rPr>
            </w:pPr>
            <w:r w:rsidRPr="000F528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794D56"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DC_2A_n260(3A-O)_UL_2A_n260O DC_2A_n260(3A-P)_UL_2A_n260O DC_2A_n260(2A-O-P)_UL_2A_n260O</w:t>
            </w:r>
          </w:p>
        </w:tc>
      </w:tr>
      <w:tr w:rsidR="00A801CC" w:rsidRPr="000549BB" w14:paraId="3A7E08C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396AAD"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09BE6CCE"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60DB46"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C8EE5C"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28C6" w14:textId="77777777" w:rsidR="00A801CC" w:rsidRPr="00840CFD" w:rsidRDefault="00C8650C" w:rsidP="00BC6BDB">
            <w:pPr>
              <w:keepNext/>
              <w:snapToGrid w:val="0"/>
              <w:spacing w:after="0"/>
              <w:jc w:val="both"/>
              <w:rPr>
                <w:rFonts w:ascii="Arial" w:hAnsi="Arial" w:cs="Arial"/>
                <w:sz w:val="18"/>
                <w:szCs w:val="18"/>
              </w:rPr>
            </w:pPr>
            <w:hyperlink r:id="rId119"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C1F63F"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1078DA" w14:textId="78249618" w:rsidR="00A801CC" w:rsidRPr="00840CFD" w:rsidDel="00597620" w:rsidRDefault="00A801CC" w:rsidP="00A801CC">
            <w:pPr>
              <w:pStyle w:val="TAL"/>
              <w:snapToGrid w:val="0"/>
              <w:jc w:val="both"/>
              <w:rPr>
                <w:rFonts w:cs="Arial"/>
                <w:szCs w:val="18"/>
                <w:lang w:eastAsia="ja-JP"/>
              </w:rPr>
            </w:pPr>
            <w:r w:rsidRPr="000F528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F8EBE1"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DC_2A_n260(3A-O)_UL_2A_n260O DC_2A_n260(3A-P)_UL_2A_n260P DC_2A_n260(2A-O-P)_UL_2A_n260P</w:t>
            </w:r>
          </w:p>
        </w:tc>
      </w:tr>
      <w:tr w:rsidR="00A801CC" w:rsidRPr="000549BB" w14:paraId="096D29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23A5D1"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DC_2A_n260(4A-2O)</w:t>
            </w:r>
          </w:p>
        </w:tc>
        <w:tc>
          <w:tcPr>
            <w:tcW w:w="1531" w:type="dxa"/>
            <w:tcBorders>
              <w:top w:val="single" w:sz="4" w:space="0" w:color="auto"/>
              <w:left w:val="single" w:sz="4" w:space="0" w:color="auto"/>
              <w:bottom w:val="single" w:sz="4" w:space="0" w:color="auto"/>
              <w:right w:val="single" w:sz="4" w:space="0" w:color="auto"/>
            </w:tcBorders>
            <w:vAlign w:val="center"/>
          </w:tcPr>
          <w:p w14:paraId="429D0F8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6893C5"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CF9A01E"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7789" w14:textId="77777777" w:rsidR="00A801CC" w:rsidRPr="00840CFD" w:rsidRDefault="00C8650C" w:rsidP="00BC6BDB">
            <w:pPr>
              <w:keepNext/>
              <w:snapToGrid w:val="0"/>
              <w:spacing w:after="0"/>
              <w:jc w:val="both"/>
              <w:rPr>
                <w:rFonts w:ascii="Arial" w:hAnsi="Arial" w:cs="Arial"/>
                <w:sz w:val="18"/>
                <w:szCs w:val="18"/>
              </w:rPr>
            </w:pPr>
            <w:hyperlink r:id="rId120"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76BE66"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C73442B" w14:textId="2E9F16B3" w:rsidR="00A801CC" w:rsidRPr="00840CFD" w:rsidDel="00597620" w:rsidRDefault="00A801CC" w:rsidP="00BC6BDB">
            <w:pPr>
              <w:pStyle w:val="TAL"/>
              <w:snapToGrid w:val="0"/>
              <w:jc w:val="both"/>
              <w:rPr>
                <w:rFonts w:cs="Arial"/>
                <w:szCs w:val="18"/>
                <w:lang w:eastAsia="ja-JP"/>
              </w:rPr>
            </w:pPr>
            <w:r w:rsidRPr="00485BAA">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0AFBDD"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 xml:space="preserve">DC_2A_n260(4A-O)_UL_2A_n260A DC_2A_n260(3A-2O)_UL_2A_n260A </w:t>
            </w:r>
          </w:p>
        </w:tc>
      </w:tr>
      <w:tr w:rsidR="00A801CC" w:rsidRPr="000549BB" w14:paraId="3256F28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E763C5"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DC_2A_n260(4A-2O)</w:t>
            </w:r>
          </w:p>
        </w:tc>
        <w:tc>
          <w:tcPr>
            <w:tcW w:w="1531" w:type="dxa"/>
            <w:tcBorders>
              <w:top w:val="single" w:sz="4" w:space="0" w:color="auto"/>
              <w:left w:val="single" w:sz="4" w:space="0" w:color="auto"/>
              <w:bottom w:val="single" w:sz="4" w:space="0" w:color="auto"/>
              <w:right w:val="single" w:sz="4" w:space="0" w:color="auto"/>
            </w:tcBorders>
            <w:vAlign w:val="center"/>
          </w:tcPr>
          <w:p w14:paraId="36EB5F2C"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AEF652"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2C91BE"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FD381" w14:textId="77777777" w:rsidR="00A801CC" w:rsidRPr="00840CFD" w:rsidRDefault="00C8650C" w:rsidP="00BC6BDB">
            <w:pPr>
              <w:keepNext/>
              <w:snapToGrid w:val="0"/>
              <w:spacing w:after="0"/>
              <w:jc w:val="both"/>
              <w:rPr>
                <w:rFonts w:ascii="Arial" w:hAnsi="Arial" w:cs="Arial"/>
                <w:sz w:val="18"/>
                <w:szCs w:val="18"/>
              </w:rPr>
            </w:pPr>
            <w:hyperlink r:id="rId121"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C1DF84"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EA8BB20" w14:textId="28369956" w:rsidR="00A801CC" w:rsidRPr="00840CFD" w:rsidDel="00597620" w:rsidRDefault="00A801CC" w:rsidP="00BC6BDB">
            <w:pPr>
              <w:pStyle w:val="TAL"/>
              <w:snapToGrid w:val="0"/>
              <w:jc w:val="both"/>
              <w:rPr>
                <w:rFonts w:cs="Arial"/>
                <w:szCs w:val="18"/>
                <w:lang w:eastAsia="ja-JP"/>
              </w:rPr>
            </w:pPr>
            <w:r w:rsidRPr="00485BAA">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F6AF4"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DC_2A_n260(4A-O)_UL_2A_n260O DC_2A_n260(3A-2O)_UL_2A_n260O</w:t>
            </w:r>
          </w:p>
        </w:tc>
      </w:tr>
      <w:tr w:rsidR="00A801CC" w:rsidRPr="000549BB" w14:paraId="420A33C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3D1E1"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DC_2A_n260(2A-G) </w:t>
            </w:r>
          </w:p>
        </w:tc>
        <w:tc>
          <w:tcPr>
            <w:tcW w:w="1531" w:type="dxa"/>
            <w:tcBorders>
              <w:top w:val="single" w:sz="4" w:space="0" w:color="auto"/>
              <w:left w:val="single" w:sz="4" w:space="0" w:color="auto"/>
              <w:bottom w:val="single" w:sz="4" w:space="0" w:color="auto"/>
              <w:right w:val="single" w:sz="4" w:space="0" w:color="auto"/>
            </w:tcBorders>
            <w:vAlign w:val="center"/>
          </w:tcPr>
          <w:p w14:paraId="43B78998"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6526C"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350102"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624D" w14:textId="77777777" w:rsidR="00A801CC" w:rsidRPr="00840CFD" w:rsidRDefault="00C8650C" w:rsidP="00BC6BDB">
            <w:pPr>
              <w:keepNext/>
              <w:snapToGrid w:val="0"/>
              <w:spacing w:after="0"/>
              <w:jc w:val="both"/>
              <w:rPr>
                <w:rStyle w:val="ae"/>
                <w:rFonts w:ascii="Arial" w:hAnsi="Arial" w:cs="Arial"/>
                <w:sz w:val="18"/>
                <w:szCs w:val="18"/>
              </w:rPr>
            </w:pPr>
            <w:hyperlink r:id="rId122"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7EBDCC6"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E813F43" w14:textId="51A53695" w:rsidR="00A801CC" w:rsidRPr="00840CFD" w:rsidRDefault="00A801CC" w:rsidP="00BC6BDB">
            <w:pPr>
              <w:pStyle w:val="TAL"/>
              <w:snapToGrid w:val="0"/>
              <w:jc w:val="both"/>
              <w:rPr>
                <w:rFonts w:cs="Arial"/>
                <w:szCs w:val="18"/>
              </w:rPr>
            </w:pPr>
            <w:r w:rsidRPr="00C665A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4FB67"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DC_2A_n260(A-G)_UL_2A_n260A </w:t>
            </w:r>
          </w:p>
          <w:p w14:paraId="200D873F"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801CC" w:rsidRPr="000549BB" w14:paraId="390713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16CD4"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DC_2A_n260(A-2G)</w:t>
            </w:r>
          </w:p>
        </w:tc>
        <w:tc>
          <w:tcPr>
            <w:tcW w:w="1531" w:type="dxa"/>
            <w:tcBorders>
              <w:top w:val="single" w:sz="4" w:space="0" w:color="auto"/>
              <w:left w:val="single" w:sz="4" w:space="0" w:color="auto"/>
              <w:bottom w:val="single" w:sz="4" w:space="0" w:color="auto"/>
              <w:right w:val="single" w:sz="4" w:space="0" w:color="auto"/>
            </w:tcBorders>
            <w:vAlign w:val="center"/>
          </w:tcPr>
          <w:p w14:paraId="4668CD7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E4C6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E50764"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98594" w14:textId="77777777" w:rsidR="00A801CC" w:rsidRPr="00840CFD" w:rsidRDefault="00C8650C" w:rsidP="00BC6BDB">
            <w:pPr>
              <w:keepNext/>
              <w:snapToGrid w:val="0"/>
              <w:spacing w:after="0"/>
              <w:jc w:val="both"/>
              <w:rPr>
                <w:rStyle w:val="ae"/>
                <w:rFonts w:ascii="Arial" w:hAnsi="Arial" w:cs="Arial"/>
                <w:sz w:val="18"/>
                <w:szCs w:val="18"/>
              </w:rPr>
            </w:pPr>
            <w:hyperlink r:id="rId123"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A668183"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9837D71" w14:textId="4A2BD0C3" w:rsidR="00A801CC" w:rsidRPr="00840CFD" w:rsidRDefault="00A801CC" w:rsidP="00BC6BDB">
            <w:pPr>
              <w:pStyle w:val="TAL"/>
              <w:snapToGrid w:val="0"/>
              <w:jc w:val="both"/>
              <w:rPr>
                <w:rFonts w:cs="Arial"/>
                <w:szCs w:val="18"/>
              </w:rPr>
            </w:pPr>
            <w:r w:rsidRPr="00C665A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045D2"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DC_2A_n260(2G)_UL_2A_n260A</w:t>
            </w:r>
          </w:p>
          <w:p w14:paraId="72336719"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DC_2A_n260(A-G)_UL_2A_n260A</w:t>
            </w:r>
          </w:p>
        </w:tc>
      </w:tr>
      <w:tr w:rsidR="00A67257" w:rsidRPr="000549BB" w14:paraId="0BBE6C6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AB10"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5A26DD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D841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A120C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42606" w14:textId="77777777" w:rsidR="00A67257" w:rsidRPr="00840CFD" w:rsidRDefault="00C8650C" w:rsidP="00BC6BDB">
            <w:pPr>
              <w:keepNext/>
              <w:snapToGrid w:val="0"/>
              <w:spacing w:after="0"/>
              <w:jc w:val="both"/>
              <w:rPr>
                <w:rStyle w:val="ae"/>
                <w:rFonts w:ascii="Arial" w:hAnsi="Arial" w:cs="Arial"/>
                <w:sz w:val="18"/>
                <w:szCs w:val="18"/>
              </w:rPr>
            </w:pPr>
            <w:hyperlink r:id="rId1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FE38D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C9479F" w14:textId="0DF4B27E" w:rsidR="00A67257" w:rsidRPr="00840CFD" w:rsidRDefault="00BB1EC2" w:rsidP="00BC6BDB">
            <w:pPr>
              <w:pStyle w:val="TAL"/>
              <w:snapToGrid w:val="0"/>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CD55E9"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DC_2A_n260(A-G)_UL_2A_n260G </w:t>
            </w:r>
          </w:p>
          <w:p w14:paraId="2365997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67257" w:rsidRPr="000549BB" w14:paraId="427A36E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51D8BB"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DC_2A_n260(A-2G)</w:t>
            </w:r>
          </w:p>
        </w:tc>
        <w:tc>
          <w:tcPr>
            <w:tcW w:w="1531" w:type="dxa"/>
            <w:tcBorders>
              <w:top w:val="single" w:sz="4" w:space="0" w:color="auto"/>
              <w:left w:val="single" w:sz="4" w:space="0" w:color="auto"/>
              <w:bottom w:val="single" w:sz="4" w:space="0" w:color="auto"/>
              <w:right w:val="single" w:sz="4" w:space="0" w:color="auto"/>
            </w:tcBorders>
            <w:vAlign w:val="center"/>
          </w:tcPr>
          <w:p w14:paraId="15F4369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DEB1E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5B67C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8D8A5" w14:textId="77777777" w:rsidR="00A67257" w:rsidRPr="00840CFD" w:rsidRDefault="00C8650C" w:rsidP="00BC6BDB">
            <w:pPr>
              <w:keepNext/>
              <w:snapToGrid w:val="0"/>
              <w:spacing w:after="0"/>
              <w:jc w:val="both"/>
              <w:rPr>
                <w:rStyle w:val="ae"/>
                <w:rFonts w:ascii="Arial" w:hAnsi="Arial" w:cs="Arial"/>
                <w:sz w:val="18"/>
                <w:szCs w:val="18"/>
              </w:rPr>
            </w:pPr>
            <w:hyperlink r:id="rId1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F8BF0F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7B7A0" w14:textId="7F704397" w:rsidR="00A67257" w:rsidRPr="00840CFD" w:rsidRDefault="00BB1EC2" w:rsidP="00BC6BDB">
            <w:pPr>
              <w:pStyle w:val="TAL"/>
              <w:snapToGrid w:val="0"/>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3C600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DC_2A_n260(2G)_UL_2A_n260G</w:t>
            </w:r>
          </w:p>
          <w:p w14:paraId="463D8DEA"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DC_2A_n260(A-G)_UL_2A_n260G</w:t>
            </w:r>
          </w:p>
        </w:tc>
      </w:tr>
      <w:tr w:rsidR="00BB1EC2" w:rsidRPr="000549BB" w14:paraId="5D8D496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82CA7"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9F5F77C"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40A58"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AD9195"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6E322" w14:textId="77777777" w:rsidR="00BB1EC2" w:rsidRPr="00840CFD" w:rsidRDefault="00C8650C" w:rsidP="00BC6BDB">
            <w:pPr>
              <w:keepNext/>
              <w:snapToGrid w:val="0"/>
              <w:spacing w:after="0"/>
              <w:jc w:val="both"/>
              <w:rPr>
                <w:rStyle w:val="ae"/>
                <w:rFonts w:ascii="Arial" w:hAnsi="Arial" w:cs="Arial"/>
                <w:sz w:val="18"/>
                <w:szCs w:val="18"/>
              </w:rPr>
            </w:pPr>
            <w:hyperlink r:id="rId126"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347FAC"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12A7AD" w14:textId="10DE046D" w:rsidR="00BB1EC2" w:rsidRPr="00840CFD" w:rsidRDefault="00BB1EC2" w:rsidP="00BC6BDB">
            <w:pPr>
              <w:pStyle w:val="TAL"/>
              <w:snapToGrid w:val="0"/>
              <w:jc w:val="both"/>
              <w:rPr>
                <w:rFonts w:cs="Arial"/>
                <w:szCs w:val="18"/>
              </w:rPr>
            </w:pPr>
            <w:r w:rsidRPr="00DC4AA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B7688C"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DC_2A_n260(A-H)_UL_2A_n260A </w:t>
            </w:r>
          </w:p>
          <w:p w14:paraId="7B328E62"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BB1EC2" w:rsidRPr="000549BB" w14:paraId="06A3F31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45BB61"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5E322C3D"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D7FC3F"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F4DFCC"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A3F99" w14:textId="77777777" w:rsidR="00BB1EC2" w:rsidRPr="00840CFD" w:rsidRDefault="00C8650C" w:rsidP="00BC6BDB">
            <w:pPr>
              <w:keepNext/>
              <w:snapToGrid w:val="0"/>
              <w:spacing w:after="0"/>
              <w:jc w:val="both"/>
              <w:rPr>
                <w:rStyle w:val="ae"/>
                <w:rFonts w:ascii="Arial" w:hAnsi="Arial" w:cs="Arial"/>
                <w:sz w:val="18"/>
                <w:szCs w:val="18"/>
              </w:rPr>
            </w:pPr>
            <w:hyperlink r:id="rId127"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A683AE"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216A5C5" w14:textId="305C73C9" w:rsidR="00BB1EC2" w:rsidRPr="00840CFD" w:rsidRDefault="00BB1EC2" w:rsidP="00BC6BDB">
            <w:pPr>
              <w:pStyle w:val="TAL"/>
              <w:snapToGrid w:val="0"/>
              <w:jc w:val="both"/>
              <w:rPr>
                <w:rFonts w:cs="Arial"/>
                <w:szCs w:val="18"/>
              </w:rPr>
            </w:pPr>
            <w:r w:rsidRPr="00DC4AA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E23E34"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DC_2A_n260(2H)_UL_2A_n260A</w:t>
            </w:r>
          </w:p>
          <w:p w14:paraId="4778F6E1"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DC_2A_n260(A-H)_UL_2A_n260A</w:t>
            </w:r>
          </w:p>
        </w:tc>
      </w:tr>
      <w:tr w:rsidR="00BB1EC2" w:rsidRPr="000549BB" w14:paraId="6BAC21F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B1EC5C"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76C55CEF"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8B4306"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96FCF1"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2997F" w14:textId="77777777" w:rsidR="00BB1EC2" w:rsidRPr="00840CFD" w:rsidRDefault="00C8650C" w:rsidP="00BC6BDB">
            <w:pPr>
              <w:keepNext/>
              <w:snapToGrid w:val="0"/>
              <w:spacing w:after="0"/>
              <w:jc w:val="both"/>
              <w:rPr>
                <w:rStyle w:val="ae"/>
                <w:rFonts w:ascii="Arial" w:hAnsi="Arial" w:cs="Arial"/>
                <w:sz w:val="18"/>
                <w:szCs w:val="18"/>
              </w:rPr>
            </w:pPr>
            <w:hyperlink r:id="rId128"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775ED9"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57E9023" w14:textId="65D2A39C" w:rsidR="00BB1EC2" w:rsidRPr="00840CFD" w:rsidRDefault="00BB1EC2"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6C585F"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DC_2A_n260(A-H)_UL_2A_n260G </w:t>
            </w:r>
          </w:p>
          <w:p w14:paraId="0E86FD32"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BB1EC2" w:rsidRPr="000549BB" w14:paraId="728BF6B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08A93"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3AF114ED"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C94AD"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A07CC0"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EABA9" w14:textId="77777777" w:rsidR="00BB1EC2" w:rsidRPr="00840CFD" w:rsidRDefault="00C8650C" w:rsidP="00BC6BDB">
            <w:pPr>
              <w:keepNext/>
              <w:snapToGrid w:val="0"/>
              <w:spacing w:after="0"/>
              <w:jc w:val="both"/>
              <w:rPr>
                <w:rStyle w:val="ae"/>
                <w:rFonts w:ascii="Arial" w:hAnsi="Arial" w:cs="Arial"/>
                <w:sz w:val="18"/>
                <w:szCs w:val="18"/>
              </w:rPr>
            </w:pPr>
            <w:hyperlink r:id="rId129"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6C7166"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D472B53" w14:textId="5CDB7D59" w:rsidR="00BB1EC2" w:rsidRPr="00840CFD" w:rsidRDefault="00BB1EC2"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55DDC0"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DC_2A_n260(2H)_UL_2A_n260G</w:t>
            </w:r>
          </w:p>
          <w:p w14:paraId="4F28FD58"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DC_2A_n260(A-H)_UL_2A_n260G</w:t>
            </w:r>
          </w:p>
        </w:tc>
      </w:tr>
      <w:tr w:rsidR="00BB1EC2" w:rsidRPr="000549BB" w14:paraId="45A3EB9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843A25"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31B786DE"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DBC00"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E24588"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26412" w14:textId="77777777" w:rsidR="00BB1EC2" w:rsidRPr="00840CFD" w:rsidRDefault="00C8650C" w:rsidP="00BC6BDB">
            <w:pPr>
              <w:keepNext/>
              <w:snapToGrid w:val="0"/>
              <w:spacing w:after="0"/>
              <w:jc w:val="both"/>
              <w:rPr>
                <w:rStyle w:val="ae"/>
                <w:rFonts w:ascii="Arial" w:hAnsi="Arial" w:cs="Arial"/>
                <w:sz w:val="18"/>
                <w:szCs w:val="18"/>
              </w:rPr>
            </w:pPr>
            <w:hyperlink r:id="rId130"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15F56F"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4757692" w14:textId="6B64ABD3" w:rsidR="00BB1EC2" w:rsidRPr="00840CFD" w:rsidRDefault="00BB1EC2"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29150"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DC_2A_n260(A-H)_UL_2A_n260H </w:t>
            </w:r>
          </w:p>
          <w:p w14:paraId="2F9D6E79"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BB1EC2" w:rsidRPr="000549BB" w14:paraId="2926A9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915B84"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2F70AD1F"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AE53C2"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CFF69F"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EDA1" w14:textId="77777777" w:rsidR="00BB1EC2" w:rsidRPr="00840CFD" w:rsidRDefault="00C8650C" w:rsidP="00BC6BDB">
            <w:pPr>
              <w:keepNext/>
              <w:snapToGrid w:val="0"/>
              <w:spacing w:after="0"/>
              <w:jc w:val="both"/>
              <w:rPr>
                <w:rStyle w:val="ae"/>
                <w:rFonts w:ascii="Arial" w:hAnsi="Arial" w:cs="Arial"/>
                <w:sz w:val="18"/>
                <w:szCs w:val="18"/>
              </w:rPr>
            </w:pPr>
            <w:hyperlink r:id="rId131"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8D1858"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3EBE685" w14:textId="1020BE75" w:rsidR="00BB1EC2" w:rsidRPr="00840CFD" w:rsidRDefault="00BB1EC2"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F77493"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DC_2A_n260(2H)_UL_2A_n260H</w:t>
            </w:r>
          </w:p>
          <w:p w14:paraId="0F4019B3"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DC_2A_n260(A-H)_UL_2A_n260H</w:t>
            </w:r>
          </w:p>
        </w:tc>
      </w:tr>
      <w:tr w:rsidR="00F83571" w:rsidRPr="000549BB" w14:paraId="1219B81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505CB4"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65014D2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FA340C"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ABB0DE"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CD58C" w14:textId="77777777" w:rsidR="00F83571" w:rsidRPr="00840CFD" w:rsidRDefault="00C8650C" w:rsidP="00BC6BDB">
            <w:pPr>
              <w:keepNext/>
              <w:snapToGrid w:val="0"/>
              <w:spacing w:after="0"/>
              <w:jc w:val="both"/>
              <w:rPr>
                <w:rStyle w:val="ae"/>
                <w:rFonts w:ascii="Arial" w:hAnsi="Arial" w:cs="Arial"/>
                <w:sz w:val="18"/>
                <w:szCs w:val="18"/>
              </w:rPr>
            </w:pPr>
            <w:hyperlink r:id="rId132"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89055E"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79FF01E" w14:textId="53374B45"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B8A3C"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DC_2A_n260P_UL_2A_n260A </w:t>
            </w:r>
          </w:p>
          <w:p w14:paraId="648309BE"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6471606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B7D35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4A33CF61"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7922E"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79FD5A9"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A443" w14:textId="77777777" w:rsidR="00F83571" w:rsidRPr="00840CFD" w:rsidRDefault="00C8650C" w:rsidP="00BC6BDB">
            <w:pPr>
              <w:keepNext/>
              <w:snapToGrid w:val="0"/>
              <w:spacing w:after="0"/>
              <w:jc w:val="both"/>
              <w:rPr>
                <w:rStyle w:val="ae"/>
                <w:rFonts w:ascii="Arial" w:hAnsi="Arial" w:cs="Arial"/>
                <w:sz w:val="18"/>
                <w:szCs w:val="18"/>
              </w:rPr>
            </w:pPr>
            <w:hyperlink r:id="rId133"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AE7F85"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A5F01B6" w14:textId="0B4F7BD3"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D16847"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DC_2A_n260Q_UL_2A_n260A </w:t>
            </w:r>
          </w:p>
          <w:p w14:paraId="119A385F"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6619FD8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C9C6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6959B3DF"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566DB8"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BC0169"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F039E" w14:textId="77777777" w:rsidR="00F83571" w:rsidRPr="00840CFD" w:rsidRDefault="00C8650C" w:rsidP="00BC6BDB">
            <w:pPr>
              <w:keepNext/>
              <w:snapToGrid w:val="0"/>
              <w:spacing w:after="0"/>
              <w:jc w:val="both"/>
              <w:rPr>
                <w:rStyle w:val="ae"/>
                <w:rFonts w:ascii="Arial" w:hAnsi="Arial" w:cs="Arial"/>
                <w:sz w:val="18"/>
                <w:szCs w:val="18"/>
              </w:rPr>
            </w:pPr>
            <w:hyperlink r:id="rId134"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8AA282"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C893476" w14:textId="034DF465"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AE678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DC_2A_n260Q_UL_2A_n260A</w:t>
            </w:r>
          </w:p>
          <w:p w14:paraId="0BC6D65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DC_2A_n260P_UL_2A_n260A</w:t>
            </w:r>
          </w:p>
        </w:tc>
      </w:tr>
      <w:tr w:rsidR="00F83571" w:rsidRPr="000549BB" w14:paraId="728691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02526"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023DD503"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217C08"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9FEB4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16E8F" w14:textId="77777777" w:rsidR="00F83571" w:rsidRPr="00840CFD" w:rsidRDefault="00C8650C" w:rsidP="00BC6BDB">
            <w:pPr>
              <w:keepNext/>
              <w:snapToGrid w:val="0"/>
              <w:spacing w:after="0"/>
              <w:jc w:val="both"/>
              <w:rPr>
                <w:rStyle w:val="ae"/>
                <w:rFonts w:ascii="Arial" w:hAnsi="Arial" w:cs="Arial"/>
                <w:sz w:val="18"/>
                <w:szCs w:val="18"/>
              </w:rPr>
            </w:pPr>
            <w:hyperlink r:id="rId135" w:history="1">
              <w:r w:rsidR="00F83571" w:rsidRPr="00840CFD">
                <w:rPr>
                  <w:rStyle w:val="ae"/>
                  <w:rFonts w:ascii="Arial" w:hAnsi="Arial" w:cs="Arial"/>
                  <w:sz w:val="18"/>
                  <w:szCs w:val="18"/>
                </w:rPr>
                <w:t>zheng.zhao@veri</w:t>
              </w:r>
              <w:r w:rsidR="00F83571"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B6282"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68EC0C3" w14:textId="60A576A5" w:rsidR="00F83571" w:rsidRPr="00840CFD" w:rsidRDefault="00F83571" w:rsidP="00BC6BDB">
            <w:pPr>
              <w:pStyle w:val="TAL"/>
              <w:snapToGrid w:val="0"/>
              <w:jc w:val="both"/>
              <w:rPr>
                <w:rFonts w:cs="Arial"/>
                <w:szCs w:val="18"/>
              </w:rPr>
            </w:pPr>
            <w:r w:rsidRPr="008F08A7">
              <w:rPr>
                <w:rFonts w:cs="Arial"/>
                <w:szCs w:val="18"/>
                <w:lang w:eastAsia="ja-JP"/>
              </w:rPr>
              <w:t>Complete</w:t>
            </w:r>
            <w:r w:rsidRPr="008F08A7">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5C0C6"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DC_2A_n260P_UL_2A_n260O </w:t>
            </w:r>
          </w:p>
          <w:p w14:paraId="2F412DC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DC_2A_n260A_UL_2A_n260A</w:t>
            </w:r>
          </w:p>
        </w:tc>
      </w:tr>
      <w:tr w:rsidR="00F83571" w:rsidRPr="000549BB" w14:paraId="2B1762F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D688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5EF03FA3"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C63152"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5F0036"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0743" w14:textId="77777777" w:rsidR="00F83571" w:rsidRPr="00840CFD" w:rsidRDefault="00C8650C" w:rsidP="00BC6BDB">
            <w:pPr>
              <w:keepNext/>
              <w:snapToGrid w:val="0"/>
              <w:spacing w:after="0"/>
              <w:jc w:val="both"/>
              <w:rPr>
                <w:rStyle w:val="ae"/>
                <w:rFonts w:ascii="Arial" w:hAnsi="Arial" w:cs="Arial"/>
                <w:sz w:val="18"/>
                <w:szCs w:val="18"/>
              </w:rPr>
            </w:pPr>
            <w:hyperlink r:id="rId136"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15B61B2"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9BFA0AA" w14:textId="46C57B60"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8359AC"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DC_2A_n260Q_UL_2A_n260O </w:t>
            </w:r>
          </w:p>
          <w:p w14:paraId="4513FE81"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7348C73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3BADB7"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7B840A1D"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84E310"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079F46"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61EB0" w14:textId="77777777" w:rsidR="00F83571" w:rsidRPr="00840CFD" w:rsidRDefault="00C8650C" w:rsidP="00BC6BDB">
            <w:pPr>
              <w:keepNext/>
              <w:snapToGrid w:val="0"/>
              <w:spacing w:after="0"/>
              <w:jc w:val="both"/>
              <w:rPr>
                <w:rStyle w:val="ae"/>
                <w:rFonts w:ascii="Arial" w:hAnsi="Arial" w:cs="Arial"/>
                <w:sz w:val="18"/>
                <w:szCs w:val="18"/>
              </w:rPr>
            </w:pPr>
            <w:hyperlink r:id="rId137"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843341"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3AF456A" w14:textId="211ADDC8"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06D6A4"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DC_2A_n260Q_UL_2A_n260O</w:t>
            </w:r>
          </w:p>
          <w:p w14:paraId="4F6510F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DC_2A_n260P_UL_2A_n260O</w:t>
            </w:r>
          </w:p>
        </w:tc>
      </w:tr>
      <w:tr w:rsidR="00F83571" w:rsidRPr="000549BB" w14:paraId="504791F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E9F7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2E09151D"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7BD4CD"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9F7918"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53F2C" w14:textId="77777777" w:rsidR="00F83571" w:rsidRPr="00840CFD" w:rsidRDefault="00C8650C" w:rsidP="00BC6BDB">
            <w:pPr>
              <w:keepNext/>
              <w:snapToGrid w:val="0"/>
              <w:spacing w:after="0"/>
              <w:jc w:val="both"/>
              <w:rPr>
                <w:rStyle w:val="ae"/>
                <w:rFonts w:ascii="Arial" w:hAnsi="Arial" w:cs="Arial"/>
                <w:sz w:val="18"/>
                <w:szCs w:val="18"/>
              </w:rPr>
            </w:pPr>
            <w:hyperlink r:id="rId138"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85505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E679317" w14:textId="1EBAF536"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9479"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DC_2A_n260P_UL_2A_n260P </w:t>
            </w:r>
          </w:p>
          <w:p w14:paraId="6A86CBD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3B1100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75871"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68C8CB3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296AA6"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ED68CE"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A5C1D" w14:textId="77777777" w:rsidR="00F83571" w:rsidRPr="00840CFD" w:rsidRDefault="00C8650C" w:rsidP="00BC6BDB">
            <w:pPr>
              <w:keepNext/>
              <w:snapToGrid w:val="0"/>
              <w:spacing w:after="0"/>
              <w:jc w:val="both"/>
              <w:rPr>
                <w:rStyle w:val="ae"/>
                <w:rFonts w:ascii="Arial" w:hAnsi="Arial" w:cs="Arial"/>
                <w:sz w:val="18"/>
                <w:szCs w:val="18"/>
              </w:rPr>
            </w:pPr>
            <w:hyperlink r:id="rId139"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0C7DA1"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13C7310" w14:textId="055DCAE6"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7041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DC_2A_n260Q_UL_2A_n260P </w:t>
            </w:r>
          </w:p>
          <w:p w14:paraId="59054ABC"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2B01F27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552DF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5CD1537E"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7CDEC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7BD94F"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C4AB8" w14:textId="77777777" w:rsidR="00F83571" w:rsidRPr="00840CFD" w:rsidRDefault="00C8650C" w:rsidP="00BC6BDB">
            <w:pPr>
              <w:keepNext/>
              <w:snapToGrid w:val="0"/>
              <w:spacing w:after="0"/>
              <w:jc w:val="both"/>
              <w:rPr>
                <w:rStyle w:val="ae"/>
                <w:rFonts w:ascii="Arial" w:hAnsi="Arial" w:cs="Arial"/>
                <w:sz w:val="18"/>
                <w:szCs w:val="18"/>
              </w:rPr>
            </w:pPr>
            <w:hyperlink r:id="rId140"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DB565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28BAB0F" w14:textId="7A3D8875"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E306D"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DC_2A_n260Q_UL_2A_n260P</w:t>
            </w:r>
          </w:p>
          <w:p w14:paraId="1E046E23"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DC_2A_n260P_UL_2A_n260P</w:t>
            </w:r>
          </w:p>
        </w:tc>
      </w:tr>
      <w:tr w:rsidR="00F83571" w:rsidRPr="000549BB" w14:paraId="2EFAE1B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BF56C3"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3B702BA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Q</w:t>
            </w:r>
            <w:r w:rsidRPr="00840CFD">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47F4C5"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860581"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DFAD6" w14:textId="77777777" w:rsidR="00F83571" w:rsidRPr="00840CFD" w:rsidRDefault="00C8650C" w:rsidP="00BC6BDB">
            <w:pPr>
              <w:keepNext/>
              <w:snapToGrid w:val="0"/>
              <w:spacing w:after="0"/>
              <w:jc w:val="both"/>
              <w:rPr>
                <w:rStyle w:val="ae"/>
                <w:rFonts w:ascii="Arial" w:hAnsi="Arial" w:cs="Arial"/>
                <w:sz w:val="18"/>
                <w:szCs w:val="18"/>
              </w:rPr>
            </w:pPr>
            <w:hyperlink r:id="rId141"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DC9678"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E85524F" w14:textId="25A8E578"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B37CF0"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DC_2A_n260P_UL_2A_n260P </w:t>
            </w:r>
          </w:p>
          <w:p w14:paraId="3FCCCDA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3047FCA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B276C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7E83CB2B"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161BC5"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3424D0"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2E02" w14:textId="77777777" w:rsidR="00F83571" w:rsidRPr="00840CFD" w:rsidRDefault="00C8650C" w:rsidP="00BC6BDB">
            <w:pPr>
              <w:keepNext/>
              <w:snapToGrid w:val="0"/>
              <w:spacing w:after="0"/>
              <w:jc w:val="both"/>
              <w:rPr>
                <w:rStyle w:val="ae"/>
                <w:rFonts w:ascii="Arial" w:hAnsi="Arial" w:cs="Arial"/>
                <w:sz w:val="18"/>
                <w:szCs w:val="18"/>
              </w:rPr>
            </w:pPr>
            <w:hyperlink r:id="rId142"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72D287"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D0349AE" w14:textId="5B77F4E6"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E5A60"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DC_2A_n260Q_UL_2A_n260Q </w:t>
            </w:r>
          </w:p>
          <w:p w14:paraId="674DD742"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352E1C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39DC7"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09B8CDB6"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8809C"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2A8AB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17C5" w14:textId="77777777" w:rsidR="00F83571" w:rsidRPr="00840CFD" w:rsidRDefault="00C8650C" w:rsidP="00BC6BDB">
            <w:pPr>
              <w:keepNext/>
              <w:snapToGrid w:val="0"/>
              <w:spacing w:after="0"/>
              <w:jc w:val="both"/>
              <w:rPr>
                <w:rStyle w:val="ae"/>
                <w:rFonts w:ascii="Arial" w:hAnsi="Arial" w:cs="Arial"/>
                <w:sz w:val="18"/>
                <w:szCs w:val="18"/>
              </w:rPr>
            </w:pPr>
            <w:hyperlink r:id="rId143"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54CE7C"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48256DF" w14:textId="23FB0043"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4B6B1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DC_2A_n260Q_UL_2A_n260Q</w:t>
            </w:r>
          </w:p>
          <w:p w14:paraId="43587FDD"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DC_2A_n260P_UL_2A_n260P</w:t>
            </w:r>
          </w:p>
        </w:tc>
      </w:tr>
      <w:tr w:rsidR="004A273F" w:rsidRPr="000549BB" w14:paraId="291AB87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0FC99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09B528B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7577D"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13FE93"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A0EA9" w14:textId="77777777" w:rsidR="004A273F" w:rsidRPr="00840CFD" w:rsidRDefault="00C8650C" w:rsidP="00BC6BDB">
            <w:pPr>
              <w:keepNext/>
              <w:snapToGrid w:val="0"/>
              <w:spacing w:after="0"/>
              <w:jc w:val="both"/>
              <w:rPr>
                <w:rStyle w:val="ae"/>
                <w:rFonts w:ascii="Arial" w:hAnsi="Arial" w:cs="Arial"/>
                <w:sz w:val="18"/>
                <w:szCs w:val="18"/>
              </w:rPr>
            </w:pPr>
            <w:hyperlink r:id="rId144"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B1719E"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9607691" w14:textId="6F45C29C" w:rsidR="004A273F" w:rsidRPr="00840CFD" w:rsidRDefault="004A273F"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B16D0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DC_2A_n260(2A-O)_UL_2A_n260A </w:t>
            </w:r>
          </w:p>
          <w:p w14:paraId="75B12D1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22AB36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4B961"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78E87E86"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4AD50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B779"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A8ACD" w14:textId="77777777" w:rsidR="004A273F" w:rsidRPr="00840CFD" w:rsidRDefault="00C8650C" w:rsidP="00BC6BDB">
            <w:pPr>
              <w:keepNext/>
              <w:snapToGrid w:val="0"/>
              <w:spacing w:after="0"/>
              <w:jc w:val="both"/>
              <w:rPr>
                <w:rStyle w:val="ae"/>
                <w:rFonts w:ascii="Arial" w:hAnsi="Arial" w:cs="Arial"/>
                <w:sz w:val="18"/>
                <w:szCs w:val="18"/>
              </w:rPr>
            </w:pPr>
            <w:hyperlink r:id="rId145"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4BBF67"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CFA9F99" w14:textId="6247C452"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C96781"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DC_2A_n260(2A-P)_UL_2A_n260A </w:t>
            </w:r>
          </w:p>
          <w:p w14:paraId="2A949F2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57F5CA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5B513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5347BAE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AA097"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B4F84D1"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71619" w14:textId="77777777" w:rsidR="004A273F" w:rsidRPr="00840CFD" w:rsidRDefault="00C8650C" w:rsidP="00BC6BDB">
            <w:pPr>
              <w:keepNext/>
              <w:snapToGrid w:val="0"/>
              <w:spacing w:after="0"/>
              <w:jc w:val="both"/>
              <w:rPr>
                <w:rStyle w:val="ae"/>
                <w:rFonts w:ascii="Arial" w:hAnsi="Arial" w:cs="Arial"/>
                <w:sz w:val="18"/>
                <w:szCs w:val="18"/>
              </w:rPr>
            </w:pPr>
            <w:hyperlink r:id="rId146"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7BB90"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8B34E2A" w14:textId="76435C1F"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CA8CB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DC_2A_n260(A-O-P)_UL_2A_n260A</w:t>
            </w:r>
          </w:p>
          <w:p w14:paraId="7284C15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DC_2A_n260(2A-P)_UL_2A_n260A</w:t>
            </w:r>
          </w:p>
          <w:p w14:paraId="69FADCC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DC_2A_n260(2A-O)_UL_2A_n260A</w:t>
            </w:r>
          </w:p>
        </w:tc>
      </w:tr>
      <w:tr w:rsidR="004A273F" w:rsidRPr="000549BB" w14:paraId="5750ABE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6F90D3"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5213B229"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A6C1FC"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6CBA64"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739A3" w14:textId="77777777" w:rsidR="004A273F" w:rsidRPr="00840CFD" w:rsidRDefault="00C8650C" w:rsidP="00BC6BDB">
            <w:pPr>
              <w:keepNext/>
              <w:snapToGrid w:val="0"/>
              <w:spacing w:after="0"/>
              <w:jc w:val="both"/>
              <w:rPr>
                <w:rStyle w:val="ae"/>
                <w:rFonts w:ascii="Arial" w:hAnsi="Arial" w:cs="Arial"/>
                <w:sz w:val="18"/>
                <w:szCs w:val="18"/>
              </w:rPr>
            </w:pPr>
            <w:hyperlink r:id="rId147"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AAFB9A"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D833788" w14:textId="11320567" w:rsidR="004A273F" w:rsidRPr="00840CFD" w:rsidRDefault="004A273F"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64E8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DC_2A_n260(2A-O)_UL_2A_n260O </w:t>
            </w:r>
          </w:p>
          <w:p w14:paraId="3D2F36A8"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6B7945E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0048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91A84B0"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611F0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EFB671"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6ECA9" w14:textId="77777777" w:rsidR="004A273F" w:rsidRPr="00840CFD" w:rsidRDefault="00C8650C" w:rsidP="00BC6BDB">
            <w:pPr>
              <w:keepNext/>
              <w:snapToGrid w:val="0"/>
              <w:spacing w:after="0"/>
              <w:jc w:val="both"/>
              <w:rPr>
                <w:rStyle w:val="ae"/>
                <w:rFonts w:ascii="Arial" w:hAnsi="Arial" w:cs="Arial"/>
                <w:sz w:val="18"/>
                <w:szCs w:val="18"/>
              </w:rPr>
            </w:pPr>
            <w:hyperlink r:id="rId148"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21E08B"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CB00379" w14:textId="470608E0"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1FDAB"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DC_2A_n260(2A-P)_UL_2A_n260O </w:t>
            </w:r>
          </w:p>
          <w:p w14:paraId="40ED524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3EA199B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7AA068"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9687D56"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9D37FD"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79C664"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CD03C" w14:textId="77777777" w:rsidR="004A273F" w:rsidRPr="00840CFD" w:rsidRDefault="00C8650C" w:rsidP="00BC6BDB">
            <w:pPr>
              <w:keepNext/>
              <w:snapToGrid w:val="0"/>
              <w:spacing w:after="0"/>
              <w:jc w:val="both"/>
              <w:rPr>
                <w:rStyle w:val="ae"/>
                <w:rFonts w:ascii="Arial" w:hAnsi="Arial" w:cs="Arial"/>
                <w:sz w:val="18"/>
                <w:szCs w:val="18"/>
              </w:rPr>
            </w:pPr>
            <w:hyperlink r:id="rId149"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A8D4278"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83BEA09" w14:textId="4D8F45A7"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8E193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DC_2A_n260(A-O-P)_UL_2A_n260O</w:t>
            </w:r>
          </w:p>
          <w:p w14:paraId="5F6AF4F4"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DC_2A_n260(2A-P)_UL_2A_n260O</w:t>
            </w:r>
          </w:p>
          <w:p w14:paraId="25440C8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tc>
      </w:tr>
      <w:tr w:rsidR="004A273F" w:rsidRPr="000549BB" w14:paraId="538199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92F94A"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97276BC"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P</w:t>
            </w:r>
            <w:r w:rsidRPr="00840CFD">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1BE8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36E550"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7DE3E" w14:textId="77777777" w:rsidR="004A273F" w:rsidRPr="00840CFD" w:rsidRDefault="00C8650C" w:rsidP="00BC6BDB">
            <w:pPr>
              <w:keepNext/>
              <w:snapToGrid w:val="0"/>
              <w:spacing w:after="0"/>
              <w:jc w:val="both"/>
              <w:rPr>
                <w:rStyle w:val="ae"/>
                <w:rFonts w:ascii="Arial" w:hAnsi="Arial" w:cs="Arial"/>
                <w:sz w:val="18"/>
                <w:szCs w:val="18"/>
              </w:rPr>
            </w:pPr>
            <w:hyperlink r:id="rId150"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9E5C27F"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E635109" w14:textId="0C6FEE10" w:rsidR="004A273F" w:rsidRPr="00840CFD" w:rsidRDefault="004A273F"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8AA61"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p w14:paraId="4A1CF22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DC_2A_n260(3A)_UL_2A_n260O </w:t>
            </w:r>
          </w:p>
        </w:tc>
      </w:tr>
      <w:tr w:rsidR="004A273F" w:rsidRPr="000549BB" w14:paraId="2114A17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F93EE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DF00368"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BF898C"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0C6E64"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C473" w14:textId="77777777" w:rsidR="004A273F" w:rsidRPr="00840CFD" w:rsidRDefault="00C8650C" w:rsidP="00BC6BDB">
            <w:pPr>
              <w:keepNext/>
              <w:snapToGrid w:val="0"/>
              <w:spacing w:after="0"/>
              <w:jc w:val="both"/>
              <w:rPr>
                <w:rStyle w:val="ae"/>
                <w:rFonts w:ascii="Arial" w:hAnsi="Arial" w:cs="Arial"/>
                <w:sz w:val="18"/>
                <w:szCs w:val="18"/>
              </w:rPr>
            </w:pPr>
            <w:hyperlink r:id="rId151"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BC44C9E"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4BBFEE5" w14:textId="3D0C9FD9"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2E8B8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DC_2A_n260(2A-P)_UL_2A_n260P </w:t>
            </w:r>
          </w:p>
          <w:p w14:paraId="53ACA3C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69A6B6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2988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0229ED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34FE4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C48B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09D7" w14:textId="77777777" w:rsidR="004A273F" w:rsidRPr="00840CFD" w:rsidRDefault="00C8650C" w:rsidP="00BC6BDB">
            <w:pPr>
              <w:keepNext/>
              <w:snapToGrid w:val="0"/>
              <w:spacing w:after="0"/>
              <w:jc w:val="both"/>
              <w:rPr>
                <w:rStyle w:val="ae"/>
                <w:rFonts w:ascii="Arial" w:hAnsi="Arial" w:cs="Arial"/>
                <w:sz w:val="18"/>
                <w:szCs w:val="18"/>
              </w:rPr>
            </w:pPr>
            <w:hyperlink r:id="rId152"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DC5EE3"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63105F3" w14:textId="285D1EFA"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E332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DC_2A_n260(A-O-P)_UL_2A_n260P</w:t>
            </w:r>
          </w:p>
          <w:p w14:paraId="08BD9DB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DC_2A_n260(2A-P)_UL_2A_n260P</w:t>
            </w:r>
          </w:p>
          <w:p w14:paraId="6D58259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tc>
      </w:tr>
      <w:tr w:rsidR="004A273F" w:rsidRPr="000549BB" w14:paraId="119BFB1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3F93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DC_2A_n260(4A-O) </w:t>
            </w:r>
          </w:p>
        </w:tc>
        <w:tc>
          <w:tcPr>
            <w:tcW w:w="1531" w:type="dxa"/>
            <w:tcBorders>
              <w:top w:val="single" w:sz="4" w:space="0" w:color="auto"/>
              <w:left w:val="single" w:sz="4" w:space="0" w:color="auto"/>
              <w:bottom w:val="single" w:sz="4" w:space="0" w:color="auto"/>
              <w:right w:val="single" w:sz="4" w:space="0" w:color="auto"/>
            </w:tcBorders>
            <w:vAlign w:val="center"/>
          </w:tcPr>
          <w:p w14:paraId="026D3723"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E8E001"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E6593D"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A3F97" w14:textId="77777777" w:rsidR="004A273F" w:rsidRPr="00840CFD" w:rsidRDefault="00C8650C" w:rsidP="00BC6BDB">
            <w:pPr>
              <w:keepNext/>
              <w:snapToGrid w:val="0"/>
              <w:spacing w:after="0"/>
              <w:jc w:val="both"/>
              <w:rPr>
                <w:rStyle w:val="ae"/>
                <w:rFonts w:ascii="Arial" w:hAnsi="Arial" w:cs="Arial"/>
                <w:sz w:val="18"/>
                <w:szCs w:val="18"/>
              </w:rPr>
            </w:pPr>
            <w:hyperlink r:id="rId153"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8667A2B"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E699631" w14:textId="177A19D1"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B3B61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DC_2A_n260(3A-O)_UL_2A_n260A </w:t>
            </w:r>
          </w:p>
          <w:p w14:paraId="005D2D3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DC_2A_n260(4A)_UL_2A_n260A</w:t>
            </w:r>
          </w:p>
        </w:tc>
      </w:tr>
      <w:tr w:rsidR="004A273F" w:rsidRPr="000549BB" w14:paraId="57E58C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FD2523"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DC_2A_n260(3A-2O)</w:t>
            </w:r>
          </w:p>
        </w:tc>
        <w:tc>
          <w:tcPr>
            <w:tcW w:w="1531" w:type="dxa"/>
            <w:tcBorders>
              <w:top w:val="single" w:sz="4" w:space="0" w:color="auto"/>
              <w:left w:val="single" w:sz="4" w:space="0" w:color="auto"/>
              <w:bottom w:val="single" w:sz="4" w:space="0" w:color="auto"/>
              <w:right w:val="single" w:sz="4" w:space="0" w:color="auto"/>
            </w:tcBorders>
            <w:vAlign w:val="center"/>
          </w:tcPr>
          <w:p w14:paraId="358667E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C8061"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E5C7F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B6C1" w14:textId="77777777" w:rsidR="004A273F" w:rsidRPr="00840CFD" w:rsidRDefault="00C8650C" w:rsidP="00BC6BDB">
            <w:pPr>
              <w:keepNext/>
              <w:snapToGrid w:val="0"/>
              <w:spacing w:after="0"/>
              <w:jc w:val="both"/>
              <w:rPr>
                <w:rStyle w:val="ae"/>
                <w:rFonts w:ascii="Arial" w:hAnsi="Arial" w:cs="Arial"/>
                <w:sz w:val="18"/>
                <w:szCs w:val="18"/>
              </w:rPr>
            </w:pPr>
            <w:hyperlink r:id="rId154"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53ED8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ACC10CF" w14:textId="423D14DB"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ADBB0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DC_2A_n260(2A-2O)_UL_2A_n260A</w:t>
            </w:r>
          </w:p>
          <w:p w14:paraId="40ECCF9D"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DC_2A_n260(3A-O)_UL_2A_n260A</w:t>
            </w:r>
          </w:p>
        </w:tc>
      </w:tr>
      <w:tr w:rsidR="004A273F" w:rsidRPr="000549BB" w14:paraId="6C1B5D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1973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DC_2A_n260(4A-O) </w:t>
            </w:r>
          </w:p>
        </w:tc>
        <w:tc>
          <w:tcPr>
            <w:tcW w:w="1531" w:type="dxa"/>
            <w:tcBorders>
              <w:top w:val="single" w:sz="4" w:space="0" w:color="auto"/>
              <w:left w:val="single" w:sz="4" w:space="0" w:color="auto"/>
              <w:bottom w:val="single" w:sz="4" w:space="0" w:color="auto"/>
              <w:right w:val="single" w:sz="4" w:space="0" w:color="auto"/>
            </w:tcBorders>
            <w:vAlign w:val="center"/>
          </w:tcPr>
          <w:p w14:paraId="1B53D6E7"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682A4A"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B58F0"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B2FF" w14:textId="77777777" w:rsidR="004A273F" w:rsidRPr="00840CFD" w:rsidRDefault="00C8650C" w:rsidP="00BC6BDB">
            <w:pPr>
              <w:keepNext/>
              <w:snapToGrid w:val="0"/>
              <w:spacing w:after="0"/>
              <w:jc w:val="both"/>
              <w:rPr>
                <w:rStyle w:val="ae"/>
                <w:rFonts w:ascii="Arial" w:hAnsi="Arial" w:cs="Arial"/>
                <w:sz w:val="18"/>
                <w:szCs w:val="18"/>
              </w:rPr>
            </w:pPr>
            <w:hyperlink r:id="rId155"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282C93D"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E6EF284" w14:textId="3C55FCA9"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A852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DC_2A_n260(3A-O)_UL_2A_n260O </w:t>
            </w:r>
          </w:p>
          <w:p w14:paraId="48B1E7ED"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DC_2A_n260(4A)_UL_2A_n260A</w:t>
            </w:r>
          </w:p>
        </w:tc>
      </w:tr>
      <w:tr w:rsidR="004A273F" w:rsidRPr="000549BB" w14:paraId="35FE66D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F1AC84"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DC_2A_n260(3A-2O)</w:t>
            </w:r>
          </w:p>
        </w:tc>
        <w:tc>
          <w:tcPr>
            <w:tcW w:w="1531" w:type="dxa"/>
            <w:tcBorders>
              <w:top w:val="single" w:sz="4" w:space="0" w:color="auto"/>
              <w:left w:val="single" w:sz="4" w:space="0" w:color="auto"/>
              <w:bottom w:val="single" w:sz="4" w:space="0" w:color="auto"/>
              <w:right w:val="single" w:sz="4" w:space="0" w:color="auto"/>
            </w:tcBorders>
            <w:vAlign w:val="center"/>
          </w:tcPr>
          <w:p w14:paraId="02743CA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481136"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C91B17"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0FCFF" w14:textId="77777777" w:rsidR="004A273F" w:rsidRPr="00840CFD" w:rsidRDefault="00C8650C" w:rsidP="00BC6BDB">
            <w:pPr>
              <w:keepNext/>
              <w:snapToGrid w:val="0"/>
              <w:spacing w:after="0"/>
              <w:jc w:val="both"/>
              <w:rPr>
                <w:rStyle w:val="ae"/>
                <w:rFonts w:ascii="Arial" w:hAnsi="Arial" w:cs="Arial"/>
                <w:sz w:val="18"/>
                <w:szCs w:val="18"/>
              </w:rPr>
            </w:pPr>
            <w:hyperlink r:id="rId156" w:history="1">
              <w:r w:rsidR="004A273F" w:rsidRPr="00840CFD">
                <w:rPr>
                  <w:rStyle w:val="ae"/>
                  <w:rFonts w:ascii="Arial" w:hAnsi="Arial" w:cs="Arial"/>
                  <w:sz w:val="18"/>
                  <w:szCs w:val="18"/>
                </w:rPr>
                <w:t>zheng.zhao@veri</w:t>
              </w:r>
              <w:r w:rsidR="004A273F"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96B2F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D5C1F31" w14:textId="49CAB6D6" w:rsidR="004A273F" w:rsidRPr="00840CFD" w:rsidRDefault="004A273F" w:rsidP="00BC6BDB">
            <w:pPr>
              <w:pStyle w:val="TAL"/>
              <w:snapToGrid w:val="0"/>
              <w:jc w:val="both"/>
              <w:rPr>
                <w:rFonts w:cs="Arial"/>
                <w:szCs w:val="18"/>
              </w:rPr>
            </w:pPr>
            <w:r w:rsidRPr="00833C13">
              <w:rPr>
                <w:rFonts w:cs="Arial"/>
                <w:szCs w:val="18"/>
                <w:lang w:eastAsia="ja-JP"/>
              </w:rPr>
              <w:t>Complete</w:t>
            </w:r>
            <w:r w:rsidRPr="00833C13">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591D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DC_2A_n260(2A-2O)_UL_2A_n260O</w:t>
            </w:r>
          </w:p>
          <w:p w14:paraId="065996E4"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DC_2A_n260(3A-O)_UL_2A_n260O</w:t>
            </w:r>
          </w:p>
        </w:tc>
      </w:tr>
      <w:tr w:rsidR="00D15F30" w:rsidRPr="000549BB" w14:paraId="314C908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BD3BC5"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lastRenderedPageBreak/>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25AAEEB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9425DD"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7D6B26"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5ECD" w14:textId="77777777" w:rsidR="00D15F30" w:rsidRPr="00840CFD" w:rsidRDefault="00C8650C" w:rsidP="00BC6BDB">
            <w:pPr>
              <w:keepNext/>
              <w:snapToGrid w:val="0"/>
              <w:spacing w:after="0"/>
              <w:jc w:val="both"/>
              <w:rPr>
                <w:rFonts w:ascii="Arial" w:hAnsi="Arial" w:cs="Arial"/>
                <w:sz w:val="18"/>
                <w:szCs w:val="18"/>
              </w:rPr>
            </w:pPr>
            <w:hyperlink r:id="rId157"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35E20D"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02DBEB3" w14:textId="00D5089C" w:rsidR="00D15F30"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F9B8CA"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5832D61A"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DC_2A_n260H_UL_2A_n260A</w:t>
            </w:r>
          </w:p>
        </w:tc>
      </w:tr>
      <w:tr w:rsidR="00D15F30" w:rsidRPr="000549BB" w14:paraId="0000FE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51E9F4"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1E891E18"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543A2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472C20"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B88C" w14:textId="77777777" w:rsidR="00D15F30" w:rsidRPr="00840CFD" w:rsidRDefault="00C8650C" w:rsidP="00BC6BDB">
            <w:pPr>
              <w:keepNext/>
              <w:snapToGrid w:val="0"/>
              <w:spacing w:after="0"/>
              <w:jc w:val="both"/>
              <w:rPr>
                <w:rFonts w:ascii="Arial" w:hAnsi="Arial" w:cs="Arial"/>
                <w:sz w:val="18"/>
                <w:szCs w:val="18"/>
              </w:rPr>
            </w:pPr>
            <w:hyperlink r:id="rId158"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D87C24"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01F7481" w14:textId="07B80C7C" w:rsidR="00D15F30"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C5436B"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47B82F72"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DC_2A_n260H_UL_2A_n260G</w:t>
            </w:r>
          </w:p>
        </w:tc>
      </w:tr>
      <w:tr w:rsidR="00D15F30" w:rsidRPr="000549BB" w14:paraId="312A3F1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308FC0"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7F07A060"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A07297"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590477"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1B81" w14:textId="77777777" w:rsidR="00D15F30" w:rsidRPr="00840CFD" w:rsidRDefault="00C8650C" w:rsidP="00BC6BDB">
            <w:pPr>
              <w:keepNext/>
              <w:snapToGrid w:val="0"/>
              <w:spacing w:after="0"/>
              <w:jc w:val="both"/>
              <w:rPr>
                <w:rFonts w:ascii="Arial" w:hAnsi="Arial" w:cs="Arial"/>
                <w:sz w:val="18"/>
                <w:szCs w:val="18"/>
              </w:rPr>
            </w:pPr>
            <w:hyperlink r:id="rId159"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E4E846"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7AF990C" w14:textId="3AC3B349" w:rsidR="00D15F30"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8F567A"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43F53620"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DC_2A_n260H_UL_2A_n260H</w:t>
            </w:r>
          </w:p>
        </w:tc>
      </w:tr>
      <w:tr w:rsidR="00A67257" w:rsidRPr="000549BB" w14:paraId="26609A3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C4456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DC_2A_n261(4A)</w:t>
            </w:r>
          </w:p>
        </w:tc>
        <w:tc>
          <w:tcPr>
            <w:tcW w:w="1531" w:type="dxa"/>
            <w:tcBorders>
              <w:top w:val="single" w:sz="4" w:space="0" w:color="auto"/>
              <w:left w:val="single" w:sz="4" w:space="0" w:color="auto"/>
              <w:bottom w:val="single" w:sz="4" w:space="0" w:color="auto"/>
              <w:right w:val="single" w:sz="4" w:space="0" w:color="auto"/>
            </w:tcBorders>
            <w:vAlign w:val="center"/>
          </w:tcPr>
          <w:p w14:paraId="50A762A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0592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E9787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EA59A" w14:textId="77777777" w:rsidR="00A67257" w:rsidRPr="00840CFD" w:rsidRDefault="00C8650C" w:rsidP="00BC6BDB">
            <w:pPr>
              <w:keepNext/>
              <w:snapToGrid w:val="0"/>
              <w:spacing w:after="0"/>
              <w:jc w:val="both"/>
              <w:rPr>
                <w:rStyle w:val="ae"/>
                <w:rFonts w:ascii="Arial" w:hAnsi="Arial" w:cs="Arial"/>
                <w:sz w:val="18"/>
                <w:szCs w:val="18"/>
              </w:rPr>
            </w:pPr>
            <w:hyperlink r:id="rId16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DE3C5E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2C41A1" w14:textId="00C1CC61" w:rsidR="00A67257"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DE89F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DC_2A_n261(3A)_UL_2A_n261A</w:t>
            </w:r>
          </w:p>
        </w:tc>
      </w:tr>
      <w:tr w:rsidR="00D15F30" w:rsidRPr="000549BB" w14:paraId="0FC3151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08C149"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61EC0C26"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AE698"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8D386C"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A73F4" w14:textId="77777777" w:rsidR="00D15F30" w:rsidRPr="00840CFD" w:rsidRDefault="00C8650C" w:rsidP="00BC6BDB">
            <w:pPr>
              <w:keepNext/>
              <w:snapToGrid w:val="0"/>
              <w:spacing w:after="0"/>
              <w:jc w:val="both"/>
              <w:rPr>
                <w:rStyle w:val="ae"/>
                <w:rFonts w:ascii="Arial" w:hAnsi="Arial" w:cs="Arial"/>
                <w:sz w:val="18"/>
                <w:szCs w:val="18"/>
              </w:rPr>
            </w:pPr>
            <w:hyperlink r:id="rId161"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FF46FB"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B53083D" w14:textId="25CA60BC" w:rsidR="00D15F30" w:rsidRPr="00840CFD" w:rsidRDefault="00D15F30" w:rsidP="00BC6BDB">
            <w:pPr>
              <w:pStyle w:val="TAL"/>
              <w:snapToGrid w:val="0"/>
              <w:jc w:val="both"/>
              <w:rPr>
                <w:rFonts w:cs="Arial"/>
                <w:szCs w:val="18"/>
              </w:rPr>
            </w:pPr>
            <w:r w:rsidRPr="00B50402">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6FEC24"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D15F30" w:rsidRPr="000549BB" w14:paraId="534D235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C0DE8"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4B7E6A3A"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E10F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9D5155"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60AEA" w14:textId="77777777" w:rsidR="00D15F30" w:rsidRPr="00840CFD" w:rsidRDefault="00C8650C" w:rsidP="00BC6BDB">
            <w:pPr>
              <w:keepNext/>
              <w:snapToGrid w:val="0"/>
              <w:spacing w:after="0"/>
              <w:jc w:val="both"/>
              <w:rPr>
                <w:rStyle w:val="ae"/>
                <w:rFonts w:ascii="Arial" w:hAnsi="Arial" w:cs="Arial"/>
                <w:sz w:val="18"/>
                <w:szCs w:val="18"/>
              </w:rPr>
            </w:pPr>
            <w:hyperlink r:id="rId162"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1D6F1B"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D3C05D9" w14:textId="5FEDC850" w:rsidR="00D15F30" w:rsidRPr="00840CFD" w:rsidRDefault="00D15F30" w:rsidP="00BC6BDB">
            <w:pPr>
              <w:pStyle w:val="TAL"/>
              <w:snapToGrid w:val="0"/>
              <w:jc w:val="both"/>
              <w:rPr>
                <w:rFonts w:cs="Arial"/>
                <w:szCs w:val="18"/>
              </w:rPr>
            </w:pPr>
            <w:r w:rsidRPr="00B50402">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B921A9"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2276183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519D5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430EF40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B51C1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0487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1329" w14:textId="77777777" w:rsidR="00A67257" w:rsidRPr="00840CFD" w:rsidRDefault="00C8650C" w:rsidP="00BC6BDB">
            <w:pPr>
              <w:keepNext/>
              <w:snapToGrid w:val="0"/>
              <w:spacing w:after="0"/>
              <w:jc w:val="both"/>
              <w:rPr>
                <w:rStyle w:val="ae"/>
                <w:rFonts w:ascii="Arial" w:hAnsi="Arial" w:cs="Arial"/>
                <w:sz w:val="18"/>
                <w:szCs w:val="18"/>
              </w:rPr>
            </w:pPr>
            <w:hyperlink r:id="rId16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63D9E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AB0367" w14:textId="402A9D5C" w:rsidR="00A67257"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AE5EC3"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D15F30" w:rsidRPr="000549BB" w14:paraId="3CB477C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8C94E2"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573868D5"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A9F3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A4FFA"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B0B9A" w14:textId="77777777" w:rsidR="00D15F30" w:rsidRPr="00840CFD" w:rsidRDefault="00C8650C" w:rsidP="00BC6BDB">
            <w:pPr>
              <w:keepNext/>
              <w:snapToGrid w:val="0"/>
              <w:spacing w:after="0"/>
              <w:jc w:val="both"/>
              <w:rPr>
                <w:rStyle w:val="ae"/>
                <w:rFonts w:ascii="Arial" w:hAnsi="Arial" w:cs="Arial"/>
                <w:sz w:val="18"/>
                <w:szCs w:val="18"/>
              </w:rPr>
            </w:pPr>
            <w:hyperlink r:id="rId164"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B8EE5D"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89D09F9" w14:textId="3DE3B0FB" w:rsidR="00D15F30" w:rsidRPr="00840CFD" w:rsidRDefault="00D15F30" w:rsidP="00BC6BDB">
            <w:pPr>
              <w:pStyle w:val="TAL"/>
              <w:snapToGrid w:val="0"/>
              <w:jc w:val="both"/>
              <w:rPr>
                <w:rFonts w:cs="Arial"/>
                <w:szCs w:val="18"/>
              </w:rPr>
            </w:pPr>
            <w:r w:rsidRPr="001C43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8B64"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D15F30" w:rsidRPr="000549BB" w14:paraId="3D5955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4289E"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077723FF"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ACA503"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43207B"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1F7F5" w14:textId="77777777" w:rsidR="00D15F30" w:rsidRPr="00840CFD" w:rsidRDefault="00C8650C" w:rsidP="00BC6BDB">
            <w:pPr>
              <w:keepNext/>
              <w:snapToGrid w:val="0"/>
              <w:spacing w:after="0"/>
              <w:jc w:val="both"/>
              <w:rPr>
                <w:rStyle w:val="ae"/>
                <w:rFonts w:ascii="Arial" w:hAnsi="Arial" w:cs="Arial"/>
                <w:sz w:val="18"/>
                <w:szCs w:val="18"/>
              </w:rPr>
            </w:pPr>
            <w:hyperlink r:id="rId165"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9D25F54"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9FCD97" w14:textId="63096FDD" w:rsidR="00D15F30" w:rsidRPr="00840CFD" w:rsidRDefault="00D15F30" w:rsidP="00BC6BDB">
            <w:pPr>
              <w:pStyle w:val="TAL"/>
              <w:snapToGrid w:val="0"/>
              <w:jc w:val="both"/>
              <w:rPr>
                <w:rFonts w:cs="Arial"/>
                <w:szCs w:val="18"/>
              </w:rPr>
            </w:pPr>
            <w:r w:rsidRPr="001C43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9EFCEA"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D15F30" w:rsidRPr="000549BB" w14:paraId="5782F89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2F2E2F"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580B970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D5B67"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986E49"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BC7A1" w14:textId="77777777" w:rsidR="00D15F30" w:rsidRPr="00840CFD" w:rsidRDefault="00C8650C" w:rsidP="00BC6BDB">
            <w:pPr>
              <w:keepNext/>
              <w:snapToGrid w:val="0"/>
              <w:spacing w:after="0"/>
              <w:jc w:val="both"/>
              <w:rPr>
                <w:rStyle w:val="ae"/>
                <w:rFonts w:ascii="Arial" w:hAnsi="Arial" w:cs="Arial"/>
                <w:sz w:val="18"/>
                <w:szCs w:val="18"/>
              </w:rPr>
            </w:pPr>
            <w:hyperlink r:id="rId166"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B62E8D"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24A080" w14:textId="7C155396" w:rsidR="00D15F30" w:rsidRPr="00840CFD" w:rsidRDefault="00D15F30" w:rsidP="00BC6BDB">
            <w:pPr>
              <w:pStyle w:val="TAL"/>
              <w:snapToGrid w:val="0"/>
              <w:jc w:val="both"/>
              <w:rPr>
                <w:rFonts w:cs="Arial"/>
                <w:szCs w:val="18"/>
              </w:rPr>
            </w:pPr>
            <w:r w:rsidRPr="001C43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E4111"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tc>
      </w:tr>
      <w:tr w:rsidR="00BE257C" w:rsidRPr="000549BB" w14:paraId="060177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87F41A"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38AC6037"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F3DE7E"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AB70AC"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5BB6" w14:textId="77777777" w:rsidR="00BE257C" w:rsidRPr="00840CFD" w:rsidRDefault="00C8650C" w:rsidP="00BC6BDB">
            <w:pPr>
              <w:keepNext/>
              <w:snapToGrid w:val="0"/>
              <w:spacing w:after="0"/>
              <w:jc w:val="both"/>
              <w:rPr>
                <w:rStyle w:val="ae"/>
                <w:rFonts w:ascii="Arial" w:hAnsi="Arial" w:cs="Arial"/>
                <w:sz w:val="18"/>
                <w:szCs w:val="18"/>
              </w:rPr>
            </w:pPr>
            <w:hyperlink r:id="rId167"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E13E3F"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A1DA44B" w14:textId="5934ADAF"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34ADE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DC_2A_n261L_UL_2A_n261A</w:t>
            </w:r>
          </w:p>
        </w:tc>
      </w:tr>
      <w:tr w:rsidR="00BE257C" w:rsidRPr="000549BB" w14:paraId="44708B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BD6F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3B53AABC"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C9CDAF"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E47A48"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EF7A" w14:textId="77777777" w:rsidR="00BE257C" w:rsidRPr="00840CFD" w:rsidRDefault="00C8650C" w:rsidP="00BC6BDB">
            <w:pPr>
              <w:keepNext/>
              <w:snapToGrid w:val="0"/>
              <w:spacing w:after="0"/>
              <w:jc w:val="both"/>
              <w:rPr>
                <w:rStyle w:val="ae"/>
                <w:rFonts w:ascii="Arial" w:hAnsi="Arial" w:cs="Arial"/>
                <w:sz w:val="18"/>
                <w:szCs w:val="18"/>
              </w:rPr>
            </w:pPr>
            <w:hyperlink r:id="rId168"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276F48F"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890F89A" w14:textId="54F7E6B8"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9DFFF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DC_2A_n261L_UL_2A_n261I</w:t>
            </w:r>
          </w:p>
        </w:tc>
      </w:tr>
      <w:tr w:rsidR="00BE257C" w:rsidRPr="000549BB" w14:paraId="55A736A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F3938"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5932F0B5"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94804"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5C8963"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F5CD4" w14:textId="77777777" w:rsidR="00BE257C" w:rsidRPr="00840CFD" w:rsidRDefault="00C8650C" w:rsidP="00BC6BDB">
            <w:pPr>
              <w:keepNext/>
              <w:snapToGrid w:val="0"/>
              <w:spacing w:after="0"/>
              <w:jc w:val="both"/>
              <w:rPr>
                <w:rStyle w:val="ae"/>
                <w:rFonts w:ascii="Arial" w:hAnsi="Arial" w:cs="Arial"/>
                <w:sz w:val="18"/>
                <w:szCs w:val="18"/>
              </w:rPr>
            </w:pPr>
            <w:hyperlink r:id="rId169"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68FDE3"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FE0FB9B" w14:textId="455AFA02"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2132D0"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DC_2A_n261L_UL_2A_n261H</w:t>
            </w:r>
          </w:p>
        </w:tc>
      </w:tr>
      <w:tr w:rsidR="00BE257C" w:rsidRPr="000549BB" w14:paraId="60DB1C1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E9278C"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2D9EEF24"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490448"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360D95"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D549" w14:textId="77777777" w:rsidR="00BE257C" w:rsidRPr="00840CFD" w:rsidRDefault="00C8650C" w:rsidP="00BC6BDB">
            <w:pPr>
              <w:keepNext/>
              <w:snapToGrid w:val="0"/>
              <w:spacing w:after="0"/>
              <w:jc w:val="both"/>
              <w:rPr>
                <w:rStyle w:val="ae"/>
                <w:rFonts w:ascii="Arial" w:hAnsi="Arial" w:cs="Arial"/>
                <w:sz w:val="18"/>
                <w:szCs w:val="18"/>
              </w:rPr>
            </w:pPr>
            <w:hyperlink r:id="rId170"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0A284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BB85F66" w14:textId="4E35FE69"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08E98"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DC_2A_n261L_UL_2A_n261G</w:t>
            </w:r>
          </w:p>
        </w:tc>
      </w:tr>
      <w:tr w:rsidR="00BE257C" w:rsidRPr="000549BB" w14:paraId="4481D61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D13AAD"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05C4F204"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53DE5"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A46E1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DBA5" w14:textId="77777777" w:rsidR="00BE257C" w:rsidRPr="00840CFD" w:rsidRDefault="00C8650C" w:rsidP="00BC6BDB">
            <w:pPr>
              <w:keepNext/>
              <w:snapToGrid w:val="0"/>
              <w:spacing w:after="0"/>
              <w:jc w:val="both"/>
              <w:rPr>
                <w:rStyle w:val="ae"/>
                <w:rFonts w:ascii="Arial" w:hAnsi="Arial" w:cs="Arial"/>
                <w:sz w:val="18"/>
                <w:szCs w:val="18"/>
              </w:rPr>
            </w:pPr>
            <w:hyperlink r:id="rId171"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9740F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0A4905C" w14:textId="086DDA44" w:rsidR="00BE257C" w:rsidRPr="00840CFD" w:rsidRDefault="00BE257C" w:rsidP="00BC6BDB">
            <w:pPr>
              <w:pStyle w:val="TAL"/>
              <w:snapToGrid w:val="0"/>
              <w:jc w:val="both"/>
              <w:rPr>
                <w:rFonts w:cs="Arial"/>
                <w:szCs w:val="18"/>
              </w:rPr>
            </w:pPr>
            <w:r w:rsidRPr="00B25F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42F596" w14:textId="77777777" w:rsidR="00BE257C" w:rsidRPr="00840CFD" w:rsidRDefault="00BE257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p w14:paraId="17D43F0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BE257C" w:rsidRPr="000549BB" w14:paraId="0759FF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F0A32"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2A36F1D6"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E87822"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557E94"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5BF84" w14:textId="77777777" w:rsidR="00BE257C" w:rsidRPr="00840CFD" w:rsidRDefault="00C8650C" w:rsidP="00BC6BDB">
            <w:pPr>
              <w:keepNext/>
              <w:snapToGrid w:val="0"/>
              <w:spacing w:after="0"/>
              <w:jc w:val="both"/>
              <w:rPr>
                <w:rStyle w:val="ae"/>
                <w:rFonts w:ascii="Arial" w:hAnsi="Arial" w:cs="Arial"/>
                <w:sz w:val="18"/>
                <w:szCs w:val="18"/>
              </w:rPr>
            </w:pPr>
            <w:hyperlink r:id="rId172"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F11D4B"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BFDA721" w14:textId="795B0731" w:rsidR="00BE257C" w:rsidRPr="00840CFD" w:rsidRDefault="00BE257C" w:rsidP="00BC6BDB">
            <w:pPr>
              <w:pStyle w:val="TAL"/>
              <w:snapToGrid w:val="0"/>
              <w:jc w:val="both"/>
              <w:rPr>
                <w:rFonts w:cs="Arial"/>
                <w:szCs w:val="18"/>
              </w:rPr>
            </w:pPr>
            <w:r w:rsidRPr="00B25F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17182" w14:textId="77777777" w:rsidR="00BE257C" w:rsidRPr="00840CFD" w:rsidRDefault="00BE257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p w14:paraId="7B6C5DDE"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BE257C" w:rsidRPr="000549BB" w14:paraId="5BC3FA0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9BEF7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533FA251"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42ECB2"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7F3863"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11FE" w14:textId="77777777" w:rsidR="00BE257C" w:rsidRPr="00840CFD" w:rsidRDefault="00C8650C" w:rsidP="00BC6BDB">
            <w:pPr>
              <w:keepNext/>
              <w:snapToGrid w:val="0"/>
              <w:spacing w:after="0"/>
              <w:jc w:val="both"/>
              <w:rPr>
                <w:rStyle w:val="ae"/>
                <w:rFonts w:ascii="Arial" w:hAnsi="Arial" w:cs="Arial"/>
                <w:sz w:val="18"/>
                <w:szCs w:val="18"/>
              </w:rPr>
            </w:pPr>
            <w:hyperlink r:id="rId173"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2F629EB"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8B304BF" w14:textId="342FCE40" w:rsidR="00BE257C" w:rsidRPr="00840CFD" w:rsidRDefault="00BE257C" w:rsidP="00BC6BDB">
            <w:pPr>
              <w:pStyle w:val="TAL"/>
              <w:snapToGrid w:val="0"/>
              <w:jc w:val="both"/>
              <w:rPr>
                <w:rFonts w:cs="Arial"/>
                <w:szCs w:val="18"/>
              </w:rPr>
            </w:pPr>
            <w:r w:rsidRPr="00B25F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9EE34"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 DC_2A_n261H_UL_2A_n261G</w:t>
            </w:r>
          </w:p>
        </w:tc>
      </w:tr>
      <w:tr w:rsidR="00BE257C" w:rsidRPr="000549BB" w14:paraId="6E062B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5D01F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7322405E"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C40DA"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20917B"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14EB" w14:textId="77777777" w:rsidR="00BE257C" w:rsidRPr="00840CFD" w:rsidRDefault="00C8650C" w:rsidP="00BC6BDB">
            <w:pPr>
              <w:keepNext/>
              <w:snapToGrid w:val="0"/>
              <w:spacing w:after="0"/>
              <w:jc w:val="both"/>
              <w:rPr>
                <w:rStyle w:val="ae"/>
                <w:rFonts w:ascii="Arial" w:hAnsi="Arial" w:cs="Arial"/>
                <w:sz w:val="18"/>
                <w:szCs w:val="18"/>
              </w:rPr>
            </w:pPr>
            <w:hyperlink r:id="rId174"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F81512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F139145" w14:textId="29083303" w:rsidR="00BE257C" w:rsidRPr="00840CFD" w:rsidRDefault="00BE257C" w:rsidP="00BC6BDB">
            <w:pPr>
              <w:pStyle w:val="TAL"/>
              <w:snapToGrid w:val="0"/>
              <w:jc w:val="both"/>
              <w:rPr>
                <w:rFonts w:cs="Arial"/>
                <w:szCs w:val="18"/>
              </w:rPr>
            </w:pPr>
            <w:r w:rsidRPr="0099147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B8FC2E" w14:textId="77777777" w:rsidR="00BE257C" w:rsidRPr="00840CFD" w:rsidRDefault="00BE257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p w14:paraId="2FAF2AB5"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BE257C" w:rsidRPr="000549BB" w14:paraId="44DAB23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CD630C"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4B5DB22E"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895B10"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77522D"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4842" w14:textId="77777777" w:rsidR="00BE257C" w:rsidRPr="00840CFD" w:rsidRDefault="00C8650C" w:rsidP="00BC6BDB">
            <w:pPr>
              <w:keepNext/>
              <w:snapToGrid w:val="0"/>
              <w:spacing w:after="0"/>
              <w:jc w:val="both"/>
              <w:rPr>
                <w:rStyle w:val="ae"/>
                <w:rFonts w:ascii="Arial" w:hAnsi="Arial" w:cs="Arial"/>
                <w:sz w:val="18"/>
                <w:szCs w:val="18"/>
              </w:rPr>
            </w:pPr>
            <w:hyperlink r:id="rId175"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1909DC"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49BF664" w14:textId="3A99B1B0" w:rsidR="00BE257C" w:rsidRPr="00840CFD" w:rsidRDefault="00BE257C" w:rsidP="00BC6BDB">
            <w:pPr>
              <w:pStyle w:val="TAL"/>
              <w:snapToGrid w:val="0"/>
              <w:jc w:val="both"/>
              <w:rPr>
                <w:rFonts w:cs="Arial"/>
                <w:szCs w:val="18"/>
              </w:rPr>
            </w:pPr>
            <w:r w:rsidRPr="0099147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48406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r>
      <w:tr w:rsidR="00BE257C" w:rsidRPr="000549BB" w14:paraId="34A004D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F3ADD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635FE97D"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8D53F2"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DA6E90"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069B2" w14:textId="77777777" w:rsidR="00BE257C" w:rsidRPr="00840CFD" w:rsidRDefault="00C8650C" w:rsidP="00BC6BDB">
            <w:pPr>
              <w:keepNext/>
              <w:snapToGrid w:val="0"/>
              <w:spacing w:after="0"/>
              <w:jc w:val="both"/>
              <w:rPr>
                <w:rStyle w:val="ae"/>
                <w:rFonts w:ascii="Arial" w:hAnsi="Arial" w:cs="Arial"/>
                <w:sz w:val="18"/>
                <w:szCs w:val="18"/>
              </w:rPr>
            </w:pPr>
            <w:hyperlink r:id="rId176"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73B445"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ED79667" w14:textId="35427E3C" w:rsidR="00BE257C" w:rsidRPr="00840CFD" w:rsidRDefault="00BE257C" w:rsidP="00BC6BDB">
            <w:pPr>
              <w:pStyle w:val="TAL"/>
              <w:snapToGrid w:val="0"/>
              <w:jc w:val="both"/>
              <w:rPr>
                <w:rFonts w:cs="Arial"/>
                <w:szCs w:val="18"/>
              </w:rPr>
            </w:pPr>
            <w:r w:rsidRPr="0099147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B1D75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BE257C" w:rsidRPr="000549BB" w14:paraId="74627B9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6A82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DC_2A_n261(2H)</w:t>
            </w:r>
          </w:p>
        </w:tc>
        <w:tc>
          <w:tcPr>
            <w:tcW w:w="1531" w:type="dxa"/>
            <w:tcBorders>
              <w:top w:val="single" w:sz="4" w:space="0" w:color="auto"/>
              <w:left w:val="single" w:sz="4" w:space="0" w:color="auto"/>
              <w:bottom w:val="single" w:sz="4" w:space="0" w:color="auto"/>
              <w:right w:val="single" w:sz="4" w:space="0" w:color="auto"/>
            </w:tcBorders>
            <w:vAlign w:val="center"/>
          </w:tcPr>
          <w:p w14:paraId="20CF0B7C"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869FD"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06F5DC"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2E8CB" w14:textId="77777777" w:rsidR="00BE257C" w:rsidRPr="00840CFD" w:rsidRDefault="00C8650C" w:rsidP="00BC6BDB">
            <w:pPr>
              <w:keepNext/>
              <w:snapToGrid w:val="0"/>
              <w:spacing w:after="0"/>
              <w:jc w:val="both"/>
              <w:rPr>
                <w:rStyle w:val="ae"/>
                <w:rFonts w:ascii="Arial" w:hAnsi="Arial" w:cs="Arial"/>
                <w:sz w:val="18"/>
                <w:szCs w:val="18"/>
              </w:rPr>
            </w:pPr>
            <w:hyperlink r:id="rId177"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96E91"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D937AB5" w14:textId="52F1A0B5" w:rsidR="00BE257C" w:rsidRPr="00840CFD" w:rsidRDefault="00BE257C" w:rsidP="00BC6BDB">
            <w:pPr>
              <w:pStyle w:val="TAL"/>
              <w:snapToGrid w:val="0"/>
              <w:jc w:val="both"/>
              <w:rPr>
                <w:rFonts w:cs="Arial"/>
                <w:szCs w:val="18"/>
              </w:rPr>
            </w:pPr>
            <w:r w:rsidRPr="00E4509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736E9"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r>
      <w:tr w:rsidR="00BE257C" w:rsidRPr="000549BB" w14:paraId="72AFC5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BF58C"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DC_2A_n261(2H)</w:t>
            </w:r>
          </w:p>
        </w:tc>
        <w:tc>
          <w:tcPr>
            <w:tcW w:w="1531" w:type="dxa"/>
            <w:tcBorders>
              <w:top w:val="single" w:sz="4" w:space="0" w:color="auto"/>
              <w:left w:val="single" w:sz="4" w:space="0" w:color="auto"/>
              <w:bottom w:val="single" w:sz="4" w:space="0" w:color="auto"/>
              <w:right w:val="single" w:sz="4" w:space="0" w:color="auto"/>
            </w:tcBorders>
            <w:vAlign w:val="center"/>
          </w:tcPr>
          <w:p w14:paraId="0E77BD6D"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AAAF9B"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1F8459"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4FA8D" w14:textId="77777777" w:rsidR="00BE257C" w:rsidRPr="00840CFD" w:rsidRDefault="00C8650C" w:rsidP="00BC6BDB">
            <w:pPr>
              <w:keepNext/>
              <w:snapToGrid w:val="0"/>
              <w:spacing w:after="0"/>
              <w:jc w:val="both"/>
              <w:rPr>
                <w:rStyle w:val="ae"/>
                <w:rFonts w:ascii="Arial" w:hAnsi="Arial" w:cs="Arial"/>
                <w:sz w:val="18"/>
                <w:szCs w:val="18"/>
              </w:rPr>
            </w:pPr>
            <w:hyperlink r:id="rId178"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ACB57F"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EBBA929" w14:textId="1AAF2296" w:rsidR="00BE257C" w:rsidRPr="00840CFD" w:rsidRDefault="00BE257C" w:rsidP="00BC6BDB">
            <w:pPr>
              <w:pStyle w:val="TAL"/>
              <w:snapToGrid w:val="0"/>
              <w:jc w:val="both"/>
              <w:rPr>
                <w:rFonts w:cs="Arial"/>
                <w:szCs w:val="18"/>
              </w:rPr>
            </w:pPr>
            <w:r w:rsidRPr="00E4509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5547C9"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tc>
      </w:tr>
      <w:tr w:rsidR="00211153" w:rsidRPr="000549BB" w14:paraId="5B23F7B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2D5E44"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538632A4"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51928C"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6FDDF2"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28BFE" w14:textId="77777777" w:rsidR="00211153" w:rsidRPr="00840CFD" w:rsidRDefault="00C8650C" w:rsidP="00BC6BDB">
            <w:pPr>
              <w:keepNext/>
              <w:snapToGrid w:val="0"/>
              <w:spacing w:after="0"/>
              <w:jc w:val="both"/>
              <w:rPr>
                <w:rStyle w:val="ae"/>
                <w:rFonts w:ascii="Arial" w:hAnsi="Arial" w:cs="Arial"/>
                <w:sz w:val="18"/>
                <w:szCs w:val="18"/>
              </w:rPr>
            </w:pPr>
            <w:hyperlink r:id="rId179"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6E16B82"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0E64B11" w14:textId="4BCE9E5F" w:rsidR="00211153" w:rsidRPr="00840CFD" w:rsidRDefault="00211153" w:rsidP="00BC6BDB">
            <w:pPr>
              <w:pStyle w:val="TAL"/>
              <w:snapToGrid w:val="0"/>
              <w:jc w:val="both"/>
              <w:rPr>
                <w:rFonts w:cs="Arial"/>
                <w:szCs w:val="18"/>
              </w:rPr>
            </w:pPr>
            <w:r w:rsidRPr="00EA2FB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ABA25"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DC_2A_n261(A-G)))_UL_2A_n261A</w:t>
            </w:r>
          </w:p>
        </w:tc>
      </w:tr>
      <w:tr w:rsidR="00211153" w:rsidRPr="000549BB" w14:paraId="5D41BF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E3960E"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6F0057BF"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333138"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F434D7"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13EB" w14:textId="77777777" w:rsidR="00211153" w:rsidRPr="00840CFD" w:rsidRDefault="00C8650C" w:rsidP="00BC6BDB">
            <w:pPr>
              <w:keepNext/>
              <w:snapToGrid w:val="0"/>
              <w:spacing w:after="0"/>
              <w:jc w:val="both"/>
              <w:rPr>
                <w:rStyle w:val="ae"/>
                <w:rFonts w:ascii="Arial" w:hAnsi="Arial" w:cs="Arial"/>
                <w:sz w:val="18"/>
                <w:szCs w:val="18"/>
              </w:rPr>
            </w:pPr>
            <w:hyperlink r:id="rId180"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B4E2E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072A604" w14:textId="509E8019" w:rsidR="00211153" w:rsidRPr="00840CFD" w:rsidRDefault="00211153" w:rsidP="00BC6BDB">
            <w:pPr>
              <w:pStyle w:val="TAL"/>
              <w:snapToGrid w:val="0"/>
              <w:jc w:val="both"/>
              <w:rPr>
                <w:rFonts w:cs="Arial"/>
                <w:szCs w:val="18"/>
              </w:rPr>
            </w:pPr>
            <w:r w:rsidRPr="00EA2FB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57D453"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p w14:paraId="19794B12"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r>
      <w:tr w:rsidR="00211153" w:rsidRPr="000549BB" w14:paraId="447F1C0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6F2D91"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4A33F9A7"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FD5DAD"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FF7FC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C006" w14:textId="77777777" w:rsidR="00211153" w:rsidRPr="00840CFD" w:rsidRDefault="00C8650C" w:rsidP="00BC6BDB">
            <w:pPr>
              <w:keepNext/>
              <w:snapToGrid w:val="0"/>
              <w:spacing w:after="0"/>
              <w:jc w:val="both"/>
              <w:rPr>
                <w:rStyle w:val="ae"/>
                <w:rFonts w:ascii="Arial" w:hAnsi="Arial" w:cs="Arial"/>
                <w:sz w:val="18"/>
                <w:szCs w:val="18"/>
              </w:rPr>
            </w:pPr>
            <w:hyperlink r:id="rId181"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919D3F"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64A2A83" w14:textId="6BA513E6" w:rsidR="00211153" w:rsidRPr="00840CFD" w:rsidRDefault="00211153" w:rsidP="00BC6BDB">
            <w:pPr>
              <w:pStyle w:val="TAL"/>
              <w:snapToGrid w:val="0"/>
              <w:jc w:val="both"/>
              <w:rPr>
                <w:rFonts w:cs="Arial"/>
                <w:szCs w:val="18"/>
              </w:rPr>
            </w:pPr>
            <w:r w:rsidRPr="00EA2FB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4DDF60"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tc>
      </w:tr>
      <w:tr w:rsidR="00211153" w:rsidRPr="000549BB" w14:paraId="007DA2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3DEB6"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163CA9B"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051A9"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298075"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EDF5" w14:textId="77777777" w:rsidR="00211153" w:rsidRPr="00840CFD" w:rsidRDefault="00C8650C" w:rsidP="00BC6BDB">
            <w:pPr>
              <w:keepNext/>
              <w:snapToGrid w:val="0"/>
              <w:spacing w:after="0"/>
              <w:jc w:val="both"/>
              <w:rPr>
                <w:rStyle w:val="ae"/>
                <w:rFonts w:ascii="Arial" w:hAnsi="Arial" w:cs="Arial"/>
                <w:sz w:val="18"/>
                <w:szCs w:val="18"/>
              </w:rPr>
            </w:pPr>
            <w:hyperlink r:id="rId182"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82A798"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6645905" w14:textId="36F95012"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B7F6BF"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DC_2A_n261(A-G)_UL_2A_n261A DC_2A_n261(A-I)_UL_2A_n261A</w:t>
            </w:r>
          </w:p>
          <w:p w14:paraId="4681E6B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DC_2A_n261(G-I)_UL_2A_n261A</w:t>
            </w:r>
          </w:p>
        </w:tc>
      </w:tr>
      <w:tr w:rsidR="00211153" w:rsidRPr="000549BB" w14:paraId="5B60D9D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1FAC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6E5E99B4"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3B8C0C"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78735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89CE" w14:textId="77777777" w:rsidR="00211153" w:rsidRPr="00840CFD" w:rsidRDefault="00C8650C" w:rsidP="00BC6BDB">
            <w:pPr>
              <w:keepNext/>
              <w:snapToGrid w:val="0"/>
              <w:spacing w:after="0"/>
              <w:jc w:val="both"/>
              <w:rPr>
                <w:rStyle w:val="ae"/>
                <w:rFonts w:ascii="Arial" w:hAnsi="Arial" w:cs="Arial"/>
                <w:sz w:val="18"/>
                <w:szCs w:val="18"/>
              </w:rPr>
            </w:pPr>
            <w:hyperlink r:id="rId183"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298791"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429672" w14:textId="1581A393"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928C47"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p w14:paraId="481C32BE"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DC_2A_n261(A-I)_UL_2A_n261I</w:t>
            </w:r>
          </w:p>
          <w:p w14:paraId="7CD390A4"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DC_2A_n261(G-I)_UL_2A_n261I</w:t>
            </w:r>
          </w:p>
        </w:tc>
      </w:tr>
      <w:tr w:rsidR="00211153" w:rsidRPr="000549BB" w14:paraId="7061EB1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90F2AE"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CBAC931"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51753"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1C794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A158" w14:textId="77777777" w:rsidR="00211153" w:rsidRPr="00840CFD" w:rsidRDefault="00C8650C" w:rsidP="00BC6BDB">
            <w:pPr>
              <w:keepNext/>
              <w:snapToGrid w:val="0"/>
              <w:spacing w:after="0"/>
              <w:jc w:val="both"/>
              <w:rPr>
                <w:rStyle w:val="ae"/>
                <w:rFonts w:ascii="Arial" w:hAnsi="Arial" w:cs="Arial"/>
                <w:sz w:val="18"/>
                <w:szCs w:val="18"/>
              </w:rPr>
            </w:pPr>
            <w:hyperlink r:id="rId184"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48780C"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2323E5A" w14:textId="296CFA7F"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8EBBF0"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p w14:paraId="0ACCDDB4"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r>
      <w:tr w:rsidR="00211153" w:rsidRPr="000549BB" w14:paraId="6F53B7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8429F1"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449EE13"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3F1B8E"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710E974"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9034D" w14:textId="77777777" w:rsidR="00211153" w:rsidRPr="00840CFD" w:rsidRDefault="00C8650C" w:rsidP="00BC6BDB">
            <w:pPr>
              <w:keepNext/>
              <w:snapToGrid w:val="0"/>
              <w:spacing w:after="0"/>
              <w:jc w:val="both"/>
              <w:rPr>
                <w:rStyle w:val="ae"/>
                <w:rFonts w:ascii="Arial" w:hAnsi="Arial" w:cs="Arial"/>
                <w:sz w:val="18"/>
                <w:szCs w:val="18"/>
              </w:rPr>
            </w:pPr>
            <w:hyperlink r:id="rId185"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6053A0"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874F2E0" w14:textId="54D2A789"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355F"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p w14:paraId="028A479F"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DC_2A_n261(A-I)_UL_2A_n261G</w:t>
            </w:r>
          </w:p>
          <w:p w14:paraId="0DEA448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DC_2A_n261(A-G-I)_UL_2A_n261G</w:t>
            </w:r>
          </w:p>
        </w:tc>
      </w:tr>
      <w:tr w:rsidR="00211153" w:rsidRPr="000549BB" w14:paraId="3A6E14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38CC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782CA20E"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1E55A"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7D887AF"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A242F" w14:textId="77777777" w:rsidR="00211153" w:rsidRPr="00840CFD" w:rsidRDefault="00C8650C" w:rsidP="00BC6BDB">
            <w:pPr>
              <w:keepNext/>
              <w:snapToGrid w:val="0"/>
              <w:spacing w:after="0"/>
              <w:jc w:val="both"/>
              <w:rPr>
                <w:rStyle w:val="ae"/>
                <w:rFonts w:ascii="Arial" w:hAnsi="Arial" w:cs="Arial"/>
                <w:sz w:val="18"/>
                <w:szCs w:val="18"/>
              </w:rPr>
            </w:pPr>
            <w:hyperlink r:id="rId186"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AAF038"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FCE89AE" w14:textId="307224F6"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84C349"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p w14:paraId="2D4490A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tc>
      </w:tr>
      <w:tr w:rsidR="00211153" w:rsidRPr="000549BB" w14:paraId="4D40A3E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25EC7E"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45EE652E"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C7385"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D89F0B"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27C9" w14:textId="77777777" w:rsidR="00211153" w:rsidRPr="00840CFD" w:rsidRDefault="00C8650C" w:rsidP="00BC6BDB">
            <w:pPr>
              <w:keepNext/>
              <w:snapToGrid w:val="0"/>
              <w:spacing w:after="0"/>
              <w:jc w:val="both"/>
              <w:rPr>
                <w:rStyle w:val="ae"/>
                <w:rFonts w:ascii="Arial" w:hAnsi="Arial" w:cs="Arial"/>
                <w:sz w:val="18"/>
                <w:szCs w:val="18"/>
              </w:rPr>
            </w:pPr>
            <w:hyperlink r:id="rId187"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B52C1A"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269B25E" w14:textId="2600C451"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ECA095"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p w14:paraId="7FD94533"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tc>
      </w:tr>
      <w:tr w:rsidR="00211153" w:rsidRPr="000549BB" w14:paraId="3D5C9B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DC7776"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7BDFB996"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DFB9E2"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EAFFD3"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50AA3" w14:textId="77777777" w:rsidR="00211153" w:rsidRPr="00840CFD" w:rsidRDefault="00C8650C" w:rsidP="00BC6BDB">
            <w:pPr>
              <w:keepNext/>
              <w:snapToGrid w:val="0"/>
              <w:spacing w:after="0"/>
              <w:jc w:val="both"/>
              <w:rPr>
                <w:rStyle w:val="ae"/>
                <w:rFonts w:ascii="Arial" w:hAnsi="Arial" w:cs="Arial"/>
                <w:sz w:val="18"/>
                <w:szCs w:val="18"/>
              </w:rPr>
            </w:pPr>
            <w:hyperlink r:id="rId188"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255BF8C"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EA21768" w14:textId="06780DD4"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8B772"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p w14:paraId="1B523F8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r>
      <w:tr w:rsidR="00211153" w:rsidRPr="000549BB" w14:paraId="59C5CC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B3313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0974834C"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DAC70"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2D1683"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5608E" w14:textId="77777777" w:rsidR="00211153" w:rsidRPr="00840CFD" w:rsidRDefault="00C8650C" w:rsidP="00BC6BDB">
            <w:pPr>
              <w:keepNext/>
              <w:snapToGrid w:val="0"/>
              <w:spacing w:after="0"/>
              <w:jc w:val="both"/>
              <w:rPr>
                <w:rStyle w:val="ae"/>
                <w:rFonts w:ascii="Arial" w:hAnsi="Arial" w:cs="Arial"/>
                <w:sz w:val="18"/>
                <w:szCs w:val="18"/>
              </w:rPr>
            </w:pPr>
            <w:hyperlink r:id="rId189"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15ED91"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747C68B" w14:textId="46B72C8C"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988781"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p w14:paraId="119344DF"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DC_2A_n261I_UL_2A_n261G</w:t>
            </w:r>
          </w:p>
        </w:tc>
      </w:tr>
      <w:tr w:rsidR="00A67257" w:rsidRPr="000549BB" w14:paraId="0612CD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4E60EA"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DC_2A_n261(3A)</w:t>
            </w:r>
          </w:p>
        </w:tc>
        <w:tc>
          <w:tcPr>
            <w:tcW w:w="1531" w:type="dxa"/>
            <w:tcBorders>
              <w:top w:val="single" w:sz="4" w:space="0" w:color="auto"/>
              <w:left w:val="single" w:sz="4" w:space="0" w:color="auto"/>
              <w:bottom w:val="single" w:sz="4" w:space="0" w:color="auto"/>
              <w:right w:val="single" w:sz="4" w:space="0" w:color="auto"/>
            </w:tcBorders>
            <w:vAlign w:val="center"/>
          </w:tcPr>
          <w:p w14:paraId="1DE8AA5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B30A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E581B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DC1D8" w14:textId="77777777" w:rsidR="00A67257" w:rsidRPr="00840CFD" w:rsidRDefault="00C8650C" w:rsidP="00BC6BDB">
            <w:pPr>
              <w:keepNext/>
              <w:snapToGrid w:val="0"/>
              <w:spacing w:after="0"/>
              <w:jc w:val="both"/>
              <w:rPr>
                <w:rStyle w:val="ae"/>
                <w:rFonts w:ascii="Arial" w:hAnsi="Arial" w:cs="Arial"/>
                <w:sz w:val="18"/>
                <w:szCs w:val="18"/>
              </w:rPr>
            </w:pPr>
            <w:hyperlink r:id="rId19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7F231B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A26CD" w14:textId="7C34C8FA" w:rsidR="00A67257" w:rsidRPr="00840CFD" w:rsidRDefault="00211153"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5F60D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DC_2A_n261(2A)_UL_2A_n261A</w:t>
            </w:r>
          </w:p>
        </w:tc>
      </w:tr>
      <w:tr w:rsidR="00211153" w:rsidRPr="000549BB" w14:paraId="0C5E747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6F20E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344ECE95"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580398"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8EB36A"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5B123" w14:textId="77777777" w:rsidR="00211153" w:rsidRPr="00840CFD" w:rsidRDefault="00C8650C" w:rsidP="00BC6BDB">
            <w:pPr>
              <w:keepNext/>
              <w:snapToGrid w:val="0"/>
              <w:spacing w:after="0"/>
              <w:jc w:val="both"/>
              <w:rPr>
                <w:rStyle w:val="ae"/>
                <w:rFonts w:ascii="Arial" w:hAnsi="Arial" w:cs="Arial"/>
                <w:sz w:val="18"/>
                <w:szCs w:val="18"/>
              </w:rPr>
            </w:pPr>
            <w:hyperlink r:id="rId191"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E97E6D"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9A41F66" w14:textId="100F2206"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555303"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DC_2A_n261K_UL_2A_n261A</w:t>
            </w:r>
          </w:p>
        </w:tc>
      </w:tr>
      <w:tr w:rsidR="00211153" w:rsidRPr="000549BB" w14:paraId="7C351A1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A6623B"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70132DF9"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7A0AB"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D3B99A9"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C48E" w14:textId="77777777" w:rsidR="00211153" w:rsidRPr="00840CFD" w:rsidRDefault="00C8650C" w:rsidP="00BC6BDB">
            <w:pPr>
              <w:keepNext/>
              <w:snapToGrid w:val="0"/>
              <w:spacing w:after="0"/>
              <w:jc w:val="both"/>
              <w:rPr>
                <w:rStyle w:val="ae"/>
                <w:rFonts w:ascii="Arial" w:hAnsi="Arial" w:cs="Arial"/>
                <w:sz w:val="18"/>
                <w:szCs w:val="18"/>
              </w:rPr>
            </w:pPr>
            <w:hyperlink r:id="rId192"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DBB6576"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9302C98" w14:textId="2F98F5C1"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B9D0F"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DC_2A_n261K_UL_2A_n261I</w:t>
            </w:r>
          </w:p>
        </w:tc>
      </w:tr>
      <w:tr w:rsidR="00211153" w:rsidRPr="000549BB" w14:paraId="11939FE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7F0A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291804F8"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8370D1"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8BC9C8"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DEEA" w14:textId="77777777" w:rsidR="00211153" w:rsidRPr="00840CFD" w:rsidRDefault="00C8650C" w:rsidP="00BC6BDB">
            <w:pPr>
              <w:keepNext/>
              <w:snapToGrid w:val="0"/>
              <w:spacing w:after="0"/>
              <w:jc w:val="both"/>
              <w:rPr>
                <w:rStyle w:val="ae"/>
                <w:rFonts w:ascii="Arial" w:hAnsi="Arial" w:cs="Arial"/>
                <w:sz w:val="18"/>
                <w:szCs w:val="18"/>
              </w:rPr>
            </w:pPr>
            <w:hyperlink r:id="rId193"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1C8801"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19A75C4" w14:textId="1A18C216"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A4AD2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w:t>
            </w:r>
          </w:p>
        </w:tc>
      </w:tr>
      <w:tr w:rsidR="00211153" w:rsidRPr="000549BB" w14:paraId="673A804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9950"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7F8892F0"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79EB36"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41515C"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AE89F" w14:textId="77777777" w:rsidR="00211153" w:rsidRPr="00840CFD" w:rsidRDefault="00C8650C" w:rsidP="00BC6BDB">
            <w:pPr>
              <w:keepNext/>
              <w:snapToGrid w:val="0"/>
              <w:spacing w:after="0"/>
              <w:jc w:val="both"/>
              <w:rPr>
                <w:rStyle w:val="ae"/>
                <w:rFonts w:ascii="Arial" w:hAnsi="Arial" w:cs="Arial"/>
                <w:sz w:val="18"/>
                <w:szCs w:val="18"/>
              </w:rPr>
            </w:pPr>
            <w:hyperlink r:id="rId194"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1B106D"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751F851" w14:textId="42DA78B8"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B029A6"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DC_2A_n261K_UL_2A_n261G</w:t>
            </w:r>
          </w:p>
        </w:tc>
      </w:tr>
      <w:tr w:rsidR="00A67257" w:rsidRPr="000549BB" w14:paraId="1DD5EDE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7D56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26A266F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552BC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7D82E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C8CF" w14:textId="77777777" w:rsidR="00A67257" w:rsidRPr="00840CFD" w:rsidRDefault="00C8650C" w:rsidP="00BC6BDB">
            <w:pPr>
              <w:keepNext/>
              <w:snapToGrid w:val="0"/>
              <w:spacing w:after="0"/>
              <w:jc w:val="both"/>
              <w:rPr>
                <w:rStyle w:val="ae"/>
                <w:rFonts w:ascii="Arial" w:hAnsi="Arial" w:cs="Arial"/>
                <w:sz w:val="18"/>
                <w:szCs w:val="18"/>
              </w:rPr>
            </w:pPr>
            <w:hyperlink r:id="rId19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6AE633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215A20" w14:textId="5256038F" w:rsidR="00A67257" w:rsidRPr="00840CFD" w:rsidRDefault="00211153"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8B3DF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A67257" w:rsidRPr="000549BB" w14:paraId="5A45E98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3717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0BF563F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098E6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875F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30E59" w14:textId="77777777" w:rsidR="00A67257" w:rsidRPr="00840CFD" w:rsidRDefault="00C8650C" w:rsidP="00BC6BDB">
            <w:pPr>
              <w:keepNext/>
              <w:snapToGrid w:val="0"/>
              <w:spacing w:after="0"/>
              <w:jc w:val="both"/>
              <w:rPr>
                <w:rStyle w:val="ae"/>
                <w:rFonts w:ascii="Arial" w:hAnsi="Arial" w:cs="Arial"/>
                <w:sz w:val="18"/>
                <w:szCs w:val="18"/>
              </w:rPr>
            </w:pPr>
            <w:hyperlink r:id="rId19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C0A695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76FB00" w14:textId="48D36130" w:rsidR="00A67257" w:rsidRPr="00840CFD" w:rsidRDefault="00211153"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8202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39DC20E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1DDCAE"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5FA7CED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B7AAF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274FF3"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30548" w14:textId="77777777" w:rsidR="00462EF3" w:rsidRPr="00840CFD" w:rsidRDefault="00C8650C" w:rsidP="00BC6BDB">
            <w:pPr>
              <w:keepNext/>
              <w:snapToGrid w:val="0"/>
              <w:spacing w:after="0"/>
              <w:jc w:val="both"/>
              <w:rPr>
                <w:rStyle w:val="ae"/>
                <w:rFonts w:ascii="Arial" w:hAnsi="Arial" w:cs="Arial"/>
                <w:sz w:val="18"/>
                <w:szCs w:val="18"/>
              </w:rPr>
            </w:pPr>
            <w:hyperlink r:id="rId197"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B5E5321"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CA7E6C4" w14:textId="704438EA" w:rsidR="00462EF3" w:rsidRPr="00840CFD" w:rsidRDefault="00462EF3" w:rsidP="00BC6BDB">
            <w:pPr>
              <w:pStyle w:val="TAL"/>
              <w:snapToGrid w:val="0"/>
              <w:jc w:val="both"/>
              <w:rPr>
                <w:rFonts w:cs="Arial"/>
                <w:szCs w:val="18"/>
              </w:rPr>
            </w:pPr>
            <w:r w:rsidRPr="00710B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4CB58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29C9BB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8291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017D675F"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5F5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9D2616"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ACFA4" w14:textId="77777777" w:rsidR="00462EF3" w:rsidRPr="00840CFD" w:rsidRDefault="00C8650C" w:rsidP="00BC6BDB">
            <w:pPr>
              <w:keepNext/>
              <w:snapToGrid w:val="0"/>
              <w:spacing w:after="0"/>
              <w:jc w:val="both"/>
              <w:rPr>
                <w:rStyle w:val="ae"/>
                <w:rFonts w:ascii="Arial" w:hAnsi="Arial" w:cs="Arial"/>
                <w:sz w:val="18"/>
                <w:szCs w:val="18"/>
              </w:rPr>
            </w:pPr>
            <w:hyperlink r:id="rId198"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8CA283"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14376EC" w14:textId="044857FB" w:rsidR="00462EF3" w:rsidRPr="00840CFD" w:rsidRDefault="00462EF3" w:rsidP="00BC6BDB">
            <w:pPr>
              <w:pStyle w:val="TAL"/>
              <w:snapToGrid w:val="0"/>
              <w:jc w:val="both"/>
              <w:rPr>
                <w:rFonts w:cs="Arial"/>
                <w:szCs w:val="18"/>
              </w:rPr>
            </w:pPr>
            <w:r w:rsidRPr="00710B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3614D4"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4993331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25E16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37445D72"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1A70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314508"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120F" w14:textId="77777777" w:rsidR="00462EF3" w:rsidRPr="00840CFD" w:rsidRDefault="00C8650C" w:rsidP="00BC6BDB">
            <w:pPr>
              <w:keepNext/>
              <w:snapToGrid w:val="0"/>
              <w:spacing w:after="0"/>
              <w:jc w:val="both"/>
              <w:rPr>
                <w:rStyle w:val="ae"/>
                <w:rFonts w:ascii="Arial" w:hAnsi="Arial" w:cs="Arial"/>
                <w:sz w:val="18"/>
                <w:szCs w:val="18"/>
              </w:rPr>
            </w:pPr>
            <w:hyperlink r:id="rId199"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EB8E3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FBC63E6" w14:textId="6663EC1B" w:rsidR="00462EF3" w:rsidRPr="00840CFD" w:rsidRDefault="00462EF3" w:rsidP="00BC6BDB">
            <w:pPr>
              <w:pStyle w:val="TAL"/>
              <w:snapToGrid w:val="0"/>
              <w:jc w:val="both"/>
              <w:rPr>
                <w:rFonts w:cs="Arial"/>
                <w:szCs w:val="18"/>
              </w:rPr>
            </w:pPr>
            <w:r w:rsidRPr="00710B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5128B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462EF3" w:rsidRPr="000549BB" w14:paraId="76989EA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1AFD6D"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DC_2A_n261(A-G)</w:t>
            </w:r>
          </w:p>
        </w:tc>
        <w:tc>
          <w:tcPr>
            <w:tcW w:w="1531" w:type="dxa"/>
            <w:tcBorders>
              <w:top w:val="single" w:sz="4" w:space="0" w:color="auto"/>
              <w:left w:val="single" w:sz="4" w:space="0" w:color="auto"/>
              <w:bottom w:val="single" w:sz="4" w:space="0" w:color="auto"/>
              <w:right w:val="single" w:sz="4" w:space="0" w:color="auto"/>
            </w:tcBorders>
            <w:vAlign w:val="center"/>
          </w:tcPr>
          <w:p w14:paraId="397907CE"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D2F11"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739916"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A8DA" w14:textId="77777777" w:rsidR="00462EF3" w:rsidRPr="00840CFD" w:rsidRDefault="00C8650C" w:rsidP="00BC6BDB">
            <w:pPr>
              <w:keepNext/>
              <w:snapToGrid w:val="0"/>
              <w:spacing w:after="0"/>
              <w:jc w:val="both"/>
              <w:rPr>
                <w:rStyle w:val="ae"/>
                <w:rFonts w:ascii="Arial" w:hAnsi="Arial" w:cs="Arial"/>
                <w:sz w:val="18"/>
                <w:szCs w:val="18"/>
              </w:rPr>
            </w:pPr>
            <w:hyperlink r:id="rId200"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8E6E17"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222395B" w14:textId="2265C34B" w:rsidR="00462EF3" w:rsidRPr="00840CFD" w:rsidRDefault="00462EF3" w:rsidP="00BC6BDB">
            <w:pPr>
              <w:pStyle w:val="TAL"/>
              <w:snapToGrid w:val="0"/>
              <w:jc w:val="both"/>
              <w:rPr>
                <w:rFonts w:cs="Arial"/>
                <w:szCs w:val="18"/>
              </w:rPr>
            </w:pPr>
            <w:r w:rsidRPr="00D65E0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FF191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p w14:paraId="0672A10A"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462EF3" w:rsidRPr="000549BB" w14:paraId="7CF0AC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0B31FA"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tc>
        <w:tc>
          <w:tcPr>
            <w:tcW w:w="1531" w:type="dxa"/>
            <w:tcBorders>
              <w:top w:val="single" w:sz="4" w:space="0" w:color="auto"/>
              <w:left w:val="single" w:sz="4" w:space="0" w:color="auto"/>
              <w:bottom w:val="single" w:sz="4" w:space="0" w:color="auto"/>
              <w:right w:val="single" w:sz="4" w:space="0" w:color="auto"/>
            </w:tcBorders>
            <w:vAlign w:val="center"/>
          </w:tcPr>
          <w:p w14:paraId="40891E6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606CC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39BE78"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F9EE" w14:textId="77777777" w:rsidR="00462EF3" w:rsidRPr="00840CFD" w:rsidRDefault="00C8650C" w:rsidP="00BC6BDB">
            <w:pPr>
              <w:keepNext/>
              <w:snapToGrid w:val="0"/>
              <w:spacing w:after="0"/>
              <w:jc w:val="both"/>
              <w:rPr>
                <w:rStyle w:val="ae"/>
                <w:rFonts w:ascii="Arial" w:hAnsi="Arial" w:cs="Arial"/>
                <w:sz w:val="18"/>
                <w:szCs w:val="18"/>
              </w:rPr>
            </w:pPr>
            <w:hyperlink r:id="rId201"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1CEE83"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3F6E345" w14:textId="3501D4E9" w:rsidR="00462EF3" w:rsidRPr="00840CFD" w:rsidRDefault="00462EF3" w:rsidP="00BC6BDB">
            <w:pPr>
              <w:pStyle w:val="TAL"/>
              <w:snapToGrid w:val="0"/>
              <w:jc w:val="both"/>
              <w:rPr>
                <w:rFonts w:cs="Arial"/>
                <w:szCs w:val="18"/>
              </w:rPr>
            </w:pPr>
            <w:r w:rsidRPr="00D65E0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99314"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p w14:paraId="500C24E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0D5325A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13AAC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658ADAA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F3DE8A"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D16BF"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6338" w14:textId="77777777" w:rsidR="00462EF3" w:rsidRPr="00840CFD" w:rsidRDefault="00C8650C" w:rsidP="00BC6BDB">
            <w:pPr>
              <w:keepNext/>
              <w:snapToGrid w:val="0"/>
              <w:spacing w:after="0"/>
              <w:jc w:val="both"/>
              <w:rPr>
                <w:rStyle w:val="ae"/>
                <w:rFonts w:ascii="Arial" w:hAnsi="Arial" w:cs="Arial"/>
                <w:sz w:val="18"/>
                <w:szCs w:val="18"/>
              </w:rPr>
            </w:pPr>
            <w:hyperlink r:id="rId202"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414046"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F4B8A9B" w14:textId="2251BF1F"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11399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p w14:paraId="2FDB5B87"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0E76823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D9714E"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35DCA92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524BFB"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39BDF8"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8839" w14:textId="77777777" w:rsidR="00462EF3" w:rsidRPr="00840CFD" w:rsidRDefault="00C8650C" w:rsidP="00BC6BDB">
            <w:pPr>
              <w:keepNext/>
              <w:snapToGrid w:val="0"/>
              <w:spacing w:after="0"/>
              <w:jc w:val="both"/>
              <w:rPr>
                <w:rStyle w:val="ae"/>
                <w:rFonts w:ascii="Arial" w:hAnsi="Arial" w:cs="Arial"/>
                <w:sz w:val="18"/>
                <w:szCs w:val="18"/>
              </w:rPr>
            </w:pPr>
            <w:hyperlink r:id="rId203"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2B9DDE"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554191A" w14:textId="351DBEE3"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53D0E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p w14:paraId="08826C04"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462EF3" w:rsidRPr="000549BB" w14:paraId="2FD42A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6D2FC5"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3ECE8B9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DA614"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6903AA"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65A7" w14:textId="77777777" w:rsidR="00462EF3" w:rsidRPr="00840CFD" w:rsidRDefault="00C8650C" w:rsidP="00BC6BDB">
            <w:pPr>
              <w:keepNext/>
              <w:snapToGrid w:val="0"/>
              <w:spacing w:after="0"/>
              <w:jc w:val="both"/>
              <w:rPr>
                <w:rStyle w:val="ae"/>
                <w:rFonts w:ascii="Arial" w:hAnsi="Arial" w:cs="Arial"/>
                <w:sz w:val="18"/>
                <w:szCs w:val="18"/>
              </w:rPr>
            </w:pPr>
            <w:hyperlink r:id="rId204"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4E89C9"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608E738" w14:textId="5130CDE6"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9B2B4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p w14:paraId="11D83E21"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7DB606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778731"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798A6566"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60EAF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23221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42DE" w14:textId="77777777" w:rsidR="00462EF3" w:rsidRPr="00840CFD" w:rsidRDefault="00C8650C" w:rsidP="00BC6BDB">
            <w:pPr>
              <w:keepNext/>
              <w:snapToGrid w:val="0"/>
              <w:spacing w:after="0"/>
              <w:jc w:val="both"/>
              <w:rPr>
                <w:rStyle w:val="ae"/>
                <w:rFonts w:ascii="Arial" w:hAnsi="Arial" w:cs="Arial"/>
                <w:sz w:val="18"/>
                <w:szCs w:val="18"/>
              </w:rPr>
            </w:pPr>
            <w:hyperlink r:id="rId205"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722F6A"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591DD83" w14:textId="5857DCAD"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EBA28F"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p w14:paraId="55C83C16"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462EF3" w:rsidRPr="000549BB" w14:paraId="0F57A2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2A661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349BABB8"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77521"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F5512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7EB2F" w14:textId="77777777" w:rsidR="00462EF3" w:rsidRPr="00840CFD" w:rsidRDefault="00C8650C" w:rsidP="00BC6BDB">
            <w:pPr>
              <w:keepNext/>
              <w:snapToGrid w:val="0"/>
              <w:spacing w:after="0"/>
              <w:jc w:val="both"/>
              <w:rPr>
                <w:rStyle w:val="ae"/>
                <w:rFonts w:ascii="Arial" w:hAnsi="Arial" w:cs="Arial"/>
                <w:sz w:val="18"/>
                <w:szCs w:val="18"/>
              </w:rPr>
            </w:pPr>
            <w:hyperlink r:id="rId206"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F4660F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A038793" w14:textId="3DB9B6CF"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4FF0C"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p w14:paraId="276957BC"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435D1C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F2EBB5"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154948F0"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7FCBE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BEE112"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D3C32" w14:textId="77777777" w:rsidR="00462EF3" w:rsidRPr="00840CFD" w:rsidRDefault="00C8650C" w:rsidP="00BC6BDB">
            <w:pPr>
              <w:keepNext/>
              <w:snapToGrid w:val="0"/>
              <w:spacing w:after="0"/>
              <w:jc w:val="both"/>
              <w:rPr>
                <w:rStyle w:val="ae"/>
                <w:rFonts w:ascii="Arial" w:hAnsi="Arial" w:cs="Arial"/>
                <w:sz w:val="18"/>
                <w:szCs w:val="18"/>
              </w:rPr>
            </w:pPr>
            <w:hyperlink r:id="rId207"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98AF6A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325FA48" w14:textId="18A6F480"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FF65D1"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p w14:paraId="1AF1A53F"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462EF3" w:rsidRPr="000549BB" w14:paraId="36F7D84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232CC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6E79FD7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FDFEB8"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21CB1D"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CB16" w14:textId="77777777" w:rsidR="00462EF3" w:rsidRPr="00840CFD" w:rsidRDefault="00C8650C" w:rsidP="00BC6BDB">
            <w:pPr>
              <w:keepNext/>
              <w:snapToGrid w:val="0"/>
              <w:spacing w:after="0"/>
              <w:jc w:val="both"/>
              <w:rPr>
                <w:rStyle w:val="ae"/>
                <w:rFonts w:ascii="Arial" w:hAnsi="Arial" w:cs="Arial"/>
                <w:sz w:val="18"/>
                <w:szCs w:val="18"/>
              </w:rPr>
            </w:pPr>
            <w:hyperlink r:id="rId208"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70E3A1"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6D99320" w14:textId="57FE890C" w:rsidR="00462EF3" w:rsidRPr="00840CFD" w:rsidRDefault="00462EF3" w:rsidP="00BC6BDB">
            <w:pPr>
              <w:pStyle w:val="TAL"/>
              <w:snapToGrid w:val="0"/>
              <w:jc w:val="both"/>
              <w:rPr>
                <w:rFonts w:cs="Arial"/>
                <w:szCs w:val="18"/>
              </w:rPr>
            </w:pPr>
            <w:r w:rsidRPr="004155D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EDDB02"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462EF3" w:rsidRPr="000549BB" w14:paraId="648B60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30317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1CE6AC1A"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651D50"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2264E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89ED" w14:textId="77777777" w:rsidR="00462EF3" w:rsidRPr="00840CFD" w:rsidRDefault="00C8650C" w:rsidP="00BC6BDB">
            <w:pPr>
              <w:keepNext/>
              <w:snapToGrid w:val="0"/>
              <w:spacing w:after="0"/>
              <w:jc w:val="both"/>
              <w:rPr>
                <w:rStyle w:val="ae"/>
                <w:rFonts w:ascii="Arial" w:hAnsi="Arial" w:cs="Arial"/>
                <w:sz w:val="18"/>
                <w:szCs w:val="18"/>
              </w:rPr>
            </w:pPr>
            <w:hyperlink r:id="rId209"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661AEB"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02390B3" w14:textId="5ADC7430" w:rsidR="00462EF3" w:rsidRPr="00840CFD" w:rsidRDefault="00462EF3" w:rsidP="00BC6BDB">
            <w:pPr>
              <w:pStyle w:val="TAL"/>
              <w:snapToGrid w:val="0"/>
              <w:jc w:val="both"/>
              <w:rPr>
                <w:rFonts w:cs="Arial"/>
                <w:szCs w:val="18"/>
              </w:rPr>
            </w:pPr>
            <w:r w:rsidRPr="004155D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72E90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DC_2A_n261I_UL_2A_n261G</w:t>
            </w:r>
          </w:p>
          <w:p w14:paraId="3661E49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692BF42A" w14:textId="77777777" w:rsidTr="00BC6BDB">
        <w:tc>
          <w:tcPr>
            <w:tcW w:w="1978" w:type="dxa"/>
            <w:vAlign w:val="center"/>
          </w:tcPr>
          <w:p w14:paraId="51F496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DC_3A_n257M</w:t>
            </w:r>
          </w:p>
        </w:tc>
        <w:tc>
          <w:tcPr>
            <w:tcW w:w="1531" w:type="dxa"/>
            <w:vAlign w:val="center"/>
          </w:tcPr>
          <w:p w14:paraId="2F33212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vAlign w:val="center"/>
          </w:tcPr>
          <w:p w14:paraId="578BD45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A5D30F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42D6CF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6DBB3B9D"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42EAF317"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Completed</w:t>
            </w:r>
          </w:p>
        </w:tc>
        <w:tc>
          <w:tcPr>
            <w:tcW w:w="4499" w:type="dxa"/>
            <w:vAlign w:val="center"/>
          </w:tcPr>
          <w:p w14:paraId="4A7C995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DL_3A_n257A_UL_3A_n257A</w:t>
            </w:r>
          </w:p>
          <w:p w14:paraId="29136C3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DL_3A_n257L_UL_3A_n257A</w:t>
            </w:r>
          </w:p>
        </w:tc>
      </w:tr>
      <w:tr w:rsidR="00A67257" w:rsidRPr="000549BB" w14:paraId="3CF23B98" w14:textId="77777777" w:rsidTr="00BC6BDB">
        <w:tc>
          <w:tcPr>
            <w:tcW w:w="1978" w:type="dxa"/>
            <w:vAlign w:val="center"/>
          </w:tcPr>
          <w:p w14:paraId="5642DC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DC_3A_n257L</w:t>
            </w:r>
          </w:p>
        </w:tc>
        <w:tc>
          <w:tcPr>
            <w:tcW w:w="1531" w:type="dxa"/>
            <w:vAlign w:val="center"/>
          </w:tcPr>
          <w:p w14:paraId="5E0694C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vAlign w:val="center"/>
          </w:tcPr>
          <w:p w14:paraId="3D8660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73594C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0D9A123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vAlign w:val="center"/>
          </w:tcPr>
          <w:p w14:paraId="6AB9224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vAlign w:val="center"/>
          </w:tcPr>
          <w:p w14:paraId="5B65631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5B96A2D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DL_3A_n257K_UL_3A_n257A</w:t>
            </w:r>
          </w:p>
        </w:tc>
      </w:tr>
      <w:tr w:rsidR="00A67257" w:rsidRPr="000549BB" w14:paraId="3D508A2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3E50B1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DC_3A_n257K</w:t>
            </w:r>
          </w:p>
        </w:tc>
        <w:tc>
          <w:tcPr>
            <w:tcW w:w="1531" w:type="dxa"/>
            <w:tcBorders>
              <w:top w:val="single" w:sz="4" w:space="0" w:color="auto"/>
              <w:left w:val="single" w:sz="4" w:space="0" w:color="auto"/>
              <w:bottom w:val="single" w:sz="4" w:space="0" w:color="auto"/>
              <w:right w:val="single" w:sz="4" w:space="0" w:color="auto"/>
            </w:tcBorders>
            <w:vAlign w:val="center"/>
          </w:tcPr>
          <w:p w14:paraId="74E829A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0992EED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E2969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3B7CD7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5200F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DFB8FB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6C5621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DL_3A_n257J_UL_3A_n257A</w:t>
            </w:r>
          </w:p>
        </w:tc>
      </w:tr>
      <w:tr w:rsidR="00A67257" w:rsidRPr="000549BB" w14:paraId="5A8C7A9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5D1FCA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DC_3A_n257J</w:t>
            </w:r>
          </w:p>
        </w:tc>
        <w:tc>
          <w:tcPr>
            <w:tcW w:w="1531" w:type="dxa"/>
            <w:tcBorders>
              <w:top w:val="single" w:sz="4" w:space="0" w:color="auto"/>
              <w:left w:val="single" w:sz="4" w:space="0" w:color="auto"/>
              <w:bottom w:val="single" w:sz="4" w:space="0" w:color="auto"/>
              <w:right w:val="single" w:sz="4" w:space="0" w:color="auto"/>
            </w:tcBorders>
            <w:vAlign w:val="center"/>
          </w:tcPr>
          <w:p w14:paraId="73D6426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7DBE11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FB5426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7C0D842"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C35456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2B449B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97C246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DL_3A_n257I_UL_3A_n257A</w:t>
            </w:r>
          </w:p>
        </w:tc>
      </w:tr>
      <w:tr w:rsidR="00A67257" w:rsidRPr="000549BB" w14:paraId="419EE3C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A4825D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DC_3A_n257I</w:t>
            </w:r>
          </w:p>
        </w:tc>
        <w:tc>
          <w:tcPr>
            <w:tcW w:w="1531" w:type="dxa"/>
            <w:tcBorders>
              <w:top w:val="single" w:sz="4" w:space="0" w:color="auto"/>
              <w:left w:val="single" w:sz="4" w:space="0" w:color="auto"/>
              <w:bottom w:val="single" w:sz="4" w:space="0" w:color="auto"/>
              <w:right w:val="single" w:sz="4" w:space="0" w:color="auto"/>
            </w:tcBorders>
            <w:vAlign w:val="center"/>
          </w:tcPr>
          <w:p w14:paraId="1CE1407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0871E88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4F21C5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7372B2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7E307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615DD6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FDCB88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DL_3A_n257H_UL_3A_n257A</w:t>
            </w:r>
          </w:p>
        </w:tc>
      </w:tr>
      <w:tr w:rsidR="00A67257" w:rsidRPr="000549BB" w14:paraId="4361450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795755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DC_3A_n257H</w:t>
            </w:r>
          </w:p>
        </w:tc>
        <w:tc>
          <w:tcPr>
            <w:tcW w:w="1531" w:type="dxa"/>
            <w:tcBorders>
              <w:top w:val="single" w:sz="4" w:space="0" w:color="auto"/>
              <w:left w:val="single" w:sz="4" w:space="0" w:color="auto"/>
              <w:bottom w:val="single" w:sz="4" w:space="0" w:color="auto"/>
              <w:right w:val="single" w:sz="4" w:space="0" w:color="auto"/>
            </w:tcBorders>
            <w:vAlign w:val="center"/>
          </w:tcPr>
          <w:p w14:paraId="0BC2F32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0F6FE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E9329B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EB38F3E"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8B27D9"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A8480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82F8DD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DL_3A_n257G_UL_3A_n257A</w:t>
            </w:r>
          </w:p>
        </w:tc>
      </w:tr>
      <w:tr w:rsidR="00A67257" w:rsidRPr="000549BB" w14:paraId="1831834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5A1E1C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DC_3A_n257G</w:t>
            </w:r>
          </w:p>
        </w:tc>
        <w:tc>
          <w:tcPr>
            <w:tcW w:w="1531" w:type="dxa"/>
            <w:tcBorders>
              <w:top w:val="single" w:sz="4" w:space="0" w:color="auto"/>
              <w:left w:val="single" w:sz="4" w:space="0" w:color="auto"/>
              <w:bottom w:val="single" w:sz="4" w:space="0" w:color="auto"/>
              <w:right w:val="single" w:sz="4" w:space="0" w:color="auto"/>
            </w:tcBorders>
            <w:vAlign w:val="center"/>
          </w:tcPr>
          <w:p w14:paraId="2E60618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428A024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87661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C65696F"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98AADA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835A45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CEE2C9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DL_3A_n257A_UL_3A_n257A</w:t>
            </w:r>
          </w:p>
        </w:tc>
      </w:tr>
      <w:tr w:rsidR="00E20977" w:rsidRPr="000549BB" w14:paraId="493909D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35E3579" w14:textId="6FDAF7F1" w:rsidR="00E20977" w:rsidRPr="00840CFD" w:rsidRDefault="00E20977" w:rsidP="00BC6BDB">
            <w:pPr>
              <w:pStyle w:val="TAL"/>
              <w:snapToGrid w:val="0"/>
              <w:jc w:val="both"/>
              <w:rPr>
                <w:rFonts w:cs="Arial"/>
                <w:szCs w:val="18"/>
                <w:lang w:eastAsia="ja-JP"/>
              </w:rPr>
            </w:pPr>
            <w:r w:rsidRPr="00840CFD">
              <w:rPr>
                <w:rFonts w:cs="Arial"/>
                <w:szCs w:val="18"/>
                <w:lang w:eastAsia="ja-JP"/>
              </w:rPr>
              <w:t>DC_3A_n257A</w:t>
            </w:r>
          </w:p>
          <w:p w14:paraId="60363DD8" w14:textId="08DE69BA" w:rsidR="00E20977" w:rsidRPr="00840CFD" w:rsidRDefault="00E20977" w:rsidP="00BC6BDB">
            <w:pPr>
              <w:pStyle w:val="TAL"/>
              <w:snapToGrid w:val="0"/>
              <w:jc w:val="both"/>
              <w:rPr>
                <w:rFonts w:cs="Arial"/>
                <w:szCs w:val="18"/>
                <w:lang w:eastAsia="ja-JP"/>
              </w:rPr>
            </w:pPr>
            <w:r w:rsidRPr="00840CFD">
              <w:rPr>
                <w:rFonts w:cs="Arial"/>
                <w:szCs w:val="18"/>
                <w:lang w:eastAsia="ja-JP"/>
              </w:rPr>
              <w:t>DC_3A_n257G</w:t>
            </w:r>
          </w:p>
          <w:p w14:paraId="1BEF6DF9" w14:textId="7E8A2420" w:rsidR="00E20977" w:rsidRPr="00840CFD" w:rsidRDefault="00E20977" w:rsidP="00BC6BDB">
            <w:pPr>
              <w:pStyle w:val="TAL"/>
              <w:snapToGrid w:val="0"/>
              <w:jc w:val="both"/>
              <w:rPr>
                <w:rFonts w:cs="Arial"/>
                <w:szCs w:val="18"/>
                <w:lang w:eastAsia="ja-JP"/>
              </w:rPr>
            </w:pPr>
            <w:r w:rsidRPr="00840CFD">
              <w:rPr>
                <w:rFonts w:cs="Arial"/>
                <w:szCs w:val="18"/>
                <w:lang w:eastAsia="ja-JP"/>
              </w:rPr>
              <w:t>DC_3A_n257H</w:t>
            </w:r>
          </w:p>
          <w:p w14:paraId="4B5AAF84" w14:textId="46120DBC" w:rsidR="00E20977" w:rsidRPr="00840CFD" w:rsidRDefault="00E20977" w:rsidP="00BC6BDB">
            <w:pPr>
              <w:pStyle w:val="TAL"/>
              <w:snapToGrid w:val="0"/>
              <w:jc w:val="both"/>
              <w:rPr>
                <w:rFonts w:cs="Arial"/>
                <w:szCs w:val="18"/>
                <w:lang w:eastAsia="ja-JP"/>
              </w:rPr>
            </w:pPr>
            <w:r w:rsidRPr="00840CFD">
              <w:rPr>
                <w:rFonts w:cs="Arial"/>
                <w:szCs w:val="18"/>
                <w:lang w:eastAsia="ja-JP"/>
              </w:rPr>
              <w:t>DC_3A_n257I</w:t>
            </w:r>
          </w:p>
          <w:p w14:paraId="710C2E6C" w14:textId="188EAB51" w:rsidR="00E20977" w:rsidRPr="00840CFD" w:rsidRDefault="00E20977" w:rsidP="00BC6BDB">
            <w:pPr>
              <w:pStyle w:val="TAL"/>
              <w:snapToGrid w:val="0"/>
              <w:jc w:val="both"/>
              <w:rPr>
                <w:rFonts w:cs="Arial"/>
                <w:szCs w:val="18"/>
                <w:lang w:eastAsia="ja-JP"/>
              </w:rPr>
            </w:pPr>
            <w:r w:rsidRPr="00840CFD">
              <w:rPr>
                <w:rFonts w:cs="Arial"/>
                <w:szCs w:val="18"/>
                <w:lang w:eastAsia="ja-JP"/>
              </w:rPr>
              <w:lastRenderedPageBreak/>
              <w:t>DC_3A_n257J</w:t>
            </w:r>
          </w:p>
          <w:p w14:paraId="7B5DCC68" w14:textId="537059C5" w:rsidR="00E20977" w:rsidRPr="00840CFD" w:rsidRDefault="00E20977" w:rsidP="00BC6BDB">
            <w:pPr>
              <w:pStyle w:val="TAL"/>
              <w:snapToGrid w:val="0"/>
              <w:jc w:val="both"/>
              <w:rPr>
                <w:rFonts w:cs="Arial"/>
                <w:szCs w:val="18"/>
                <w:lang w:eastAsia="ja-JP"/>
              </w:rPr>
            </w:pPr>
            <w:r w:rsidRPr="00840CFD">
              <w:rPr>
                <w:rFonts w:cs="Arial"/>
                <w:szCs w:val="18"/>
                <w:lang w:eastAsia="ja-JP"/>
              </w:rPr>
              <w:t>DC_3A_n257K</w:t>
            </w:r>
          </w:p>
          <w:p w14:paraId="5877B6A1" w14:textId="230F42B8" w:rsidR="00E20977" w:rsidRPr="00840CFD" w:rsidRDefault="00E20977" w:rsidP="00BC6BDB">
            <w:pPr>
              <w:pStyle w:val="TAL"/>
              <w:snapToGrid w:val="0"/>
              <w:jc w:val="both"/>
              <w:rPr>
                <w:rFonts w:cs="Arial"/>
                <w:szCs w:val="18"/>
                <w:lang w:eastAsia="ja-JP"/>
              </w:rPr>
            </w:pPr>
            <w:r w:rsidRPr="00840CFD">
              <w:rPr>
                <w:rFonts w:cs="Arial"/>
                <w:szCs w:val="18"/>
                <w:lang w:eastAsia="ja-JP"/>
              </w:rPr>
              <w:t>DC_3A_n257L</w:t>
            </w:r>
          </w:p>
          <w:p w14:paraId="3E86469C" w14:textId="7CB0B180" w:rsidR="00E20977" w:rsidRPr="00840CFD" w:rsidRDefault="00E20977" w:rsidP="00BC6BDB">
            <w:pPr>
              <w:pStyle w:val="TAL"/>
              <w:snapToGrid w:val="0"/>
              <w:jc w:val="both"/>
              <w:rPr>
                <w:rFonts w:eastAsia="Malgun Gothic" w:cs="Arial"/>
                <w:szCs w:val="18"/>
                <w:lang w:eastAsia="ko-KR"/>
              </w:rPr>
            </w:pPr>
            <w:r w:rsidRPr="00840CFD">
              <w:rPr>
                <w:rFonts w:cs="Arial"/>
                <w:szCs w:val="18"/>
                <w:lang w:eastAsia="ja-JP"/>
              </w:rPr>
              <w:t>DC_3A_n257M</w:t>
            </w:r>
          </w:p>
        </w:tc>
        <w:tc>
          <w:tcPr>
            <w:tcW w:w="1531" w:type="dxa"/>
            <w:tcBorders>
              <w:top w:val="single" w:sz="4" w:space="0" w:color="auto"/>
              <w:left w:val="single" w:sz="4" w:space="0" w:color="auto"/>
              <w:bottom w:val="single" w:sz="4" w:space="0" w:color="auto"/>
              <w:right w:val="single" w:sz="4" w:space="0" w:color="auto"/>
            </w:tcBorders>
            <w:vAlign w:val="center"/>
          </w:tcPr>
          <w:p w14:paraId="7E697A82" w14:textId="2373ACF7" w:rsidR="00E20977" w:rsidRPr="00840CFD" w:rsidRDefault="00E20977" w:rsidP="00BC6BDB">
            <w:pPr>
              <w:pStyle w:val="TAL"/>
              <w:snapToGrid w:val="0"/>
              <w:jc w:val="both"/>
              <w:rPr>
                <w:rFonts w:cs="Arial"/>
                <w:szCs w:val="18"/>
                <w:lang w:eastAsia="ja-JP"/>
              </w:rPr>
            </w:pPr>
            <w:r w:rsidRPr="00840CFD">
              <w:rPr>
                <w:rFonts w:cs="Arial"/>
                <w:szCs w:val="18"/>
                <w:lang w:eastAsia="ja-JP"/>
              </w:rPr>
              <w:lastRenderedPageBreak/>
              <w:t>DC_3A_n257A</w:t>
            </w:r>
          </w:p>
          <w:p w14:paraId="2F8DD6DF" w14:textId="7271AC7E" w:rsidR="00E20977" w:rsidRPr="00840CFD" w:rsidRDefault="00E20977" w:rsidP="00BC6BDB">
            <w:pPr>
              <w:pStyle w:val="TAL"/>
              <w:snapToGrid w:val="0"/>
              <w:jc w:val="both"/>
              <w:rPr>
                <w:rFonts w:cs="Arial"/>
                <w:szCs w:val="18"/>
                <w:lang w:eastAsia="ja-JP"/>
              </w:rPr>
            </w:pPr>
            <w:r w:rsidRPr="00840CFD">
              <w:rPr>
                <w:rFonts w:cs="Arial"/>
                <w:szCs w:val="18"/>
                <w:lang w:eastAsia="ja-JP"/>
              </w:rPr>
              <w:t>DC_3A_n257G</w:t>
            </w:r>
          </w:p>
          <w:p w14:paraId="6F78F669" w14:textId="4C3273F3" w:rsidR="00E20977" w:rsidRPr="00840CFD" w:rsidRDefault="00E20977" w:rsidP="00BC6BDB">
            <w:pPr>
              <w:pStyle w:val="TAL"/>
              <w:snapToGrid w:val="0"/>
              <w:jc w:val="both"/>
              <w:rPr>
                <w:rFonts w:cs="Arial"/>
                <w:szCs w:val="18"/>
                <w:lang w:eastAsia="ja-JP"/>
              </w:rPr>
            </w:pPr>
            <w:r w:rsidRPr="00840CFD">
              <w:rPr>
                <w:rFonts w:cs="Arial"/>
                <w:szCs w:val="18"/>
                <w:lang w:eastAsia="ja-JP"/>
              </w:rPr>
              <w:t>DC_3A_n257H</w:t>
            </w:r>
          </w:p>
          <w:p w14:paraId="0E920C57" w14:textId="2BBD6DA2" w:rsidR="00E20977" w:rsidRPr="00840CFD" w:rsidRDefault="00E20977" w:rsidP="00BC6BDB">
            <w:pPr>
              <w:pStyle w:val="TAL"/>
              <w:snapToGrid w:val="0"/>
              <w:jc w:val="both"/>
              <w:rPr>
                <w:rFonts w:cs="Arial"/>
                <w:szCs w:val="18"/>
                <w:lang w:eastAsia="ja-JP"/>
              </w:rPr>
            </w:pPr>
            <w:r w:rsidRPr="00840CFD">
              <w:rPr>
                <w:rFonts w:cs="Arial"/>
                <w:szCs w:val="18"/>
                <w:lang w:eastAsia="ja-JP"/>
              </w:rPr>
              <w:t>DC_3A_n257I</w:t>
            </w:r>
          </w:p>
          <w:p w14:paraId="13F01231" w14:textId="7B029639" w:rsidR="00E20977" w:rsidRPr="00840CFD" w:rsidRDefault="00E20977" w:rsidP="00BC6BDB">
            <w:pPr>
              <w:pStyle w:val="TAL"/>
              <w:snapToGrid w:val="0"/>
              <w:jc w:val="both"/>
              <w:rPr>
                <w:rFonts w:cs="Arial"/>
                <w:szCs w:val="18"/>
                <w:lang w:eastAsia="ja-JP"/>
              </w:rPr>
            </w:pPr>
            <w:r w:rsidRPr="00840CFD">
              <w:rPr>
                <w:rFonts w:cs="Arial"/>
                <w:szCs w:val="18"/>
                <w:lang w:eastAsia="ja-JP"/>
              </w:rPr>
              <w:lastRenderedPageBreak/>
              <w:t>DC_3A_n257J</w:t>
            </w:r>
          </w:p>
          <w:p w14:paraId="7BF69832" w14:textId="0DBD3387" w:rsidR="00E20977" w:rsidRPr="00840CFD" w:rsidRDefault="00E20977" w:rsidP="00BC6BDB">
            <w:pPr>
              <w:pStyle w:val="TAL"/>
              <w:snapToGrid w:val="0"/>
              <w:jc w:val="both"/>
              <w:rPr>
                <w:rFonts w:cs="Arial"/>
                <w:szCs w:val="18"/>
                <w:lang w:eastAsia="ja-JP"/>
              </w:rPr>
            </w:pPr>
            <w:r w:rsidRPr="00840CFD">
              <w:rPr>
                <w:rFonts w:cs="Arial"/>
                <w:szCs w:val="18"/>
                <w:lang w:eastAsia="ja-JP"/>
              </w:rPr>
              <w:t>DC_3A_n257K</w:t>
            </w:r>
          </w:p>
          <w:p w14:paraId="3E39B16C" w14:textId="603A4E7E" w:rsidR="00E20977" w:rsidRPr="00840CFD" w:rsidRDefault="00E20977" w:rsidP="00BC6BDB">
            <w:pPr>
              <w:pStyle w:val="TAL"/>
              <w:snapToGrid w:val="0"/>
              <w:jc w:val="both"/>
              <w:rPr>
                <w:rFonts w:cs="Arial"/>
                <w:szCs w:val="18"/>
                <w:lang w:eastAsia="ja-JP"/>
              </w:rPr>
            </w:pPr>
            <w:r w:rsidRPr="00840CFD">
              <w:rPr>
                <w:rFonts w:cs="Arial"/>
                <w:szCs w:val="18"/>
                <w:lang w:eastAsia="ja-JP"/>
              </w:rPr>
              <w:t>DC_3A_n257L</w:t>
            </w:r>
          </w:p>
          <w:p w14:paraId="404FA643" w14:textId="7A653C31"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DC_3A_n257M</w:t>
            </w:r>
          </w:p>
        </w:tc>
        <w:tc>
          <w:tcPr>
            <w:tcW w:w="902" w:type="dxa"/>
            <w:tcBorders>
              <w:top w:val="single" w:sz="4" w:space="0" w:color="auto"/>
              <w:left w:val="single" w:sz="4" w:space="0" w:color="auto"/>
              <w:bottom w:val="single" w:sz="4" w:space="0" w:color="auto"/>
              <w:right w:val="single" w:sz="4" w:space="0" w:color="auto"/>
            </w:tcBorders>
            <w:vAlign w:val="center"/>
          </w:tcPr>
          <w:p w14:paraId="4AAA3F24" w14:textId="77777777"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Rel-15</w:t>
            </w:r>
          </w:p>
        </w:tc>
        <w:tc>
          <w:tcPr>
            <w:tcW w:w="1262" w:type="dxa"/>
            <w:tcBorders>
              <w:top w:val="single" w:sz="4" w:space="0" w:color="auto"/>
              <w:left w:val="single" w:sz="4" w:space="0" w:color="auto"/>
              <w:bottom w:val="single" w:sz="4" w:space="0" w:color="auto"/>
              <w:right w:val="single" w:sz="4" w:space="0" w:color="auto"/>
            </w:tcBorders>
            <w:vAlign w:val="center"/>
          </w:tcPr>
          <w:p w14:paraId="00452A03"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78697813"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1305995" w14:textId="77777777" w:rsidR="00E20977" w:rsidRPr="00840CFD" w:rsidRDefault="00E2097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36E9618D"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2502F72"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DC_3A_n257M_UL_3A_n257L CA_n257M_UL_n257M</w:t>
            </w:r>
          </w:p>
        </w:tc>
      </w:tr>
      <w:tr w:rsidR="00A67257" w:rsidRPr="000549BB" w14:paraId="39E54E6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C3A9C3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DC_3A_n258B</w:t>
            </w:r>
          </w:p>
        </w:tc>
        <w:tc>
          <w:tcPr>
            <w:tcW w:w="1531" w:type="dxa"/>
            <w:tcBorders>
              <w:top w:val="single" w:sz="4" w:space="0" w:color="auto"/>
              <w:left w:val="single" w:sz="4" w:space="0" w:color="auto"/>
              <w:bottom w:val="single" w:sz="4" w:space="0" w:color="auto"/>
              <w:right w:val="single" w:sz="4" w:space="0" w:color="auto"/>
            </w:tcBorders>
            <w:vAlign w:val="center"/>
          </w:tcPr>
          <w:p w14:paraId="5F8815DD"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vAlign w:val="center"/>
          </w:tcPr>
          <w:p w14:paraId="02BBB3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5DC450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1E512CBC" w14:textId="77777777" w:rsidR="00A67257" w:rsidRPr="00840CFD" w:rsidRDefault="00C8650C" w:rsidP="00BC6BDB">
            <w:pPr>
              <w:pStyle w:val="TAL"/>
              <w:snapToGrid w:val="0"/>
              <w:jc w:val="both"/>
              <w:rPr>
                <w:rFonts w:eastAsia="Malgun Gothic" w:cs="Arial"/>
                <w:szCs w:val="18"/>
                <w:lang w:eastAsia="ko-KR"/>
              </w:rPr>
            </w:pPr>
            <w:hyperlink r:id="rId210"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B2DF733"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D711D4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77CAD5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DC_3A_n258A(completed)</w:t>
            </w:r>
          </w:p>
          <w:p w14:paraId="2511E0A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CA_n258B</w:t>
            </w:r>
          </w:p>
        </w:tc>
      </w:tr>
      <w:tr w:rsidR="00A67257" w:rsidRPr="000549BB" w14:paraId="5F2E988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CFD7B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DC_3A_n258C</w:t>
            </w:r>
          </w:p>
        </w:tc>
        <w:tc>
          <w:tcPr>
            <w:tcW w:w="1531" w:type="dxa"/>
            <w:tcBorders>
              <w:top w:val="single" w:sz="4" w:space="0" w:color="auto"/>
              <w:left w:val="single" w:sz="4" w:space="0" w:color="auto"/>
              <w:bottom w:val="single" w:sz="4" w:space="0" w:color="auto"/>
              <w:right w:val="single" w:sz="4" w:space="0" w:color="auto"/>
            </w:tcBorders>
            <w:vAlign w:val="center"/>
          </w:tcPr>
          <w:p w14:paraId="1367171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vAlign w:val="center"/>
          </w:tcPr>
          <w:p w14:paraId="74EE88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DF795F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1E408A6F" w14:textId="77777777" w:rsidR="00A67257" w:rsidRPr="00840CFD" w:rsidRDefault="00C8650C" w:rsidP="00BC6BDB">
            <w:pPr>
              <w:pStyle w:val="TAL"/>
              <w:snapToGrid w:val="0"/>
              <w:jc w:val="both"/>
              <w:rPr>
                <w:rFonts w:eastAsia="Malgun Gothic" w:cs="Arial"/>
                <w:szCs w:val="18"/>
                <w:lang w:eastAsia="ko-KR"/>
              </w:rPr>
            </w:pPr>
            <w:hyperlink r:id="rId211"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0B813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2D69F4DA"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E3140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DC_3A_n258B</w:t>
            </w:r>
          </w:p>
          <w:p w14:paraId="2685342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CA_n258C</w:t>
            </w:r>
          </w:p>
        </w:tc>
      </w:tr>
      <w:tr w:rsidR="00A67257" w:rsidRPr="000549BB" w14:paraId="532489D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9F58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DC_3A_n258F</w:t>
            </w:r>
          </w:p>
        </w:tc>
        <w:tc>
          <w:tcPr>
            <w:tcW w:w="1531" w:type="dxa"/>
            <w:tcBorders>
              <w:top w:val="single" w:sz="4" w:space="0" w:color="auto"/>
              <w:left w:val="single" w:sz="4" w:space="0" w:color="auto"/>
              <w:bottom w:val="single" w:sz="4" w:space="0" w:color="auto"/>
              <w:right w:val="single" w:sz="4" w:space="0" w:color="auto"/>
            </w:tcBorders>
            <w:vAlign w:val="center"/>
          </w:tcPr>
          <w:p w14:paraId="10FFDEB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vAlign w:val="center"/>
          </w:tcPr>
          <w:p w14:paraId="4310608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6542EE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46972FAD" w14:textId="77777777" w:rsidR="00A67257" w:rsidRPr="00840CFD" w:rsidRDefault="00C8650C" w:rsidP="00BC6BDB">
            <w:pPr>
              <w:pStyle w:val="TAL"/>
              <w:snapToGrid w:val="0"/>
              <w:jc w:val="both"/>
              <w:rPr>
                <w:rFonts w:eastAsia="Malgun Gothic" w:cs="Arial"/>
                <w:szCs w:val="18"/>
                <w:lang w:eastAsia="ko-KR"/>
              </w:rPr>
            </w:pPr>
            <w:hyperlink r:id="rId212"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10CD3B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542210F4"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9F150C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DC_3A_n258E</w:t>
            </w:r>
          </w:p>
          <w:p w14:paraId="79B5EBD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CA_n258F</w:t>
            </w:r>
          </w:p>
        </w:tc>
      </w:tr>
      <w:tr w:rsidR="00A67257" w:rsidRPr="000549BB" w14:paraId="68B00FE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BC9D48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DC_3A_n258M</w:t>
            </w:r>
          </w:p>
        </w:tc>
        <w:tc>
          <w:tcPr>
            <w:tcW w:w="1531" w:type="dxa"/>
            <w:tcBorders>
              <w:top w:val="single" w:sz="4" w:space="0" w:color="auto"/>
              <w:left w:val="single" w:sz="4" w:space="0" w:color="auto"/>
              <w:bottom w:val="single" w:sz="4" w:space="0" w:color="auto"/>
              <w:right w:val="single" w:sz="4" w:space="0" w:color="auto"/>
            </w:tcBorders>
            <w:vAlign w:val="center"/>
          </w:tcPr>
          <w:p w14:paraId="48EA1DF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vAlign w:val="center"/>
          </w:tcPr>
          <w:p w14:paraId="588BB8E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340AC7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632610F3" w14:textId="77777777" w:rsidR="00A67257" w:rsidRPr="00840CFD" w:rsidRDefault="00C8650C" w:rsidP="00BC6BDB">
            <w:pPr>
              <w:pStyle w:val="TAL"/>
              <w:snapToGrid w:val="0"/>
              <w:jc w:val="both"/>
              <w:rPr>
                <w:rFonts w:eastAsia="Malgun Gothic" w:cs="Arial"/>
                <w:szCs w:val="18"/>
                <w:lang w:eastAsia="ko-KR"/>
              </w:rPr>
            </w:pPr>
            <w:hyperlink r:id="rId213"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665167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2F1AC791"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66C95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DC_3A_n258L</w:t>
            </w:r>
          </w:p>
          <w:p w14:paraId="4F46C2E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CA_n258M</w:t>
            </w:r>
          </w:p>
        </w:tc>
      </w:tr>
      <w:tr w:rsidR="00A67257" w:rsidRPr="000549BB" w14:paraId="798FA784"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55DFD2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DC_3C_n257A</w:t>
            </w:r>
          </w:p>
        </w:tc>
        <w:tc>
          <w:tcPr>
            <w:tcW w:w="1531" w:type="dxa"/>
            <w:tcBorders>
              <w:top w:val="single" w:sz="4" w:space="0" w:color="auto"/>
              <w:left w:val="single" w:sz="4" w:space="0" w:color="auto"/>
              <w:bottom w:val="single" w:sz="4" w:space="0" w:color="auto"/>
              <w:right w:val="single" w:sz="4" w:space="0" w:color="auto"/>
            </w:tcBorders>
            <w:vAlign w:val="center"/>
          </w:tcPr>
          <w:p w14:paraId="41C5E03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F3875E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40FEE6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423A4DF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CF024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D976B6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5005A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2B_DL_3A_n257A_UL_3A_n257A (completed)</w:t>
            </w:r>
          </w:p>
        </w:tc>
      </w:tr>
      <w:tr w:rsidR="00A67257" w:rsidRPr="000549BB" w14:paraId="234BBAC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71A5DE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DC_3C_n257D</w:t>
            </w:r>
          </w:p>
        </w:tc>
        <w:tc>
          <w:tcPr>
            <w:tcW w:w="1531" w:type="dxa"/>
            <w:tcBorders>
              <w:top w:val="single" w:sz="4" w:space="0" w:color="auto"/>
              <w:left w:val="single" w:sz="4" w:space="0" w:color="auto"/>
              <w:bottom w:val="single" w:sz="4" w:space="0" w:color="auto"/>
              <w:right w:val="single" w:sz="4" w:space="0" w:color="auto"/>
            </w:tcBorders>
            <w:vAlign w:val="center"/>
          </w:tcPr>
          <w:p w14:paraId="69903C0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D5AE63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33E2BB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031ECDC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FC88EF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C21F53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DC82B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2B_DL_3C_n257A_UL_3A_n257A (new)</w:t>
            </w:r>
          </w:p>
        </w:tc>
      </w:tr>
      <w:tr w:rsidR="00A67257" w:rsidRPr="000549BB" w14:paraId="369E347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B48935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DC_3C_n257E</w:t>
            </w:r>
          </w:p>
        </w:tc>
        <w:tc>
          <w:tcPr>
            <w:tcW w:w="1531" w:type="dxa"/>
            <w:tcBorders>
              <w:top w:val="single" w:sz="4" w:space="0" w:color="auto"/>
              <w:left w:val="single" w:sz="4" w:space="0" w:color="auto"/>
              <w:bottom w:val="single" w:sz="4" w:space="0" w:color="auto"/>
              <w:right w:val="single" w:sz="4" w:space="0" w:color="auto"/>
            </w:tcBorders>
            <w:vAlign w:val="center"/>
          </w:tcPr>
          <w:p w14:paraId="1A4A76C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5BAC2C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8CE042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2826C8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89D2B5"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26519A3"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B95385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2B_DL_3C_n257D_UL_3A_n257A (new)</w:t>
            </w:r>
          </w:p>
        </w:tc>
      </w:tr>
      <w:tr w:rsidR="00A67257" w:rsidRPr="000549BB" w14:paraId="27CDC15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E4EDC0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DC_3C_n257F</w:t>
            </w:r>
          </w:p>
        </w:tc>
        <w:tc>
          <w:tcPr>
            <w:tcW w:w="1531" w:type="dxa"/>
            <w:tcBorders>
              <w:top w:val="single" w:sz="4" w:space="0" w:color="auto"/>
              <w:left w:val="single" w:sz="4" w:space="0" w:color="auto"/>
              <w:bottom w:val="single" w:sz="4" w:space="0" w:color="auto"/>
              <w:right w:val="single" w:sz="4" w:space="0" w:color="auto"/>
            </w:tcBorders>
            <w:vAlign w:val="center"/>
          </w:tcPr>
          <w:p w14:paraId="625B872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6C5CCD3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F38AB7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C16C5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B5E82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D98F6F7"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0473BC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2B_DL_3C_n257E_UL_3A_n257A (new)</w:t>
            </w:r>
          </w:p>
        </w:tc>
      </w:tr>
      <w:tr w:rsidR="00A67257" w:rsidRPr="000549BB" w14:paraId="29B05AB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B7E5A2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DC_3C_n257G</w:t>
            </w:r>
          </w:p>
        </w:tc>
        <w:tc>
          <w:tcPr>
            <w:tcW w:w="1531" w:type="dxa"/>
            <w:tcBorders>
              <w:top w:val="single" w:sz="4" w:space="0" w:color="auto"/>
              <w:left w:val="single" w:sz="4" w:space="0" w:color="auto"/>
              <w:bottom w:val="single" w:sz="4" w:space="0" w:color="auto"/>
              <w:right w:val="single" w:sz="4" w:space="0" w:color="auto"/>
            </w:tcBorders>
            <w:vAlign w:val="center"/>
          </w:tcPr>
          <w:p w14:paraId="5956660F"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62963500"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77C1BE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2F46B9F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759252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1F31CA3"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69E806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2B_DL_3C_n257A_UL_3A_n257A (on-going)</w:t>
            </w:r>
          </w:p>
        </w:tc>
      </w:tr>
      <w:tr w:rsidR="00A67257" w:rsidRPr="000549BB" w14:paraId="250428F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D95D96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DC_3C_n257H</w:t>
            </w:r>
          </w:p>
        </w:tc>
        <w:tc>
          <w:tcPr>
            <w:tcW w:w="1531" w:type="dxa"/>
            <w:tcBorders>
              <w:top w:val="single" w:sz="4" w:space="0" w:color="auto"/>
              <w:left w:val="single" w:sz="4" w:space="0" w:color="auto"/>
              <w:bottom w:val="single" w:sz="4" w:space="0" w:color="auto"/>
              <w:right w:val="single" w:sz="4" w:space="0" w:color="auto"/>
            </w:tcBorders>
            <w:vAlign w:val="center"/>
          </w:tcPr>
          <w:p w14:paraId="28C22EF8"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C909EF6"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32F060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0E0813E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6EFCC4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87C66FC"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78784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2B_DL_3C_n257G_UL_3A_n257A (new)</w:t>
            </w:r>
          </w:p>
        </w:tc>
      </w:tr>
      <w:tr w:rsidR="00A67257" w:rsidRPr="000549BB" w14:paraId="059D5C0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BA502C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DC_3C_n257I</w:t>
            </w:r>
          </w:p>
        </w:tc>
        <w:tc>
          <w:tcPr>
            <w:tcW w:w="1531" w:type="dxa"/>
            <w:tcBorders>
              <w:top w:val="single" w:sz="4" w:space="0" w:color="auto"/>
              <w:left w:val="single" w:sz="4" w:space="0" w:color="auto"/>
              <w:bottom w:val="single" w:sz="4" w:space="0" w:color="auto"/>
              <w:right w:val="single" w:sz="4" w:space="0" w:color="auto"/>
            </w:tcBorders>
            <w:vAlign w:val="center"/>
          </w:tcPr>
          <w:p w14:paraId="74681462"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7E2E51E"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7C90E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3D0DCE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EB7F0C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19CA7C2"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1DC906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2B_DL_3C_n257H_UL_3A_n257A (new)</w:t>
            </w:r>
          </w:p>
        </w:tc>
      </w:tr>
      <w:tr w:rsidR="00A67257" w:rsidRPr="000549BB" w14:paraId="00F5C43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0DF1A8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DC_3C_n257J</w:t>
            </w:r>
          </w:p>
        </w:tc>
        <w:tc>
          <w:tcPr>
            <w:tcW w:w="1531" w:type="dxa"/>
            <w:tcBorders>
              <w:top w:val="single" w:sz="4" w:space="0" w:color="auto"/>
              <w:left w:val="single" w:sz="4" w:space="0" w:color="auto"/>
              <w:bottom w:val="single" w:sz="4" w:space="0" w:color="auto"/>
              <w:right w:val="single" w:sz="4" w:space="0" w:color="auto"/>
            </w:tcBorders>
            <w:vAlign w:val="center"/>
          </w:tcPr>
          <w:p w14:paraId="0A09BC86"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2922532"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A9B64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28C3715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CDF76A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3D9093D"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844582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2B_DL_3C_n257I_UL_3A_n257A (new)</w:t>
            </w:r>
          </w:p>
        </w:tc>
      </w:tr>
      <w:tr w:rsidR="00A67257" w:rsidRPr="000549BB" w14:paraId="03F6F60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F74CD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DC_3C_n257K</w:t>
            </w:r>
          </w:p>
        </w:tc>
        <w:tc>
          <w:tcPr>
            <w:tcW w:w="1531" w:type="dxa"/>
            <w:tcBorders>
              <w:top w:val="single" w:sz="4" w:space="0" w:color="auto"/>
              <w:left w:val="single" w:sz="4" w:space="0" w:color="auto"/>
              <w:bottom w:val="single" w:sz="4" w:space="0" w:color="auto"/>
              <w:right w:val="single" w:sz="4" w:space="0" w:color="auto"/>
            </w:tcBorders>
            <w:vAlign w:val="center"/>
          </w:tcPr>
          <w:p w14:paraId="6EEAE3C7"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44314B4B"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2225BC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B27D1D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1A9D1D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AE3E985"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48240A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2B_DL_3C_n257J_UL_3A_n257A (new)</w:t>
            </w:r>
          </w:p>
        </w:tc>
      </w:tr>
      <w:tr w:rsidR="00A67257" w:rsidRPr="000549BB" w14:paraId="6EC0C58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449163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DC_3C_n257L</w:t>
            </w:r>
          </w:p>
        </w:tc>
        <w:tc>
          <w:tcPr>
            <w:tcW w:w="1531" w:type="dxa"/>
            <w:tcBorders>
              <w:top w:val="single" w:sz="4" w:space="0" w:color="auto"/>
              <w:left w:val="single" w:sz="4" w:space="0" w:color="auto"/>
              <w:bottom w:val="single" w:sz="4" w:space="0" w:color="auto"/>
              <w:right w:val="single" w:sz="4" w:space="0" w:color="auto"/>
            </w:tcBorders>
            <w:vAlign w:val="center"/>
          </w:tcPr>
          <w:p w14:paraId="72E684EF"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1086CB2D"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E2D24B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44E5354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839A74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6D246DF"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BF5C6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2B_DL_3C_n257K_UL_3A_n257A (new)</w:t>
            </w:r>
          </w:p>
        </w:tc>
      </w:tr>
      <w:tr w:rsidR="00A67257" w:rsidRPr="000549BB" w14:paraId="14E8F7D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465A3D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DC_3C_n257M</w:t>
            </w:r>
          </w:p>
        </w:tc>
        <w:tc>
          <w:tcPr>
            <w:tcW w:w="1531" w:type="dxa"/>
            <w:tcBorders>
              <w:top w:val="single" w:sz="4" w:space="0" w:color="auto"/>
              <w:left w:val="single" w:sz="4" w:space="0" w:color="auto"/>
              <w:bottom w:val="single" w:sz="4" w:space="0" w:color="auto"/>
              <w:right w:val="single" w:sz="4" w:space="0" w:color="auto"/>
            </w:tcBorders>
            <w:vAlign w:val="center"/>
          </w:tcPr>
          <w:p w14:paraId="7A4ADE3E"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253CF5D3"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EAF588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17E3E15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C48F6E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63531D8"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C6063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2B_DL_3C_n257L_UL_3A_n257A (new)</w:t>
            </w:r>
          </w:p>
        </w:tc>
      </w:tr>
      <w:tr w:rsidR="006B43EE" w:rsidRPr="000549BB" w14:paraId="44C3A041"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48780197"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DC_4A_n260(</w:t>
            </w:r>
            <w:r w:rsidRPr="00840CFD">
              <w:rPr>
                <w:rFonts w:eastAsia="Times New Roman" w:cs="Arial"/>
                <w:color w:val="000000"/>
                <w:szCs w:val="18"/>
                <w:lang w:val="en-US"/>
              </w:rPr>
              <w:t>2A)</w:t>
            </w:r>
          </w:p>
        </w:tc>
        <w:tc>
          <w:tcPr>
            <w:tcW w:w="1531" w:type="dxa"/>
            <w:tcBorders>
              <w:top w:val="single" w:sz="4" w:space="0" w:color="auto"/>
              <w:left w:val="single" w:sz="4" w:space="0" w:color="auto"/>
              <w:bottom w:val="single" w:sz="4" w:space="0" w:color="auto"/>
              <w:right w:val="single" w:sz="4" w:space="0" w:color="auto"/>
            </w:tcBorders>
            <w:vAlign w:val="center"/>
          </w:tcPr>
          <w:p w14:paraId="3EE1D094" w14:textId="77777777" w:rsidR="006B43EE" w:rsidRPr="00840CFD" w:rsidRDefault="006B43EE"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780B859E" w14:textId="77777777" w:rsidR="006B43EE" w:rsidRPr="00840CFD" w:rsidRDefault="006B43EE" w:rsidP="00BC6BDB">
            <w:pPr>
              <w:keepNext/>
              <w:snapToGrid w:val="0"/>
              <w:spacing w:after="0"/>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D120604" w14:textId="77777777" w:rsidR="006B43EE" w:rsidRPr="00840CFD" w:rsidRDefault="006B43EE" w:rsidP="00BC6BDB">
            <w:pPr>
              <w:pStyle w:val="TAL"/>
              <w:snapToGrid w:val="0"/>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677DBEF6" w14:textId="77777777" w:rsidR="006B43EE" w:rsidRPr="00840CFD" w:rsidRDefault="00C8650C" w:rsidP="00BC6BDB">
            <w:pPr>
              <w:pStyle w:val="TAL"/>
              <w:snapToGrid w:val="0"/>
              <w:jc w:val="both"/>
              <w:rPr>
                <w:rFonts w:cs="Arial"/>
                <w:color w:val="00B0F0"/>
                <w:szCs w:val="18"/>
              </w:rPr>
            </w:pPr>
            <w:hyperlink r:id="rId214" w:history="1">
              <w:r w:rsidR="006B43EE"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E13D8C7" w14:textId="77777777" w:rsidR="006B43EE" w:rsidRPr="00840CFD" w:rsidRDefault="006B43EE" w:rsidP="00BC6BDB">
            <w:pPr>
              <w:pStyle w:val="TAL"/>
              <w:snapToGrid w:val="0"/>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tcPr>
          <w:p w14:paraId="3A703C56" w14:textId="566245AE" w:rsidR="006B43EE" w:rsidRPr="00840CFD" w:rsidRDefault="006B43EE" w:rsidP="00BC6BDB">
            <w:pPr>
              <w:pStyle w:val="TAL"/>
              <w:snapToGrid w:val="0"/>
              <w:jc w:val="both"/>
              <w:rPr>
                <w:rFonts w:cs="Arial"/>
                <w:color w:val="00B0F0"/>
                <w:szCs w:val="18"/>
              </w:rPr>
            </w:pPr>
            <w:r w:rsidRPr="003549D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C7743F"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w:t>
            </w:r>
            <w:r w:rsidRPr="00840CFD">
              <w:rPr>
                <w:rFonts w:eastAsia="Times New Roman" w:cs="Arial"/>
                <w:color w:val="000000"/>
                <w:szCs w:val="18"/>
                <w:lang w:val="en-US"/>
              </w:rPr>
              <w:t>n260A_UL_4A_n260A</w:t>
            </w:r>
          </w:p>
        </w:tc>
      </w:tr>
      <w:tr w:rsidR="006B43EE" w:rsidRPr="000549BB" w14:paraId="75DB9F85"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1FE7B1C3"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DC_4A_n260(</w:t>
            </w:r>
            <w:r w:rsidRPr="00840CFD">
              <w:rPr>
                <w:rFonts w:eastAsia="Times New Roman" w:cs="Arial"/>
                <w:color w:val="000000"/>
                <w:szCs w:val="18"/>
                <w:lang w:val="en-US"/>
              </w:rPr>
              <w:t>3A)</w:t>
            </w:r>
          </w:p>
        </w:tc>
        <w:tc>
          <w:tcPr>
            <w:tcW w:w="1531" w:type="dxa"/>
            <w:tcBorders>
              <w:top w:val="single" w:sz="4" w:space="0" w:color="auto"/>
              <w:left w:val="single" w:sz="4" w:space="0" w:color="auto"/>
              <w:bottom w:val="single" w:sz="4" w:space="0" w:color="auto"/>
              <w:right w:val="single" w:sz="4" w:space="0" w:color="auto"/>
            </w:tcBorders>
            <w:vAlign w:val="center"/>
          </w:tcPr>
          <w:p w14:paraId="169B38A5" w14:textId="77777777" w:rsidR="006B43EE" w:rsidRPr="00840CFD" w:rsidRDefault="006B43EE"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5BD8CB43" w14:textId="77777777" w:rsidR="006B43EE" w:rsidRPr="00840CFD" w:rsidRDefault="006B43EE" w:rsidP="00BC6BDB">
            <w:pPr>
              <w:keepNext/>
              <w:snapToGrid w:val="0"/>
              <w:spacing w:after="0"/>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6FAA175" w14:textId="77777777" w:rsidR="006B43EE" w:rsidRPr="00840CFD" w:rsidRDefault="006B43EE" w:rsidP="00BC6BDB">
            <w:pPr>
              <w:pStyle w:val="TAL"/>
              <w:snapToGrid w:val="0"/>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7810D05B" w14:textId="77777777" w:rsidR="006B43EE" w:rsidRPr="00840CFD" w:rsidRDefault="00C8650C" w:rsidP="00BC6BDB">
            <w:pPr>
              <w:pStyle w:val="TAL"/>
              <w:snapToGrid w:val="0"/>
              <w:jc w:val="both"/>
              <w:rPr>
                <w:rFonts w:cs="Arial"/>
                <w:color w:val="00B0F0"/>
                <w:szCs w:val="18"/>
              </w:rPr>
            </w:pPr>
            <w:hyperlink r:id="rId215" w:history="1">
              <w:r w:rsidR="006B43EE"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8161E82" w14:textId="77777777" w:rsidR="006B43EE" w:rsidRPr="00840CFD" w:rsidRDefault="006B43EE" w:rsidP="00BC6BDB">
            <w:pPr>
              <w:pStyle w:val="TAL"/>
              <w:snapToGrid w:val="0"/>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tcPr>
          <w:p w14:paraId="439D26FC" w14:textId="131801CD" w:rsidR="006B43EE" w:rsidRPr="00840CFD" w:rsidRDefault="006B43EE" w:rsidP="00BC6BDB">
            <w:pPr>
              <w:pStyle w:val="TAL"/>
              <w:snapToGrid w:val="0"/>
              <w:jc w:val="both"/>
              <w:rPr>
                <w:rFonts w:cs="Arial"/>
                <w:color w:val="00B0F0"/>
                <w:szCs w:val="18"/>
              </w:rPr>
            </w:pPr>
            <w:r w:rsidRPr="003549D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ED6F81"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w:t>
            </w:r>
            <w:r w:rsidRPr="00840CFD">
              <w:rPr>
                <w:rFonts w:eastAsia="Times New Roman" w:cs="Arial"/>
                <w:color w:val="000000"/>
                <w:szCs w:val="18"/>
                <w:lang w:val="en-US"/>
              </w:rPr>
              <w:t>n260(2A)_UL_4A_n260A</w:t>
            </w:r>
          </w:p>
        </w:tc>
      </w:tr>
      <w:tr w:rsidR="006B43EE" w:rsidRPr="000549BB" w14:paraId="20300181"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0583B4AB"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DC_4A_n260(</w:t>
            </w:r>
            <w:r w:rsidRPr="00840CFD">
              <w:rPr>
                <w:rFonts w:eastAsia="Times New Roman" w:cs="Arial"/>
                <w:bCs/>
                <w:color w:val="000000"/>
                <w:szCs w:val="18"/>
                <w:lang w:val="en-US"/>
              </w:rPr>
              <w:t>4A)</w:t>
            </w:r>
          </w:p>
        </w:tc>
        <w:tc>
          <w:tcPr>
            <w:tcW w:w="1531" w:type="dxa"/>
            <w:tcBorders>
              <w:top w:val="single" w:sz="4" w:space="0" w:color="auto"/>
              <w:left w:val="single" w:sz="4" w:space="0" w:color="auto"/>
              <w:bottom w:val="single" w:sz="4" w:space="0" w:color="auto"/>
              <w:right w:val="single" w:sz="4" w:space="0" w:color="auto"/>
            </w:tcBorders>
            <w:vAlign w:val="center"/>
          </w:tcPr>
          <w:p w14:paraId="28B6C7A2" w14:textId="77777777" w:rsidR="006B43EE" w:rsidRPr="00840CFD" w:rsidRDefault="006B43EE"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vAlign w:val="center"/>
          </w:tcPr>
          <w:p w14:paraId="07155E95" w14:textId="77777777" w:rsidR="006B43EE" w:rsidRPr="00840CFD" w:rsidRDefault="006B43EE" w:rsidP="00BC6BDB">
            <w:pPr>
              <w:keepNext/>
              <w:snapToGrid w:val="0"/>
              <w:spacing w:after="0"/>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9DA2D9A" w14:textId="77777777" w:rsidR="006B43EE" w:rsidRPr="00840CFD" w:rsidRDefault="006B43EE" w:rsidP="00BC6BDB">
            <w:pPr>
              <w:pStyle w:val="TAL"/>
              <w:snapToGrid w:val="0"/>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221464FC" w14:textId="77777777" w:rsidR="006B43EE" w:rsidRPr="00840CFD" w:rsidRDefault="00C8650C" w:rsidP="00BC6BDB">
            <w:pPr>
              <w:pStyle w:val="TAL"/>
              <w:snapToGrid w:val="0"/>
              <w:jc w:val="both"/>
              <w:rPr>
                <w:rFonts w:cs="Arial"/>
                <w:color w:val="00B0F0"/>
                <w:szCs w:val="18"/>
              </w:rPr>
            </w:pPr>
            <w:hyperlink r:id="rId216" w:history="1">
              <w:r w:rsidR="006B43EE"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372CA94" w14:textId="77777777" w:rsidR="006B43EE" w:rsidRPr="00840CFD" w:rsidRDefault="006B43EE" w:rsidP="00BC6BDB">
            <w:pPr>
              <w:pStyle w:val="TAL"/>
              <w:snapToGrid w:val="0"/>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tcPr>
          <w:p w14:paraId="65D237A0" w14:textId="1B09C3EE" w:rsidR="006B43EE" w:rsidRPr="00840CFD" w:rsidRDefault="006B43EE" w:rsidP="00BC6BDB">
            <w:pPr>
              <w:pStyle w:val="TAL"/>
              <w:snapToGrid w:val="0"/>
              <w:jc w:val="both"/>
              <w:rPr>
                <w:rFonts w:cs="Arial"/>
                <w:color w:val="00B0F0"/>
                <w:szCs w:val="18"/>
              </w:rPr>
            </w:pPr>
            <w:r w:rsidRPr="003549D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CACE73E"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w:t>
            </w:r>
            <w:r w:rsidRPr="00840CFD">
              <w:rPr>
                <w:rFonts w:eastAsia="Times New Roman" w:cs="Arial"/>
                <w:bCs/>
                <w:color w:val="000000"/>
                <w:szCs w:val="18"/>
                <w:lang w:val="en-US"/>
              </w:rPr>
              <w:t>n260(3A)_UL_4A_n</w:t>
            </w:r>
            <w:r w:rsidRPr="00840CFD">
              <w:rPr>
                <w:rFonts w:eastAsia="Times New Roman" w:cs="Arial"/>
                <w:color w:val="000000"/>
                <w:szCs w:val="18"/>
                <w:lang w:val="en-US"/>
              </w:rPr>
              <w:t>260A</w:t>
            </w:r>
          </w:p>
        </w:tc>
      </w:tr>
      <w:tr w:rsidR="00A67257" w:rsidRPr="000549BB" w14:paraId="689D602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B66C61"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c>
          <w:tcPr>
            <w:tcW w:w="1531" w:type="dxa"/>
            <w:tcBorders>
              <w:top w:val="single" w:sz="4" w:space="0" w:color="auto"/>
              <w:left w:val="single" w:sz="4" w:space="0" w:color="auto"/>
              <w:bottom w:val="single" w:sz="4" w:space="0" w:color="auto"/>
              <w:right w:val="single" w:sz="4" w:space="0" w:color="auto"/>
            </w:tcBorders>
            <w:vAlign w:val="center"/>
          </w:tcPr>
          <w:p w14:paraId="2D68C01F"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9F3AE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3A15C"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722069" w14:textId="77777777" w:rsidR="00A67257" w:rsidRPr="00840CFD" w:rsidRDefault="00C8650C" w:rsidP="00BC6BDB">
            <w:pPr>
              <w:keepNext/>
              <w:snapToGrid w:val="0"/>
              <w:spacing w:after="0"/>
              <w:ind w:left="62"/>
              <w:jc w:val="both"/>
              <w:rPr>
                <w:rFonts w:ascii="Arial" w:hAnsi="Arial" w:cs="Arial"/>
                <w:sz w:val="18"/>
                <w:szCs w:val="18"/>
              </w:rPr>
            </w:pPr>
            <w:hyperlink r:id="rId21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3BC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CB2C43" w14:textId="60AE4C9D" w:rsidR="00A67257" w:rsidRPr="00D57F2F" w:rsidRDefault="00D57F2F" w:rsidP="00BC6BDB">
            <w:pPr>
              <w:pStyle w:val="TAL"/>
              <w:snapToGrid w:val="0"/>
              <w:ind w:left="62"/>
              <w:jc w:val="both"/>
              <w:rPr>
                <w:rFonts w:eastAsia="新細明體" w:cs="Arial"/>
                <w:szCs w:val="18"/>
                <w:lang w:eastAsia="zh-TW"/>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6DD551" w14:textId="77777777" w:rsidR="00A67257" w:rsidRPr="00840CFD" w:rsidRDefault="00A67257" w:rsidP="00BC6BDB">
            <w:pPr>
              <w:keepNext/>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w:t>
            </w:r>
          </w:p>
        </w:tc>
      </w:tr>
      <w:tr w:rsidR="00A67257" w:rsidRPr="000549BB" w14:paraId="1272F5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7E0524"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c>
          <w:tcPr>
            <w:tcW w:w="1531" w:type="dxa"/>
            <w:tcBorders>
              <w:top w:val="single" w:sz="4" w:space="0" w:color="auto"/>
              <w:left w:val="single" w:sz="4" w:space="0" w:color="auto"/>
              <w:bottom w:val="single" w:sz="4" w:space="0" w:color="auto"/>
              <w:right w:val="single" w:sz="4" w:space="0" w:color="auto"/>
            </w:tcBorders>
            <w:vAlign w:val="center"/>
          </w:tcPr>
          <w:p w14:paraId="15981B89"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65082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6682E"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0D07866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BBE126" w14:textId="77777777" w:rsidR="00A67257" w:rsidRPr="00840CFD" w:rsidRDefault="00C8650C" w:rsidP="00BC6BDB">
            <w:pPr>
              <w:keepNext/>
              <w:snapToGrid w:val="0"/>
              <w:spacing w:after="0"/>
              <w:ind w:left="62"/>
              <w:jc w:val="both"/>
              <w:rPr>
                <w:rFonts w:ascii="Arial" w:hAnsi="Arial" w:cs="Arial"/>
                <w:sz w:val="18"/>
                <w:szCs w:val="18"/>
              </w:rPr>
            </w:pPr>
            <w:hyperlink r:id="rId218" w:history="1">
              <w:r w:rsidR="00A67257" w:rsidRPr="00840CFD">
                <w:rPr>
                  <w:rStyle w:val="ae"/>
                  <w:rFonts w:ascii="Arial" w:hAnsi="Arial" w:cs="Arial"/>
                  <w:sz w:val="18"/>
                  <w:szCs w:val="18"/>
                </w:rPr>
                <w:t>Zheng.zhao@verizonwireless.c</w:t>
              </w:r>
              <w:r w:rsidR="00A67257" w:rsidRPr="00840CFD">
                <w:rPr>
                  <w:rStyle w:val="ae"/>
                  <w:rFonts w:ascii="Arial" w:hAnsi="Arial" w:cs="Arial"/>
                  <w:sz w:val="18"/>
                  <w:szCs w:val="18"/>
                </w:rPr>
                <w:lastRenderedPageBreak/>
                <w:t>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976CC"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0F6405" w14:textId="19BE03FF" w:rsidR="00A67257" w:rsidRPr="00840CFD" w:rsidRDefault="00D57F2F" w:rsidP="00BC6BDB">
            <w:pPr>
              <w:pStyle w:val="TAL"/>
              <w:snapToGrid w:val="0"/>
              <w:ind w:left="62"/>
              <w:jc w:val="both"/>
              <w:rPr>
                <w:rFonts w:cs="Arial"/>
                <w:szCs w:val="18"/>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D13F2" w14:textId="77777777" w:rsidR="00A67257" w:rsidRPr="00840CFD" w:rsidRDefault="00A67257" w:rsidP="00BC6BDB">
            <w:pPr>
              <w:keepNext/>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r>
      <w:tr w:rsidR="00A67257" w:rsidRPr="000549BB" w14:paraId="0D342AA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4B4BA6" w14:textId="77777777" w:rsidR="00A67257" w:rsidRPr="00840CFD" w:rsidRDefault="00A67257"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lastRenderedPageBreak/>
              <w:t>DC_4A</w:t>
            </w:r>
            <w:r w:rsidRPr="00840CFD">
              <w:rPr>
                <w:rFonts w:ascii="Arial" w:hAnsi="Arial" w:cs="Arial"/>
                <w:sz w:val="18"/>
                <w:szCs w:val="18"/>
                <w:lang w:val="sv-SE" w:eastAsia="ja-JP"/>
              </w:rPr>
              <w:t>_n260(7A)</w:t>
            </w:r>
          </w:p>
        </w:tc>
        <w:tc>
          <w:tcPr>
            <w:tcW w:w="1531" w:type="dxa"/>
            <w:tcBorders>
              <w:top w:val="single" w:sz="4" w:space="0" w:color="auto"/>
              <w:left w:val="single" w:sz="4" w:space="0" w:color="auto"/>
              <w:bottom w:val="single" w:sz="4" w:space="0" w:color="auto"/>
              <w:right w:val="single" w:sz="4" w:space="0" w:color="auto"/>
            </w:tcBorders>
            <w:vAlign w:val="center"/>
          </w:tcPr>
          <w:p w14:paraId="66A20B46"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9772D0"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C957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159ED27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FD1013" w14:textId="77777777" w:rsidR="00A67257" w:rsidRPr="00840CFD" w:rsidRDefault="00C8650C" w:rsidP="00BC6BDB">
            <w:pPr>
              <w:keepNext/>
              <w:snapToGrid w:val="0"/>
              <w:spacing w:after="0"/>
              <w:ind w:left="62"/>
              <w:jc w:val="both"/>
              <w:rPr>
                <w:rFonts w:ascii="Arial" w:hAnsi="Arial" w:cs="Arial"/>
                <w:sz w:val="18"/>
                <w:szCs w:val="18"/>
              </w:rPr>
            </w:pPr>
            <w:hyperlink r:id="rId21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E7181"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356271" w14:textId="29AC02C3" w:rsidR="00A67257" w:rsidRPr="00840CFD" w:rsidRDefault="00D57F2F" w:rsidP="00BC6BDB">
            <w:pPr>
              <w:pStyle w:val="TAL"/>
              <w:snapToGrid w:val="0"/>
              <w:ind w:left="62"/>
              <w:jc w:val="both"/>
              <w:rPr>
                <w:rFonts w:cs="Arial"/>
                <w:szCs w:val="18"/>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0E5734"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r>
      <w:tr w:rsidR="00A67257" w:rsidRPr="000549BB" w14:paraId="5752DC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5FEF3"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_n260(8A)</w:t>
            </w:r>
          </w:p>
        </w:tc>
        <w:tc>
          <w:tcPr>
            <w:tcW w:w="1531" w:type="dxa"/>
            <w:tcBorders>
              <w:top w:val="single" w:sz="4" w:space="0" w:color="auto"/>
              <w:left w:val="single" w:sz="4" w:space="0" w:color="auto"/>
              <w:bottom w:val="single" w:sz="4" w:space="0" w:color="auto"/>
              <w:right w:val="single" w:sz="4" w:space="0" w:color="auto"/>
            </w:tcBorders>
            <w:vAlign w:val="center"/>
          </w:tcPr>
          <w:p w14:paraId="6F226A6B"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59894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F42CC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4965B849"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BAFFE" w14:textId="77777777" w:rsidR="00A67257" w:rsidRPr="00840CFD" w:rsidRDefault="00C8650C" w:rsidP="00BC6BDB">
            <w:pPr>
              <w:keepNext/>
              <w:snapToGrid w:val="0"/>
              <w:spacing w:after="0"/>
              <w:ind w:left="62"/>
              <w:jc w:val="both"/>
              <w:rPr>
                <w:rFonts w:ascii="Arial" w:hAnsi="Arial" w:cs="Arial"/>
                <w:sz w:val="18"/>
                <w:szCs w:val="18"/>
              </w:rPr>
            </w:pPr>
            <w:hyperlink r:id="rId22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9D8E"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583B35" w14:textId="46F2C45D" w:rsidR="00A67257" w:rsidRPr="00840CFD" w:rsidRDefault="00D57F2F" w:rsidP="00BC6BDB">
            <w:pPr>
              <w:pStyle w:val="TAL"/>
              <w:snapToGrid w:val="0"/>
              <w:ind w:left="62"/>
              <w:jc w:val="both"/>
              <w:rPr>
                <w:rFonts w:cs="Arial"/>
                <w:szCs w:val="18"/>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44C60" w14:textId="77777777" w:rsidR="00A67257" w:rsidRPr="00840CFD" w:rsidRDefault="00A67257" w:rsidP="00BC6BDB">
            <w:pPr>
              <w:keepNext/>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r>
      <w:tr w:rsidR="00157E99" w:rsidRPr="000549BB" w14:paraId="4E94BC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EECF0B" w14:textId="77777777" w:rsidR="00157E99" w:rsidRPr="00840CFD" w:rsidRDefault="00157E99"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w:t>
            </w:r>
          </w:p>
        </w:tc>
        <w:tc>
          <w:tcPr>
            <w:tcW w:w="1531" w:type="dxa"/>
            <w:tcBorders>
              <w:top w:val="single" w:sz="4" w:space="0" w:color="auto"/>
              <w:left w:val="single" w:sz="4" w:space="0" w:color="auto"/>
              <w:bottom w:val="single" w:sz="4" w:space="0" w:color="auto"/>
              <w:right w:val="single" w:sz="4" w:space="0" w:color="auto"/>
            </w:tcBorders>
            <w:vAlign w:val="center"/>
          </w:tcPr>
          <w:p w14:paraId="04898F8C" w14:textId="77777777" w:rsidR="00157E99" w:rsidRPr="00840CFD" w:rsidRDefault="00157E99"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54AA54"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172265"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8F5A46" w14:textId="77777777" w:rsidR="00157E99" w:rsidRPr="00840CFD" w:rsidRDefault="00C8650C" w:rsidP="00BC6BDB">
            <w:pPr>
              <w:keepNext/>
              <w:snapToGrid w:val="0"/>
              <w:spacing w:after="0"/>
              <w:ind w:left="62"/>
              <w:jc w:val="both"/>
              <w:rPr>
                <w:rFonts w:ascii="Arial" w:hAnsi="Arial" w:cs="Arial"/>
                <w:sz w:val="18"/>
                <w:szCs w:val="18"/>
              </w:rPr>
            </w:pPr>
            <w:hyperlink r:id="rId221" w:history="1">
              <w:r w:rsidR="00157E99"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72A9C"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F7A9430" w14:textId="6A63EF3C" w:rsidR="00157E99" w:rsidRPr="00840CFD" w:rsidDel="00597620" w:rsidRDefault="00157E99" w:rsidP="00BC6BDB">
            <w:pPr>
              <w:pStyle w:val="TAL"/>
              <w:snapToGrid w:val="0"/>
              <w:ind w:left="62"/>
              <w:jc w:val="both"/>
              <w:rPr>
                <w:rFonts w:eastAsia="Malgun Gothic" w:cs="Arial"/>
                <w:szCs w:val="18"/>
                <w:lang w:eastAsia="ko-KR"/>
              </w:rPr>
            </w:pPr>
            <w:r w:rsidRPr="0075478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93D664" w14:textId="77777777" w:rsidR="00157E99" w:rsidRPr="00840CFD" w:rsidRDefault="00157E99" w:rsidP="00BC6BDB">
            <w:pPr>
              <w:keepNext/>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DC_4A_n260A</w:t>
            </w:r>
            <w:r w:rsidRPr="00840CFD">
              <w:rPr>
                <w:rFonts w:ascii="Arial" w:eastAsia="Times New Roman" w:hAnsi="Arial" w:cs="Arial"/>
                <w:bCs/>
                <w:color w:val="000000"/>
                <w:sz w:val="18"/>
                <w:szCs w:val="18"/>
                <w:lang w:val="en-US"/>
              </w:rPr>
              <w:t>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157E99" w:rsidRPr="000549BB" w14:paraId="3A96A15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4024F" w14:textId="77777777" w:rsidR="00157E99" w:rsidRPr="00840CFD" w:rsidRDefault="00157E99"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w:t>
            </w:r>
          </w:p>
        </w:tc>
        <w:tc>
          <w:tcPr>
            <w:tcW w:w="1531" w:type="dxa"/>
            <w:tcBorders>
              <w:top w:val="single" w:sz="4" w:space="0" w:color="auto"/>
              <w:left w:val="single" w:sz="4" w:space="0" w:color="auto"/>
              <w:bottom w:val="single" w:sz="4" w:space="0" w:color="auto"/>
              <w:right w:val="single" w:sz="4" w:space="0" w:color="auto"/>
            </w:tcBorders>
            <w:vAlign w:val="center"/>
          </w:tcPr>
          <w:p w14:paraId="23D9631F" w14:textId="77777777" w:rsidR="00157E99" w:rsidRPr="00840CFD" w:rsidRDefault="00157E99"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BC6E9B"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EC220E"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E31C38" w14:textId="77777777" w:rsidR="00157E99" w:rsidRPr="00840CFD" w:rsidRDefault="00C8650C" w:rsidP="00BC6BDB">
            <w:pPr>
              <w:keepNext/>
              <w:snapToGrid w:val="0"/>
              <w:spacing w:after="0"/>
              <w:ind w:left="62"/>
              <w:jc w:val="both"/>
              <w:rPr>
                <w:rFonts w:ascii="Arial" w:hAnsi="Arial" w:cs="Arial"/>
                <w:sz w:val="18"/>
                <w:szCs w:val="18"/>
              </w:rPr>
            </w:pPr>
            <w:hyperlink r:id="rId222" w:history="1">
              <w:r w:rsidR="00157E99"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85D5"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C210F07" w14:textId="16DDCDA1" w:rsidR="00157E99" w:rsidRPr="00840CFD" w:rsidDel="00597620" w:rsidRDefault="00157E99" w:rsidP="00BC6BDB">
            <w:pPr>
              <w:pStyle w:val="TAL"/>
              <w:snapToGrid w:val="0"/>
              <w:ind w:left="62"/>
              <w:jc w:val="both"/>
              <w:rPr>
                <w:rFonts w:eastAsia="Malgun Gothic" w:cs="Arial"/>
                <w:szCs w:val="18"/>
                <w:lang w:eastAsia="ko-KR"/>
              </w:rPr>
            </w:pPr>
            <w:r w:rsidRPr="0075478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4A406F" w14:textId="77777777" w:rsidR="00157E99" w:rsidRPr="00840CFD" w:rsidRDefault="00157E99" w:rsidP="00BC6BDB">
            <w:pPr>
              <w:keepNext/>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n260A</w:t>
            </w:r>
            <w:r w:rsidRPr="00840CFD">
              <w:rPr>
                <w:rFonts w:ascii="Arial" w:eastAsia="Times New Roman" w:hAnsi="Arial" w:cs="Arial"/>
                <w:bCs/>
                <w:color w:val="000000"/>
                <w:sz w:val="18"/>
                <w:szCs w:val="18"/>
                <w:lang w:val="en-US"/>
              </w:rPr>
              <w:t>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157E99" w:rsidRPr="000549BB" w14:paraId="756BEC3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B8573B"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p>
          <w:p w14:paraId="1DF736FF"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30058FD5"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p>
          <w:p w14:paraId="606BA4E3"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16F62"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AD10C"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372C062" w14:textId="77777777" w:rsidR="00157E99" w:rsidRPr="00840CFD" w:rsidRDefault="00C8650C" w:rsidP="00BC6BDB">
            <w:pPr>
              <w:keepNext/>
              <w:snapToGrid w:val="0"/>
              <w:spacing w:after="0"/>
              <w:ind w:left="62"/>
              <w:jc w:val="both"/>
              <w:rPr>
                <w:rFonts w:ascii="Arial" w:hAnsi="Arial" w:cs="Arial"/>
                <w:sz w:val="18"/>
                <w:szCs w:val="18"/>
              </w:rPr>
            </w:pPr>
            <w:hyperlink r:id="rId223" w:history="1">
              <w:r w:rsidR="00157E99"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2F5D"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64F2BB" w14:textId="5626647E" w:rsidR="00157E99" w:rsidRPr="00840CFD" w:rsidRDefault="00157E99" w:rsidP="00157E99">
            <w:pPr>
              <w:pStyle w:val="TAL"/>
              <w:snapToGrid w:val="0"/>
              <w:ind w:left="62"/>
              <w:jc w:val="both"/>
              <w:rPr>
                <w:rFonts w:cs="Arial"/>
                <w:szCs w:val="18"/>
              </w:rPr>
            </w:pPr>
            <w:r w:rsidRPr="004B5F17">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C0B1A5"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w:t>
            </w:r>
          </w:p>
        </w:tc>
      </w:tr>
      <w:tr w:rsidR="00157E99" w:rsidRPr="000549BB" w14:paraId="610D6C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52F68B" w14:textId="77777777" w:rsidR="00157E99" w:rsidRPr="00840CFD" w:rsidRDefault="00157E99"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c>
          <w:tcPr>
            <w:tcW w:w="1531" w:type="dxa"/>
            <w:tcBorders>
              <w:top w:val="single" w:sz="4" w:space="0" w:color="auto"/>
              <w:left w:val="single" w:sz="4" w:space="0" w:color="auto"/>
              <w:bottom w:val="single" w:sz="4" w:space="0" w:color="auto"/>
              <w:right w:val="single" w:sz="4" w:space="0" w:color="auto"/>
            </w:tcBorders>
            <w:vAlign w:val="center"/>
          </w:tcPr>
          <w:p w14:paraId="31C8FB41"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BAE67"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3E6B54"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3A83B0D"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EE2AC8" w14:textId="77777777" w:rsidR="00157E99" w:rsidRPr="00840CFD" w:rsidRDefault="00C8650C" w:rsidP="00BC6BDB">
            <w:pPr>
              <w:keepNext/>
              <w:snapToGrid w:val="0"/>
              <w:spacing w:after="0"/>
              <w:ind w:left="62"/>
              <w:jc w:val="both"/>
              <w:rPr>
                <w:rFonts w:ascii="Arial" w:hAnsi="Arial" w:cs="Arial"/>
                <w:sz w:val="18"/>
                <w:szCs w:val="18"/>
              </w:rPr>
            </w:pPr>
            <w:hyperlink r:id="rId224" w:history="1">
              <w:r w:rsidR="00157E99"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F1F4"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ADF96E" w14:textId="19EA08CC" w:rsidR="00157E99" w:rsidRPr="00840CFD" w:rsidRDefault="00157E99" w:rsidP="00157E99">
            <w:pPr>
              <w:pStyle w:val="TAL"/>
              <w:snapToGrid w:val="0"/>
              <w:ind w:left="62"/>
              <w:jc w:val="both"/>
              <w:rPr>
                <w:rFonts w:cs="Arial"/>
                <w:szCs w:val="18"/>
              </w:rPr>
            </w:pPr>
            <w:r w:rsidRPr="004B5F17">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6B7FF" w14:textId="77777777" w:rsidR="00157E99" w:rsidRPr="00840CFD" w:rsidRDefault="00157E99"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w:t>
            </w:r>
          </w:p>
        </w:tc>
      </w:tr>
      <w:tr w:rsidR="00A67257" w:rsidRPr="000549BB" w14:paraId="1D6F11A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0C4E46"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w:t>
            </w:r>
            <w:r w:rsidRPr="00840CFD">
              <w:rPr>
                <w:rFonts w:ascii="Arial" w:eastAsia="Times New Roman" w:hAnsi="Arial" w:cs="Arial"/>
                <w:bCs/>
                <w:color w:val="000000"/>
                <w:sz w:val="18"/>
                <w:szCs w:val="18"/>
                <w:lang w:val="en-US"/>
              </w:rPr>
              <w:t>2G)</w:t>
            </w:r>
          </w:p>
        </w:tc>
        <w:tc>
          <w:tcPr>
            <w:tcW w:w="1531" w:type="dxa"/>
            <w:tcBorders>
              <w:top w:val="single" w:sz="4" w:space="0" w:color="auto"/>
              <w:left w:val="single" w:sz="4" w:space="0" w:color="auto"/>
              <w:bottom w:val="single" w:sz="4" w:space="0" w:color="auto"/>
              <w:right w:val="single" w:sz="4" w:space="0" w:color="auto"/>
            </w:tcBorders>
            <w:vAlign w:val="center"/>
          </w:tcPr>
          <w:p w14:paraId="0223B6B7" w14:textId="77777777" w:rsidR="00A67257" w:rsidRPr="00840CFD" w:rsidRDefault="00A67257"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5317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E6A74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AC167F" w14:textId="77777777" w:rsidR="00A67257" w:rsidRPr="00840CFD" w:rsidRDefault="00C8650C" w:rsidP="00BC6BDB">
            <w:pPr>
              <w:keepNext/>
              <w:snapToGrid w:val="0"/>
              <w:spacing w:after="0"/>
              <w:ind w:left="62"/>
              <w:jc w:val="both"/>
              <w:rPr>
                <w:rFonts w:ascii="Arial" w:hAnsi="Arial" w:cs="Arial"/>
                <w:sz w:val="18"/>
                <w:szCs w:val="18"/>
              </w:rPr>
            </w:pPr>
            <w:hyperlink r:id="rId22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7FFD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4DF488" w14:textId="77777777" w:rsidR="00A67257" w:rsidRPr="00840CFD" w:rsidDel="00597620" w:rsidRDefault="00A67257" w:rsidP="00BC6BDB">
            <w:pPr>
              <w:pStyle w:val="TAL"/>
              <w:snapToGrid w:val="0"/>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AC5B1"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bCs/>
                <w:color w:val="000000"/>
                <w:sz w:val="18"/>
                <w:szCs w:val="18"/>
                <w:lang w:val="en-US"/>
              </w:rPr>
              <w:t>n260G_UL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A67257" w:rsidRPr="000549BB" w14:paraId="03709F6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054B9F"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w:t>
            </w:r>
            <w:r w:rsidRPr="00840CFD">
              <w:rPr>
                <w:rFonts w:ascii="Arial" w:eastAsia="Times New Roman" w:hAnsi="Arial" w:cs="Arial"/>
                <w:bCs/>
                <w:color w:val="000000"/>
                <w:sz w:val="18"/>
                <w:szCs w:val="18"/>
                <w:lang w:val="en-US"/>
              </w:rPr>
              <w:t>2G)</w:t>
            </w:r>
          </w:p>
        </w:tc>
        <w:tc>
          <w:tcPr>
            <w:tcW w:w="1531" w:type="dxa"/>
            <w:tcBorders>
              <w:top w:val="single" w:sz="4" w:space="0" w:color="auto"/>
              <w:left w:val="single" w:sz="4" w:space="0" w:color="auto"/>
              <w:bottom w:val="single" w:sz="4" w:space="0" w:color="auto"/>
              <w:right w:val="single" w:sz="4" w:space="0" w:color="auto"/>
            </w:tcBorders>
            <w:vAlign w:val="center"/>
          </w:tcPr>
          <w:p w14:paraId="6B32FAAF" w14:textId="77777777" w:rsidR="00A67257" w:rsidRPr="00840CFD" w:rsidRDefault="00A67257"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C8094E"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19C763"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02D078" w14:textId="77777777" w:rsidR="00A67257" w:rsidRPr="00840CFD" w:rsidRDefault="00C8650C" w:rsidP="00BC6BDB">
            <w:pPr>
              <w:keepNext/>
              <w:snapToGrid w:val="0"/>
              <w:spacing w:after="0"/>
              <w:ind w:left="62"/>
              <w:jc w:val="both"/>
              <w:rPr>
                <w:rFonts w:ascii="Arial" w:hAnsi="Arial" w:cs="Arial"/>
                <w:sz w:val="18"/>
                <w:szCs w:val="18"/>
              </w:rPr>
            </w:pPr>
            <w:hyperlink r:id="rId22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46B94"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9FDA65" w14:textId="77777777" w:rsidR="00A67257" w:rsidRPr="00840CFD" w:rsidDel="00597620" w:rsidRDefault="00A67257" w:rsidP="00BC6BDB">
            <w:pPr>
              <w:pStyle w:val="TAL"/>
              <w:snapToGrid w:val="0"/>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8A0F10"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bCs/>
                <w:color w:val="000000"/>
                <w:sz w:val="18"/>
                <w:szCs w:val="18"/>
                <w:lang w:val="en-US"/>
              </w:rPr>
              <w:t>n260G_UL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260G</w:t>
            </w:r>
          </w:p>
        </w:tc>
      </w:tr>
      <w:tr w:rsidR="00460794" w:rsidRPr="000549BB" w14:paraId="62F9E36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9FC394" w14:textId="77777777" w:rsidR="00460794" w:rsidRPr="00840CFD" w:rsidRDefault="00460794"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vAlign w:val="center"/>
          </w:tcPr>
          <w:p w14:paraId="161ECF19"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FBACC0"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1F2434"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75BCD2A7"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EA42EE" w14:textId="77777777" w:rsidR="00460794" w:rsidRPr="00840CFD" w:rsidRDefault="00C8650C" w:rsidP="00BC6BDB">
            <w:pPr>
              <w:keepNext/>
              <w:snapToGrid w:val="0"/>
              <w:spacing w:after="0"/>
              <w:ind w:left="62"/>
              <w:jc w:val="both"/>
              <w:rPr>
                <w:rFonts w:ascii="Arial" w:hAnsi="Arial" w:cs="Arial"/>
                <w:sz w:val="18"/>
                <w:szCs w:val="18"/>
              </w:rPr>
            </w:pPr>
            <w:hyperlink r:id="rId227"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A4D1"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BD9F2B" w14:textId="4260377A"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902C23" w14:textId="77777777" w:rsidR="00460794" w:rsidRPr="00840CFD" w:rsidRDefault="00460794"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r>
      <w:tr w:rsidR="00460794" w:rsidRPr="000549BB" w14:paraId="19746F0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95B219"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34DE2E18"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B0D5C"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5C5691"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671D1D8"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8C04C9" w14:textId="77777777" w:rsidR="00460794" w:rsidRPr="00840CFD" w:rsidRDefault="00C8650C" w:rsidP="00BC6BDB">
            <w:pPr>
              <w:keepNext/>
              <w:snapToGrid w:val="0"/>
              <w:spacing w:after="0"/>
              <w:ind w:left="62"/>
              <w:jc w:val="both"/>
              <w:rPr>
                <w:rFonts w:ascii="Arial" w:hAnsi="Arial" w:cs="Arial"/>
                <w:sz w:val="18"/>
                <w:szCs w:val="18"/>
              </w:rPr>
            </w:pPr>
            <w:hyperlink r:id="rId228"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917F"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FAA65B" w14:textId="003D1419"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CCB625" w14:textId="77777777" w:rsidR="00460794" w:rsidRPr="00840CFD" w:rsidRDefault="00460794"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r>
      <w:tr w:rsidR="00460794" w:rsidRPr="000549BB" w14:paraId="4108DEB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D515C0" w14:textId="77777777" w:rsidR="00460794" w:rsidRPr="00840CFD" w:rsidRDefault="00460794"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63B019ED"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DF7542"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4EDA"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5B7CE00"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669072" w14:textId="77777777" w:rsidR="00460794" w:rsidRPr="00840CFD" w:rsidRDefault="00C8650C" w:rsidP="00BC6BDB">
            <w:pPr>
              <w:keepNext/>
              <w:snapToGrid w:val="0"/>
              <w:spacing w:after="0"/>
              <w:ind w:left="62"/>
              <w:jc w:val="both"/>
              <w:rPr>
                <w:rFonts w:ascii="Arial" w:hAnsi="Arial" w:cs="Arial"/>
                <w:sz w:val="18"/>
                <w:szCs w:val="18"/>
              </w:rPr>
            </w:pPr>
            <w:hyperlink r:id="rId229"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32F7"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70077E" w14:textId="4238AF37"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DC5DD8" w14:textId="77777777" w:rsidR="00460794" w:rsidRPr="00840CFD" w:rsidRDefault="00460794"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_n260H</w:t>
            </w:r>
          </w:p>
        </w:tc>
      </w:tr>
      <w:tr w:rsidR="00460794" w:rsidRPr="000549BB" w14:paraId="5F36736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40120"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0DBBCD6B"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C43C76"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507CB8"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79CD7070"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5F7178" w14:textId="77777777" w:rsidR="00460794" w:rsidRPr="00840CFD" w:rsidRDefault="00C8650C" w:rsidP="00BC6BDB">
            <w:pPr>
              <w:keepNext/>
              <w:snapToGrid w:val="0"/>
              <w:spacing w:after="0"/>
              <w:ind w:left="62"/>
              <w:jc w:val="both"/>
              <w:rPr>
                <w:rFonts w:ascii="Arial" w:hAnsi="Arial" w:cs="Arial"/>
                <w:sz w:val="18"/>
                <w:szCs w:val="18"/>
              </w:rPr>
            </w:pPr>
            <w:hyperlink r:id="rId230"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014E"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EBD8B6" w14:textId="13A6AA4D"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E5B3FB"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_n260O</w:t>
            </w:r>
          </w:p>
        </w:tc>
      </w:tr>
      <w:tr w:rsidR="00460794" w:rsidRPr="000549BB" w14:paraId="02B14E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55037"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4C13311C"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4FE4ED"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0E2532"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0CB5EBD9"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A25A0E6" w14:textId="77777777" w:rsidR="00460794" w:rsidRPr="00840CFD" w:rsidRDefault="00C8650C" w:rsidP="00BC6BDB">
            <w:pPr>
              <w:keepNext/>
              <w:snapToGrid w:val="0"/>
              <w:spacing w:after="0"/>
              <w:ind w:left="62"/>
              <w:jc w:val="both"/>
              <w:rPr>
                <w:rFonts w:ascii="Arial" w:hAnsi="Arial" w:cs="Arial"/>
                <w:sz w:val="18"/>
                <w:szCs w:val="18"/>
              </w:rPr>
            </w:pPr>
            <w:hyperlink r:id="rId231"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72D1"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339EE8" w14:textId="7BDFFB40"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640218"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_n260(2O)</w:t>
            </w:r>
          </w:p>
        </w:tc>
      </w:tr>
      <w:tr w:rsidR="00460794" w:rsidRPr="000549BB" w14:paraId="080F74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1A812A"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7EDA12BB"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0D850D"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B5F39B"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34F3769"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0D702B" w14:textId="77777777" w:rsidR="00460794" w:rsidRPr="00840CFD" w:rsidRDefault="00C8650C" w:rsidP="00BC6BDB">
            <w:pPr>
              <w:keepNext/>
              <w:snapToGrid w:val="0"/>
              <w:spacing w:after="0"/>
              <w:ind w:left="62"/>
              <w:jc w:val="both"/>
              <w:rPr>
                <w:rFonts w:ascii="Arial" w:hAnsi="Arial" w:cs="Arial"/>
                <w:sz w:val="18"/>
                <w:szCs w:val="18"/>
              </w:rPr>
            </w:pPr>
            <w:hyperlink r:id="rId232"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DDDC"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10429F" w14:textId="5AB6B7B1"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8B7CA"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_n260(3O)</w:t>
            </w:r>
          </w:p>
        </w:tc>
      </w:tr>
      <w:tr w:rsidR="00A67257" w:rsidRPr="00937ACA" w14:paraId="75EDCAA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C2F2C"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eastAsia="ja-JP"/>
              </w:rPr>
            </w:pPr>
          </w:p>
          <w:p w14:paraId="0CAA7D6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_n260(A-D)</w:t>
            </w:r>
          </w:p>
        </w:tc>
        <w:tc>
          <w:tcPr>
            <w:tcW w:w="1531" w:type="dxa"/>
            <w:tcBorders>
              <w:top w:val="single" w:sz="4" w:space="0" w:color="auto"/>
              <w:left w:val="single" w:sz="4" w:space="0" w:color="auto"/>
              <w:bottom w:val="single" w:sz="4" w:space="0" w:color="auto"/>
              <w:right w:val="single" w:sz="4" w:space="0" w:color="auto"/>
            </w:tcBorders>
            <w:vAlign w:val="center"/>
          </w:tcPr>
          <w:p w14:paraId="0399D12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p>
          <w:p w14:paraId="3EF8AA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w:t>
            </w:r>
            <w:r w:rsidRPr="00937ACA">
              <w:rPr>
                <w:rFonts w:ascii="Arial" w:hAnsi="Arial" w:cs="Arial"/>
                <w:sz w:val="18"/>
                <w:szCs w:val="18"/>
                <w:highlight w:val="yellow"/>
                <w:lang w:val="sv-SE" w:eastAsia="ja-JP"/>
              </w:rPr>
              <w:lastRenderedPageBreak/>
              <w:t>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ACA7A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A85A6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BA2009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FE2190"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33" w:history="1">
              <w:r w:rsidR="00A67257" w:rsidRPr="00937ACA">
                <w:rPr>
                  <w:rStyle w:val="ae"/>
                  <w:rFonts w:ascii="Arial" w:hAnsi="Arial" w:cs="Arial"/>
                  <w:sz w:val="18"/>
                  <w:szCs w:val="18"/>
                  <w:highlight w:val="yellow"/>
                </w:rPr>
                <w:t>Zheng.zhao@verizonwireless.c</w:t>
              </w:r>
              <w:r w:rsidR="00A67257" w:rsidRPr="00937ACA">
                <w:rPr>
                  <w:rStyle w:val="ae"/>
                  <w:rFonts w:ascii="Arial" w:hAnsi="Arial" w:cs="Arial"/>
                  <w:sz w:val="18"/>
                  <w:szCs w:val="18"/>
                  <w:highlight w:val="yellow"/>
                </w:rPr>
                <w:lastRenderedPageBreak/>
                <w:t>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505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C87725"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8F702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w:t>
            </w:r>
          </w:p>
          <w:p w14:paraId="75CDDEE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_n260D</w:t>
            </w:r>
          </w:p>
        </w:tc>
      </w:tr>
      <w:tr w:rsidR="00A67257" w:rsidRPr="00937ACA" w14:paraId="0CD1E37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8452D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lastRenderedPageBreak/>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_n260(2A-D)</w:t>
            </w:r>
          </w:p>
        </w:tc>
        <w:tc>
          <w:tcPr>
            <w:tcW w:w="1531" w:type="dxa"/>
            <w:tcBorders>
              <w:top w:val="single" w:sz="4" w:space="0" w:color="auto"/>
              <w:left w:val="single" w:sz="4" w:space="0" w:color="auto"/>
              <w:bottom w:val="single" w:sz="4" w:space="0" w:color="auto"/>
              <w:right w:val="single" w:sz="4" w:space="0" w:color="auto"/>
            </w:tcBorders>
            <w:vAlign w:val="center"/>
          </w:tcPr>
          <w:p w14:paraId="756AEAC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DCAF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0CE3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949F79"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3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6D05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630B8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C17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w:t>
            </w:r>
          </w:p>
          <w:p w14:paraId="3EB3A51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_n260(A-D)</w:t>
            </w:r>
          </w:p>
        </w:tc>
      </w:tr>
      <w:tr w:rsidR="00A67257" w:rsidRPr="00937ACA" w14:paraId="18634AA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FF9D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tc>
        <w:tc>
          <w:tcPr>
            <w:tcW w:w="1531" w:type="dxa"/>
            <w:tcBorders>
              <w:top w:val="single" w:sz="4" w:space="0" w:color="auto"/>
              <w:left w:val="single" w:sz="4" w:space="0" w:color="auto"/>
              <w:bottom w:val="single" w:sz="4" w:space="0" w:color="auto"/>
              <w:right w:val="single" w:sz="4" w:space="0" w:color="auto"/>
            </w:tcBorders>
            <w:vAlign w:val="center"/>
          </w:tcPr>
          <w:p w14:paraId="5EF15E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C3AF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31325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6445D6"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3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F89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6958A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7AF2B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p>
          <w:p w14:paraId="34BED7A3"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_n260O</w:t>
            </w:r>
          </w:p>
        </w:tc>
      </w:tr>
      <w:tr w:rsidR="00A67257" w:rsidRPr="00937ACA" w14:paraId="43B10E6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34AD1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tc>
        <w:tc>
          <w:tcPr>
            <w:tcW w:w="1531" w:type="dxa"/>
            <w:tcBorders>
              <w:top w:val="single" w:sz="4" w:space="0" w:color="auto"/>
              <w:left w:val="single" w:sz="4" w:space="0" w:color="auto"/>
              <w:bottom w:val="single" w:sz="4" w:space="0" w:color="auto"/>
              <w:right w:val="single" w:sz="4" w:space="0" w:color="auto"/>
            </w:tcBorders>
            <w:vAlign w:val="center"/>
          </w:tcPr>
          <w:p w14:paraId="63E1D1F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1569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A4830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442792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2ECB6C"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3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ECA8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ED2E4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16512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p>
          <w:p w14:paraId="273552AA"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tc>
      </w:tr>
      <w:tr w:rsidR="00A67257" w:rsidRPr="00937ACA" w14:paraId="3E8BE3F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81C28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tc>
        <w:tc>
          <w:tcPr>
            <w:tcW w:w="1531" w:type="dxa"/>
            <w:tcBorders>
              <w:top w:val="single" w:sz="4" w:space="0" w:color="auto"/>
              <w:left w:val="single" w:sz="4" w:space="0" w:color="auto"/>
              <w:bottom w:val="single" w:sz="4" w:space="0" w:color="auto"/>
              <w:right w:val="single" w:sz="4" w:space="0" w:color="auto"/>
            </w:tcBorders>
            <w:vAlign w:val="center"/>
          </w:tcPr>
          <w:p w14:paraId="5F0FC73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59BE9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0FF7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4847D9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23CFA"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3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351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5366E9"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9FAAE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w:t>
            </w:r>
          </w:p>
          <w:p w14:paraId="426CF50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sv-SE"/>
              </w:rPr>
              <w:t>DC_4A</w:t>
            </w:r>
            <w:r w:rsidRPr="00937ACA">
              <w:rPr>
                <w:rFonts w:ascii="Arial" w:hAnsi="Arial" w:cs="Arial"/>
                <w:sz w:val="18"/>
                <w:szCs w:val="18"/>
                <w:highlight w:val="yellow"/>
                <w:lang w:val="sv-SE" w:eastAsia="ja-JP"/>
              </w:rPr>
              <w:t>_n260(A-O)</w:t>
            </w:r>
          </w:p>
          <w:p w14:paraId="68FFF5F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_n260(D-O)</w:t>
            </w:r>
          </w:p>
        </w:tc>
      </w:tr>
      <w:tr w:rsidR="00A67257" w:rsidRPr="00937ACA" w14:paraId="2768FD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54F6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_n260(2A-D-O)</w:t>
            </w:r>
          </w:p>
        </w:tc>
        <w:tc>
          <w:tcPr>
            <w:tcW w:w="1531" w:type="dxa"/>
            <w:tcBorders>
              <w:top w:val="single" w:sz="4" w:space="0" w:color="auto"/>
              <w:left w:val="single" w:sz="4" w:space="0" w:color="auto"/>
              <w:bottom w:val="single" w:sz="4" w:space="0" w:color="auto"/>
              <w:right w:val="single" w:sz="4" w:space="0" w:color="auto"/>
            </w:tcBorders>
            <w:vAlign w:val="center"/>
          </w:tcPr>
          <w:p w14:paraId="21B3DFA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7330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E547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4B0B6F"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3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26FA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811FD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F8FB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p w14:paraId="5A28344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w:t>
            </w:r>
          </w:p>
          <w:p w14:paraId="536A130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tc>
      </w:tr>
      <w:tr w:rsidR="00A67257" w:rsidRPr="00937ACA" w14:paraId="3BE4394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5E7C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tc>
        <w:tc>
          <w:tcPr>
            <w:tcW w:w="1531" w:type="dxa"/>
            <w:tcBorders>
              <w:top w:val="single" w:sz="4" w:space="0" w:color="auto"/>
              <w:left w:val="single" w:sz="4" w:space="0" w:color="auto"/>
              <w:bottom w:val="single" w:sz="4" w:space="0" w:color="auto"/>
              <w:right w:val="single" w:sz="4" w:space="0" w:color="auto"/>
            </w:tcBorders>
            <w:vAlign w:val="center"/>
          </w:tcPr>
          <w:p w14:paraId="20590F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3AFE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9F3E2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1F4756"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3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95C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7F67A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B7986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p w14:paraId="055F80FE"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_n260(2O)</w:t>
            </w:r>
          </w:p>
        </w:tc>
      </w:tr>
      <w:tr w:rsidR="00A67257" w:rsidRPr="00937ACA" w14:paraId="269865A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75808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_n260(D-2O)</w:t>
            </w:r>
          </w:p>
        </w:tc>
        <w:tc>
          <w:tcPr>
            <w:tcW w:w="1531" w:type="dxa"/>
            <w:tcBorders>
              <w:top w:val="single" w:sz="4" w:space="0" w:color="auto"/>
              <w:left w:val="single" w:sz="4" w:space="0" w:color="auto"/>
              <w:bottom w:val="single" w:sz="4" w:space="0" w:color="auto"/>
              <w:right w:val="single" w:sz="4" w:space="0" w:color="auto"/>
            </w:tcBorders>
            <w:vAlign w:val="center"/>
          </w:tcPr>
          <w:p w14:paraId="5FD095E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14B1F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FC16C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60316D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F90905F"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4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6AE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B5B47B"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996D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_n260(D-O)</w:t>
            </w:r>
          </w:p>
          <w:p w14:paraId="237DA7B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_n260(2O)</w:t>
            </w:r>
          </w:p>
        </w:tc>
      </w:tr>
      <w:tr w:rsidR="00A67257" w:rsidRPr="00937ACA" w14:paraId="7976E4D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81BF9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_n260(A-D-2O)</w:t>
            </w:r>
          </w:p>
        </w:tc>
        <w:tc>
          <w:tcPr>
            <w:tcW w:w="1531" w:type="dxa"/>
            <w:tcBorders>
              <w:top w:val="single" w:sz="4" w:space="0" w:color="auto"/>
              <w:left w:val="single" w:sz="4" w:space="0" w:color="auto"/>
              <w:bottom w:val="single" w:sz="4" w:space="0" w:color="auto"/>
              <w:right w:val="single" w:sz="4" w:space="0" w:color="auto"/>
            </w:tcBorders>
            <w:vAlign w:val="center"/>
          </w:tcPr>
          <w:p w14:paraId="6FA0F07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58D1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72D4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59577E"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4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530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439CEB"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E79C6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p w14:paraId="2C678AE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p w14:paraId="1B49CE2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_n260(D-2O)</w:t>
            </w:r>
          </w:p>
        </w:tc>
      </w:tr>
      <w:tr w:rsidR="00A67257" w:rsidRPr="00937ACA" w14:paraId="6AA801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6062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vAlign w:val="center"/>
          </w:tcPr>
          <w:p w14:paraId="70974F0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C07EB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CAEA6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398F78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003A70D"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4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8C1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073D8D"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112F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_n260(A-D-2O)</w:t>
            </w:r>
          </w:p>
          <w:p w14:paraId="7AD1E8F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_n260(2A-D-O)</w:t>
            </w:r>
          </w:p>
          <w:p w14:paraId="61E35E5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r>
      <w:tr w:rsidR="00A67257" w:rsidRPr="00937ACA" w14:paraId="0842B44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83F8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_n260(A-2D)</w:t>
            </w:r>
          </w:p>
        </w:tc>
        <w:tc>
          <w:tcPr>
            <w:tcW w:w="1531" w:type="dxa"/>
            <w:tcBorders>
              <w:top w:val="single" w:sz="4" w:space="0" w:color="auto"/>
              <w:left w:val="single" w:sz="4" w:space="0" w:color="auto"/>
              <w:bottom w:val="single" w:sz="4" w:space="0" w:color="auto"/>
              <w:right w:val="single" w:sz="4" w:space="0" w:color="auto"/>
            </w:tcBorders>
            <w:vAlign w:val="center"/>
          </w:tcPr>
          <w:p w14:paraId="3688EB0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ADBAC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3E79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E398B7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0A9143F"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4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AACE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48B31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0CA0D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w:t>
            </w:r>
          </w:p>
          <w:p w14:paraId="398396F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w:t>
            </w:r>
          </w:p>
        </w:tc>
      </w:tr>
      <w:tr w:rsidR="00A67257" w:rsidRPr="00937ACA" w14:paraId="5088342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0A1981"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_n260(2A-2D)</w:t>
            </w:r>
          </w:p>
        </w:tc>
        <w:tc>
          <w:tcPr>
            <w:tcW w:w="1531" w:type="dxa"/>
            <w:tcBorders>
              <w:top w:val="single" w:sz="4" w:space="0" w:color="auto"/>
              <w:left w:val="single" w:sz="4" w:space="0" w:color="auto"/>
              <w:bottom w:val="single" w:sz="4" w:space="0" w:color="auto"/>
              <w:right w:val="single" w:sz="4" w:space="0" w:color="auto"/>
            </w:tcBorders>
            <w:vAlign w:val="center"/>
          </w:tcPr>
          <w:p w14:paraId="58810EF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277D1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77D2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3C8A17A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BAB950"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4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02C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CABE5D"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F5F99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_n260(A-2D)</w:t>
            </w:r>
          </w:p>
          <w:p w14:paraId="1874B67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w:t>
            </w:r>
          </w:p>
        </w:tc>
      </w:tr>
      <w:tr w:rsidR="00A67257" w:rsidRPr="00937ACA" w14:paraId="66165F6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45252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AF9F2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79DF1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70E84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F8B9AA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B7B3D5"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4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7AC5B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FF3D45"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405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w:t>
            </w:r>
          </w:p>
          <w:p w14:paraId="5E57B70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_n260P</w:t>
            </w:r>
          </w:p>
        </w:tc>
      </w:tr>
      <w:tr w:rsidR="00A67257" w:rsidRPr="00937ACA" w14:paraId="00E4751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5647D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0F962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00C1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B329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F71119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BBB66E"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4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5249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E4B9B3"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B4C52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eastAsia="ja-JP"/>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w:t>
            </w:r>
          </w:p>
          <w:p w14:paraId="00FCE4D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_n260(A-P)</w:t>
            </w:r>
          </w:p>
        </w:tc>
      </w:tr>
      <w:tr w:rsidR="00A67257" w:rsidRPr="00937ACA" w14:paraId="6DB8A34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6B8F9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6FD88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D351C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F5B7E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79D0CF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07E0E3"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4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4B3DE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93A8A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9FCB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_n260(2P)</w:t>
            </w:r>
          </w:p>
          <w:p w14:paraId="7E21B20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_n260(A-P)</w:t>
            </w:r>
          </w:p>
        </w:tc>
      </w:tr>
      <w:tr w:rsidR="00A67257" w:rsidRPr="00937ACA" w14:paraId="777DBEE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5D56C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D6E4B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1F55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FDB37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7D9CFA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008FE4"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48" w:history="1">
              <w:r w:rsidR="00A67257" w:rsidRPr="00937ACA">
                <w:rPr>
                  <w:rStyle w:val="ae"/>
                  <w:rFonts w:ascii="Arial" w:hAnsi="Arial" w:cs="Arial"/>
                  <w:sz w:val="18"/>
                  <w:szCs w:val="18"/>
                  <w:highlight w:val="yellow"/>
                </w:rPr>
                <w:t>Zheng.zhao@verizonwireless.c</w:t>
              </w:r>
              <w:r w:rsidR="00A67257" w:rsidRPr="00937ACA">
                <w:rPr>
                  <w:rStyle w:val="ae"/>
                  <w:rFonts w:ascii="Arial" w:hAnsi="Arial" w:cs="Arial"/>
                  <w:sz w:val="18"/>
                  <w:szCs w:val="18"/>
                  <w:highlight w:val="yellow"/>
                </w:rPr>
                <w:lastRenderedPageBreak/>
                <w:t>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9CDD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DF7A73"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693DC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_n260(2A-P)</w:t>
            </w:r>
          </w:p>
          <w:p w14:paraId="4E74F23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_n260(A-2P)</w:t>
            </w:r>
          </w:p>
        </w:tc>
      </w:tr>
      <w:tr w:rsidR="00A67257" w:rsidRPr="000549BB" w14:paraId="7EB428B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12E08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_n260(A-G)</w:t>
            </w:r>
          </w:p>
        </w:tc>
        <w:tc>
          <w:tcPr>
            <w:tcW w:w="1531" w:type="dxa"/>
            <w:tcBorders>
              <w:top w:val="single" w:sz="4" w:space="0" w:color="auto"/>
              <w:left w:val="single" w:sz="4" w:space="0" w:color="auto"/>
              <w:bottom w:val="single" w:sz="4" w:space="0" w:color="auto"/>
              <w:right w:val="single" w:sz="4" w:space="0" w:color="auto"/>
            </w:tcBorders>
            <w:vAlign w:val="center"/>
          </w:tcPr>
          <w:p w14:paraId="253D08F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CD43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B6844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EFD24A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750A58"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4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AA85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B9BBD2" w14:textId="77777777" w:rsidR="00A67257" w:rsidRPr="00937ACA" w:rsidRDefault="00A67257" w:rsidP="00BC6BDB">
            <w:pPr>
              <w:pStyle w:val="TAL"/>
              <w:snapToGrid w:val="0"/>
              <w:ind w:left="62"/>
              <w:jc w:val="both"/>
              <w:rPr>
                <w:rFonts w:cs="Arial"/>
                <w:szCs w:val="18"/>
                <w:highlight w:val="yellow"/>
                <w:lang w:eastAsia="ja-JP"/>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673E6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p>
          <w:p w14:paraId="5DD2E550"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w:t>
            </w:r>
          </w:p>
        </w:tc>
      </w:tr>
      <w:tr w:rsidR="00A67257" w:rsidRPr="000549BB" w14:paraId="07E1584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8B01F2"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color w:val="000000"/>
                <w:sz w:val="18"/>
                <w:szCs w:val="18"/>
                <w:lang w:val="en-US"/>
              </w:rPr>
              <w:t>DC_4A_n260(A-</w:t>
            </w:r>
            <w:r w:rsidRPr="00840CFD">
              <w:rPr>
                <w:rFonts w:ascii="Arial" w:eastAsia="Times New Roman" w:hAnsi="Arial" w:cs="Arial"/>
                <w:color w:val="000000"/>
                <w:sz w:val="18"/>
                <w:szCs w:val="18"/>
                <w:lang w:val="en-US"/>
              </w:rPr>
              <w:t>G)</w:t>
            </w:r>
          </w:p>
        </w:tc>
        <w:tc>
          <w:tcPr>
            <w:tcW w:w="1531" w:type="dxa"/>
            <w:tcBorders>
              <w:top w:val="single" w:sz="4" w:space="0" w:color="auto"/>
              <w:left w:val="single" w:sz="4" w:space="0" w:color="auto"/>
              <w:bottom w:val="single" w:sz="4" w:space="0" w:color="auto"/>
              <w:right w:val="single" w:sz="4" w:space="0" w:color="auto"/>
            </w:tcBorders>
            <w:vAlign w:val="center"/>
          </w:tcPr>
          <w:p w14:paraId="4FD6785B" w14:textId="77777777" w:rsidR="00A67257" w:rsidRPr="00840CFD" w:rsidRDefault="00A67257"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D413EC"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0D2EE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CD62F5" w14:textId="77777777" w:rsidR="00A67257" w:rsidRPr="00840CFD" w:rsidRDefault="00C8650C" w:rsidP="00BC6BDB">
            <w:pPr>
              <w:keepNext/>
              <w:snapToGrid w:val="0"/>
              <w:spacing w:after="0"/>
              <w:ind w:left="62"/>
              <w:jc w:val="both"/>
              <w:rPr>
                <w:rFonts w:ascii="Arial" w:hAnsi="Arial" w:cs="Arial"/>
                <w:sz w:val="18"/>
                <w:szCs w:val="18"/>
              </w:rPr>
            </w:pPr>
            <w:hyperlink r:id="rId25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216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C04270" w14:textId="77777777" w:rsidR="00A67257" w:rsidRPr="00840CFD" w:rsidDel="00597620" w:rsidRDefault="00A67257" w:rsidP="00BC6BDB">
            <w:pPr>
              <w:pStyle w:val="TAL"/>
              <w:snapToGrid w:val="0"/>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C18A3E"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 xml:space="preserve">n260A_UL_4A_n260A </w:t>
            </w: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n260G_UL_4A_n260G</w:t>
            </w:r>
          </w:p>
        </w:tc>
      </w:tr>
      <w:tr w:rsidR="00A67257" w:rsidRPr="00937ACA" w14:paraId="6A8E20C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4308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tc>
        <w:tc>
          <w:tcPr>
            <w:tcW w:w="1531" w:type="dxa"/>
            <w:tcBorders>
              <w:top w:val="single" w:sz="4" w:space="0" w:color="auto"/>
              <w:left w:val="single" w:sz="4" w:space="0" w:color="auto"/>
              <w:bottom w:val="single" w:sz="4" w:space="0" w:color="auto"/>
              <w:right w:val="single" w:sz="4" w:space="0" w:color="auto"/>
            </w:tcBorders>
            <w:vAlign w:val="center"/>
          </w:tcPr>
          <w:p w14:paraId="1AC750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7223E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73CD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044DB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B49BFD"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5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EA7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EA6F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197C7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p>
          <w:p w14:paraId="59C80C5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tc>
      </w:tr>
      <w:tr w:rsidR="00A67257" w:rsidRPr="00937ACA" w14:paraId="3C0F2A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8D1EFA"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tc>
        <w:tc>
          <w:tcPr>
            <w:tcW w:w="1531" w:type="dxa"/>
            <w:tcBorders>
              <w:top w:val="single" w:sz="4" w:space="0" w:color="auto"/>
              <w:left w:val="single" w:sz="4" w:space="0" w:color="auto"/>
              <w:bottom w:val="single" w:sz="4" w:space="0" w:color="auto"/>
              <w:right w:val="single" w:sz="4" w:space="0" w:color="auto"/>
            </w:tcBorders>
            <w:vAlign w:val="center"/>
          </w:tcPr>
          <w:p w14:paraId="65EA5A1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8F65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44E2D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FBF84C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56DB34"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5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4A3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3FB7C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7B50E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p w14:paraId="1FDB531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w:t>
            </w:r>
          </w:p>
        </w:tc>
      </w:tr>
      <w:tr w:rsidR="00A67257" w:rsidRPr="00937ACA" w14:paraId="59418A4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D950F"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w:t>
            </w:r>
          </w:p>
        </w:tc>
        <w:tc>
          <w:tcPr>
            <w:tcW w:w="1531" w:type="dxa"/>
            <w:tcBorders>
              <w:top w:val="single" w:sz="4" w:space="0" w:color="auto"/>
              <w:left w:val="single" w:sz="4" w:space="0" w:color="auto"/>
              <w:bottom w:val="single" w:sz="4" w:space="0" w:color="auto"/>
              <w:right w:val="single" w:sz="4" w:space="0" w:color="auto"/>
            </w:tcBorders>
            <w:vAlign w:val="center"/>
          </w:tcPr>
          <w:p w14:paraId="65DC33D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DC5A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55606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5F3D9B"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5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516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FDC98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A4C3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p w14:paraId="72B9B429"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tc>
      </w:tr>
      <w:tr w:rsidR="00A67257" w:rsidRPr="00937ACA" w14:paraId="05A55DD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6353C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tc>
        <w:tc>
          <w:tcPr>
            <w:tcW w:w="1531" w:type="dxa"/>
            <w:tcBorders>
              <w:top w:val="single" w:sz="4" w:space="0" w:color="auto"/>
              <w:left w:val="single" w:sz="4" w:space="0" w:color="auto"/>
              <w:bottom w:val="single" w:sz="4" w:space="0" w:color="auto"/>
              <w:right w:val="single" w:sz="4" w:space="0" w:color="auto"/>
            </w:tcBorders>
            <w:vAlign w:val="center"/>
          </w:tcPr>
          <w:p w14:paraId="7791249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36DE3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F8114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BC22E5"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5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36AF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7B0296"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1EF63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w:t>
            </w:r>
          </w:p>
          <w:p w14:paraId="12D80E3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_n260O</w:t>
            </w:r>
          </w:p>
        </w:tc>
      </w:tr>
      <w:tr w:rsidR="00A67257" w:rsidRPr="00937ACA" w14:paraId="486D1FF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0D09F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c>
          <w:tcPr>
            <w:tcW w:w="1531" w:type="dxa"/>
            <w:tcBorders>
              <w:top w:val="single" w:sz="4" w:space="0" w:color="auto"/>
              <w:left w:val="single" w:sz="4" w:space="0" w:color="auto"/>
              <w:bottom w:val="single" w:sz="4" w:space="0" w:color="auto"/>
              <w:right w:val="single" w:sz="4" w:space="0" w:color="auto"/>
            </w:tcBorders>
            <w:vAlign w:val="center"/>
          </w:tcPr>
          <w:p w14:paraId="7344504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C87DD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8FCCD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3B1142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5E74FB"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5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A9B1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DCE6B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8C1C7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w:t>
            </w:r>
          </w:p>
          <w:p w14:paraId="292D42E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tc>
      </w:tr>
      <w:tr w:rsidR="00A67257" w:rsidRPr="00937ACA" w14:paraId="403E6B8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70247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tc>
        <w:tc>
          <w:tcPr>
            <w:tcW w:w="1531" w:type="dxa"/>
            <w:tcBorders>
              <w:top w:val="single" w:sz="4" w:space="0" w:color="auto"/>
              <w:left w:val="single" w:sz="4" w:space="0" w:color="auto"/>
              <w:bottom w:val="single" w:sz="4" w:space="0" w:color="auto"/>
              <w:right w:val="single" w:sz="4" w:space="0" w:color="auto"/>
            </w:tcBorders>
            <w:vAlign w:val="center"/>
          </w:tcPr>
          <w:p w14:paraId="7233CBF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56BD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6391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9E842F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5532"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5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A2EB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FDEC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1160B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p w14:paraId="3AB814B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p w14:paraId="42FF67D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p w14:paraId="5B3FF8F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p>
        </w:tc>
      </w:tr>
      <w:tr w:rsidR="00A67257" w:rsidRPr="00937ACA" w14:paraId="45520D7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0E1E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_n260(2A-G-O)</w:t>
            </w:r>
          </w:p>
        </w:tc>
        <w:tc>
          <w:tcPr>
            <w:tcW w:w="1531" w:type="dxa"/>
            <w:tcBorders>
              <w:top w:val="single" w:sz="4" w:space="0" w:color="auto"/>
              <w:left w:val="single" w:sz="4" w:space="0" w:color="auto"/>
              <w:bottom w:val="single" w:sz="4" w:space="0" w:color="auto"/>
              <w:right w:val="single" w:sz="4" w:space="0" w:color="auto"/>
            </w:tcBorders>
            <w:vAlign w:val="center"/>
          </w:tcPr>
          <w:p w14:paraId="5DD83BE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7F01F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7AE33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6B1B82"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5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06F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18240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2AEDC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p w14:paraId="27F1690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p w14:paraId="7356002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tc>
      </w:tr>
      <w:tr w:rsidR="00A67257" w:rsidRPr="00937ACA" w14:paraId="7E60F1B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DAD0B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_n260(A-2G-O)</w:t>
            </w:r>
          </w:p>
        </w:tc>
        <w:tc>
          <w:tcPr>
            <w:tcW w:w="1531" w:type="dxa"/>
            <w:tcBorders>
              <w:top w:val="single" w:sz="4" w:space="0" w:color="auto"/>
              <w:left w:val="single" w:sz="4" w:space="0" w:color="auto"/>
              <w:bottom w:val="single" w:sz="4" w:space="0" w:color="auto"/>
              <w:right w:val="single" w:sz="4" w:space="0" w:color="auto"/>
            </w:tcBorders>
            <w:vAlign w:val="center"/>
          </w:tcPr>
          <w:p w14:paraId="2085D17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C1020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773A1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FCF1CF"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5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37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AE48BC"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29520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p w14:paraId="043CBF8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p w14:paraId="298C172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r>
      <w:tr w:rsidR="00A67257" w:rsidRPr="00937ACA" w14:paraId="413F43F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6867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_n260(2A-2G-O)</w:t>
            </w:r>
          </w:p>
        </w:tc>
        <w:tc>
          <w:tcPr>
            <w:tcW w:w="1531" w:type="dxa"/>
            <w:tcBorders>
              <w:top w:val="single" w:sz="4" w:space="0" w:color="auto"/>
              <w:left w:val="single" w:sz="4" w:space="0" w:color="auto"/>
              <w:bottom w:val="single" w:sz="4" w:space="0" w:color="auto"/>
              <w:right w:val="single" w:sz="4" w:space="0" w:color="auto"/>
            </w:tcBorders>
            <w:vAlign w:val="center"/>
          </w:tcPr>
          <w:p w14:paraId="2901AD6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65C29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E654C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14FF65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3A963F5"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5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C825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D2649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697B7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w:t>
            </w:r>
          </w:p>
          <w:p w14:paraId="6CB1C40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_n260(2A-G-O)</w:t>
            </w:r>
          </w:p>
          <w:p w14:paraId="7AB9B41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_n260(A-2G-O)</w:t>
            </w:r>
          </w:p>
        </w:tc>
      </w:tr>
      <w:tr w:rsidR="00A67257" w:rsidRPr="00937ACA" w14:paraId="695CB98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EC0E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tc>
        <w:tc>
          <w:tcPr>
            <w:tcW w:w="1531" w:type="dxa"/>
            <w:tcBorders>
              <w:top w:val="single" w:sz="4" w:space="0" w:color="auto"/>
              <w:left w:val="single" w:sz="4" w:space="0" w:color="auto"/>
              <w:bottom w:val="single" w:sz="4" w:space="0" w:color="auto"/>
              <w:right w:val="single" w:sz="4" w:space="0" w:color="auto"/>
            </w:tcBorders>
            <w:vAlign w:val="center"/>
          </w:tcPr>
          <w:p w14:paraId="3DDA5E6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63F65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ED996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7C22062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5350B3"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6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BBBF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76E3E0"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10C67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p>
          <w:p w14:paraId="219B998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_n260H</w:t>
            </w:r>
          </w:p>
        </w:tc>
      </w:tr>
      <w:tr w:rsidR="00A67257" w:rsidRPr="00937ACA" w14:paraId="33E76F4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45B3A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_n260(A-2H)</w:t>
            </w:r>
          </w:p>
        </w:tc>
        <w:tc>
          <w:tcPr>
            <w:tcW w:w="1531" w:type="dxa"/>
            <w:tcBorders>
              <w:top w:val="single" w:sz="4" w:space="0" w:color="auto"/>
              <w:left w:val="single" w:sz="4" w:space="0" w:color="auto"/>
              <w:bottom w:val="single" w:sz="4" w:space="0" w:color="auto"/>
              <w:right w:val="single" w:sz="4" w:space="0" w:color="auto"/>
            </w:tcBorders>
            <w:vAlign w:val="center"/>
          </w:tcPr>
          <w:p w14:paraId="7E09D8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B3128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DB167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49F9C7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624FD2"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6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E9A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BBA41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22F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p w14:paraId="2D0F02B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_n260(2H)</w:t>
            </w:r>
          </w:p>
        </w:tc>
      </w:tr>
      <w:tr w:rsidR="00A67257" w:rsidRPr="00937ACA" w14:paraId="397826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A415D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_n260(2A-H)</w:t>
            </w:r>
          </w:p>
        </w:tc>
        <w:tc>
          <w:tcPr>
            <w:tcW w:w="1531" w:type="dxa"/>
            <w:tcBorders>
              <w:top w:val="single" w:sz="4" w:space="0" w:color="auto"/>
              <w:left w:val="single" w:sz="4" w:space="0" w:color="auto"/>
              <w:bottom w:val="single" w:sz="4" w:space="0" w:color="auto"/>
              <w:right w:val="single" w:sz="4" w:space="0" w:color="auto"/>
            </w:tcBorders>
            <w:vAlign w:val="center"/>
          </w:tcPr>
          <w:p w14:paraId="41E68AE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6CC4A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C0D54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C27E0C"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6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853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85C70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304F6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p>
          <w:p w14:paraId="1B62D45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tc>
      </w:tr>
      <w:tr w:rsidR="00A67257" w:rsidRPr="00937ACA" w14:paraId="56237E2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DEF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_n260(2A-2H)</w:t>
            </w:r>
          </w:p>
        </w:tc>
        <w:tc>
          <w:tcPr>
            <w:tcW w:w="1531" w:type="dxa"/>
            <w:tcBorders>
              <w:top w:val="single" w:sz="4" w:space="0" w:color="auto"/>
              <w:left w:val="single" w:sz="4" w:space="0" w:color="auto"/>
              <w:bottom w:val="single" w:sz="4" w:space="0" w:color="auto"/>
              <w:right w:val="single" w:sz="4" w:space="0" w:color="auto"/>
            </w:tcBorders>
            <w:vAlign w:val="center"/>
          </w:tcPr>
          <w:p w14:paraId="58B2BCD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r w:rsidRPr="00937ACA">
              <w:rPr>
                <w:rFonts w:ascii="Arial" w:hAnsi="Arial" w:cs="Arial"/>
                <w:sz w:val="18"/>
                <w:szCs w:val="18"/>
                <w:highlight w:val="yellow"/>
                <w:lang w:val="sv-SE" w:eastAsia="ja-JP"/>
              </w:rPr>
              <w:lastRenderedPageBreak/>
              <w:t>-2H)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0266E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32A8F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98938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4434CF"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63" w:history="1">
              <w:r w:rsidR="00A67257" w:rsidRPr="00937ACA">
                <w:rPr>
                  <w:rStyle w:val="ae"/>
                  <w:rFonts w:ascii="Arial" w:hAnsi="Arial" w:cs="Arial"/>
                  <w:sz w:val="18"/>
                  <w:szCs w:val="18"/>
                  <w:highlight w:val="yellow"/>
                </w:rPr>
                <w:t>Zheng.zhao@v</w:t>
              </w:r>
              <w:r w:rsidR="00A67257" w:rsidRPr="00937ACA">
                <w:rPr>
                  <w:rStyle w:val="ae"/>
                  <w:rFonts w:ascii="Arial" w:hAnsi="Arial" w:cs="Arial"/>
                  <w:sz w:val="18"/>
                  <w:szCs w:val="18"/>
                  <w:highlight w:val="yellow"/>
                </w:rPr>
                <w:lastRenderedPageBreak/>
                <w:t>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A7B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FF78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w:t>
            </w:r>
            <w:r w:rsidRPr="00937ACA">
              <w:rPr>
                <w:rFonts w:cs="Arial"/>
                <w:szCs w:val="18"/>
                <w:highlight w:val="yellow"/>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F717A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_n260(2A-H)</w:t>
            </w:r>
          </w:p>
          <w:p w14:paraId="765280C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_n260(A-2H)</w:t>
            </w:r>
          </w:p>
        </w:tc>
      </w:tr>
      <w:tr w:rsidR="00A67257" w:rsidRPr="00937ACA" w14:paraId="1DD7DEB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AC7890"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_n260(2A-2O)</w:t>
            </w:r>
          </w:p>
        </w:tc>
        <w:tc>
          <w:tcPr>
            <w:tcW w:w="1531" w:type="dxa"/>
            <w:tcBorders>
              <w:top w:val="single" w:sz="4" w:space="0" w:color="auto"/>
              <w:left w:val="single" w:sz="4" w:space="0" w:color="auto"/>
              <w:bottom w:val="single" w:sz="4" w:space="0" w:color="auto"/>
              <w:right w:val="single" w:sz="4" w:space="0" w:color="auto"/>
            </w:tcBorders>
            <w:vAlign w:val="center"/>
          </w:tcPr>
          <w:p w14:paraId="3599FB9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558A1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ED9E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4C1AA5C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566683"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6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7714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B27C4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56797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p w14:paraId="0A7DF97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tc>
      </w:tr>
      <w:tr w:rsidR="00A67257" w:rsidRPr="00937ACA" w14:paraId="3DBDE22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86CFF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tc>
        <w:tc>
          <w:tcPr>
            <w:tcW w:w="1531" w:type="dxa"/>
            <w:tcBorders>
              <w:top w:val="single" w:sz="4" w:space="0" w:color="auto"/>
              <w:left w:val="single" w:sz="4" w:space="0" w:color="auto"/>
              <w:bottom w:val="single" w:sz="4" w:space="0" w:color="auto"/>
              <w:right w:val="single" w:sz="4" w:space="0" w:color="auto"/>
            </w:tcBorders>
            <w:vAlign w:val="center"/>
          </w:tcPr>
          <w:p w14:paraId="37E5224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5FE44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C4D79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B8EF85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DA2EEC"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6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DD3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A24E4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A1702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p w14:paraId="1D576B5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_n260(3O)</w:t>
            </w:r>
          </w:p>
        </w:tc>
      </w:tr>
      <w:tr w:rsidR="00A67257" w:rsidRPr="00937ACA" w14:paraId="6FE477D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994A6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c>
          <w:tcPr>
            <w:tcW w:w="1531" w:type="dxa"/>
            <w:tcBorders>
              <w:top w:val="single" w:sz="4" w:space="0" w:color="auto"/>
              <w:left w:val="single" w:sz="4" w:space="0" w:color="auto"/>
              <w:bottom w:val="single" w:sz="4" w:space="0" w:color="auto"/>
              <w:right w:val="single" w:sz="4" w:space="0" w:color="auto"/>
            </w:tcBorders>
            <w:vAlign w:val="center"/>
          </w:tcPr>
          <w:p w14:paraId="6BC75A2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D99D9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7FC8E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D4C1DD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21909C"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6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596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34C9F9"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35166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p w14:paraId="01A9F33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tc>
      </w:tr>
      <w:tr w:rsidR="00A67257" w:rsidRPr="00937ACA" w14:paraId="47CC064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D684C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_n260(A-4O)</w:t>
            </w:r>
          </w:p>
        </w:tc>
        <w:tc>
          <w:tcPr>
            <w:tcW w:w="1531" w:type="dxa"/>
            <w:tcBorders>
              <w:top w:val="single" w:sz="4" w:space="0" w:color="auto"/>
              <w:left w:val="single" w:sz="4" w:space="0" w:color="auto"/>
              <w:bottom w:val="single" w:sz="4" w:space="0" w:color="auto"/>
              <w:right w:val="single" w:sz="4" w:space="0" w:color="auto"/>
            </w:tcBorders>
            <w:vAlign w:val="center"/>
          </w:tcPr>
          <w:p w14:paraId="02B03CC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875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60E68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F79966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8BA577"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6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9AF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E12D0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88647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p w14:paraId="11821E2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_n260(4O)</w:t>
            </w:r>
          </w:p>
        </w:tc>
      </w:tr>
      <w:tr w:rsidR="00A67257" w:rsidRPr="00937ACA" w14:paraId="788ED6F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1A980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_n260(2A-4O)</w:t>
            </w:r>
          </w:p>
        </w:tc>
        <w:tc>
          <w:tcPr>
            <w:tcW w:w="1531" w:type="dxa"/>
            <w:tcBorders>
              <w:top w:val="single" w:sz="4" w:space="0" w:color="auto"/>
              <w:left w:val="single" w:sz="4" w:space="0" w:color="auto"/>
              <w:bottom w:val="single" w:sz="4" w:space="0" w:color="auto"/>
              <w:right w:val="single" w:sz="4" w:space="0" w:color="auto"/>
            </w:tcBorders>
            <w:vAlign w:val="center"/>
          </w:tcPr>
          <w:p w14:paraId="0C473F8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5BEE3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D755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1C4707"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6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B41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52499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DF10E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_n260(A-4O)</w:t>
            </w:r>
          </w:p>
          <w:p w14:paraId="489789D0"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r>
      <w:tr w:rsidR="00A67257" w:rsidRPr="00937ACA" w14:paraId="11E848B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DA8D5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tc>
        <w:tc>
          <w:tcPr>
            <w:tcW w:w="1531" w:type="dxa"/>
            <w:tcBorders>
              <w:top w:val="single" w:sz="4" w:space="0" w:color="auto"/>
              <w:left w:val="single" w:sz="4" w:space="0" w:color="auto"/>
              <w:bottom w:val="single" w:sz="4" w:space="0" w:color="auto"/>
              <w:right w:val="single" w:sz="4" w:space="0" w:color="auto"/>
            </w:tcBorders>
            <w:vAlign w:val="center"/>
          </w:tcPr>
          <w:p w14:paraId="4D6E008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7096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D1278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E7830D"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6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B44F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B291C0"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E458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w:t>
            </w:r>
          </w:p>
          <w:p w14:paraId="610EDAA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x-none"/>
              </w:rPr>
              <w:t>_n260(</w:t>
            </w:r>
            <w:r w:rsidRPr="00937ACA">
              <w:rPr>
                <w:rFonts w:ascii="Arial" w:hAnsi="Arial" w:cs="Arial"/>
                <w:sz w:val="18"/>
                <w:szCs w:val="18"/>
                <w:highlight w:val="yellow"/>
                <w:lang w:val="x-none" w:eastAsia="ja-JP"/>
              </w:rPr>
              <w:t>2A-O</w:t>
            </w:r>
            <w:r w:rsidRPr="00937ACA">
              <w:rPr>
                <w:rFonts w:ascii="Arial" w:hAnsi="Arial" w:cs="Arial"/>
                <w:sz w:val="18"/>
                <w:szCs w:val="18"/>
                <w:highlight w:val="yellow"/>
                <w:lang w:val="x-none"/>
              </w:rPr>
              <w:t>)</w:t>
            </w:r>
          </w:p>
        </w:tc>
      </w:tr>
      <w:tr w:rsidR="00A67257" w:rsidRPr="00937ACA" w14:paraId="44A613A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3A3F7E"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tc>
        <w:tc>
          <w:tcPr>
            <w:tcW w:w="1531" w:type="dxa"/>
            <w:tcBorders>
              <w:top w:val="single" w:sz="4" w:space="0" w:color="auto"/>
              <w:left w:val="single" w:sz="4" w:space="0" w:color="auto"/>
              <w:bottom w:val="single" w:sz="4" w:space="0" w:color="auto"/>
              <w:right w:val="single" w:sz="4" w:space="0" w:color="auto"/>
            </w:tcBorders>
            <w:vAlign w:val="center"/>
          </w:tcPr>
          <w:p w14:paraId="30A2824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D2F9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7A47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DFD900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8AF664"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7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4DB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815B3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944E5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p w14:paraId="688EAD9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r>
      <w:tr w:rsidR="00A67257" w:rsidRPr="00937ACA" w14:paraId="0AF0589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4BF3E9"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_n260(3A-3O)</w:t>
            </w:r>
          </w:p>
        </w:tc>
        <w:tc>
          <w:tcPr>
            <w:tcW w:w="1531" w:type="dxa"/>
            <w:tcBorders>
              <w:top w:val="single" w:sz="4" w:space="0" w:color="auto"/>
              <w:left w:val="single" w:sz="4" w:space="0" w:color="auto"/>
              <w:bottom w:val="single" w:sz="4" w:space="0" w:color="auto"/>
              <w:right w:val="single" w:sz="4" w:space="0" w:color="auto"/>
            </w:tcBorders>
            <w:vAlign w:val="center"/>
          </w:tcPr>
          <w:p w14:paraId="26D9051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610B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F48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840B3C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53E10A4"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7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4F9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8841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61486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p w14:paraId="702307D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r>
      <w:tr w:rsidR="00A67257" w:rsidRPr="00937ACA" w14:paraId="06BF1A3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84379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_n260(3A-G)</w:t>
            </w:r>
          </w:p>
        </w:tc>
        <w:tc>
          <w:tcPr>
            <w:tcW w:w="1531" w:type="dxa"/>
            <w:tcBorders>
              <w:top w:val="single" w:sz="4" w:space="0" w:color="auto"/>
              <w:left w:val="single" w:sz="4" w:space="0" w:color="auto"/>
              <w:bottom w:val="single" w:sz="4" w:space="0" w:color="auto"/>
              <w:right w:val="single" w:sz="4" w:space="0" w:color="auto"/>
            </w:tcBorders>
            <w:vAlign w:val="center"/>
          </w:tcPr>
          <w:p w14:paraId="0856147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0D4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76DDF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A2D75B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0AB1EB"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7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8718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08AE00"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07FAF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w:t>
            </w:r>
          </w:p>
          <w:p w14:paraId="573280D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p w14:paraId="4786503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p>
        </w:tc>
      </w:tr>
      <w:tr w:rsidR="00A67257" w:rsidRPr="00937ACA" w14:paraId="4DBBF12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5E064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3A-2G</w:t>
            </w:r>
            <w:r w:rsidRPr="00937ACA">
              <w:rPr>
                <w:rFonts w:ascii="Arial" w:hAnsi="Arial" w:cs="Arial"/>
                <w:sz w:val="18"/>
                <w:szCs w:val="18"/>
                <w:highlight w:val="yellow"/>
                <w:lang w:val="sv-SE"/>
              </w:rPr>
              <w:t>)</w:t>
            </w:r>
          </w:p>
        </w:tc>
        <w:tc>
          <w:tcPr>
            <w:tcW w:w="1531" w:type="dxa"/>
            <w:tcBorders>
              <w:top w:val="single" w:sz="4" w:space="0" w:color="auto"/>
              <w:left w:val="single" w:sz="4" w:space="0" w:color="auto"/>
              <w:bottom w:val="single" w:sz="4" w:space="0" w:color="auto"/>
              <w:right w:val="single" w:sz="4" w:space="0" w:color="auto"/>
            </w:tcBorders>
            <w:vAlign w:val="center"/>
          </w:tcPr>
          <w:p w14:paraId="6E23982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3A-2G</w:t>
            </w:r>
            <w:r w:rsidRPr="00937ACA">
              <w:rPr>
                <w:rFonts w:ascii="Arial" w:hAnsi="Arial" w:cs="Arial"/>
                <w:sz w:val="18"/>
                <w:szCs w:val="18"/>
                <w:highlight w:val="yellow"/>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0D93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EA3D7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7E43FAC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F99A1D"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7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05F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E33D0D"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AA0CA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w:t>
            </w:r>
            <w:r w:rsidRPr="00937ACA">
              <w:rPr>
                <w:rFonts w:ascii="Arial" w:hAnsi="Arial" w:cs="Arial"/>
                <w:sz w:val="18"/>
                <w:szCs w:val="18"/>
                <w:highlight w:val="yellow"/>
                <w:lang w:val="sv-SE" w:eastAsia="ja-JP"/>
              </w:rPr>
              <w:t>n260(3A-G)</w:t>
            </w:r>
          </w:p>
          <w:p w14:paraId="1FB3BF3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w:t>
            </w:r>
            <w:r w:rsidRPr="00937ACA">
              <w:rPr>
                <w:rFonts w:ascii="Arial" w:hAnsi="Arial" w:cs="Arial"/>
                <w:sz w:val="18"/>
                <w:szCs w:val="18"/>
                <w:highlight w:val="yellow"/>
                <w:lang w:val="sv-SE" w:eastAsia="ja-JP"/>
              </w:rPr>
              <w:t>n260(2A-2G)</w:t>
            </w:r>
          </w:p>
        </w:tc>
      </w:tr>
      <w:tr w:rsidR="00A67257" w:rsidRPr="00937ACA" w14:paraId="0883FDA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6FC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4A-G</w:t>
            </w:r>
            <w:r w:rsidRPr="00937ACA">
              <w:rPr>
                <w:rFonts w:ascii="Arial" w:hAnsi="Arial" w:cs="Arial"/>
                <w:sz w:val="18"/>
                <w:szCs w:val="18"/>
                <w:highlight w:val="yellow"/>
                <w:lang w:val="sv-SE"/>
              </w:rPr>
              <w:t>)</w:t>
            </w:r>
          </w:p>
        </w:tc>
        <w:tc>
          <w:tcPr>
            <w:tcW w:w="1531" w:type="dxa"/>
            <w:tcBorders>
              <w:top w:val="single" w:sz="4" w:space="0" w:color="auto"/>
              <w:left w:val="single" w:sz="4" w:space="0" w:color="auto"/>
              <w:bottom w:val="single" w:sz="4" w:space="0" w:color="auto"/>
              <w:right w:val="single" w:sz="4" w:space="0" w:color="auto"/>
            </w:tcBorders>
            <w:vAlign w:val="center"/>
          </w:tcPr>
          <w:p w14:paraId="30B2271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4A-G</w:t>
            </w:r>
            <w:r w:rsidRPr="00937ACA">
              <w:rPr>
                <w:rFonts w:ascii="Arial" w:hAnsi="Arial" w:cs="Arial"/>
                <w:sz w:val="18"/>
                <w:szCs w:val="18"/>
                <w:highlight w:val="yellow"/>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361D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E75C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998EB0"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7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3DA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E7A43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3954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4A</w:t>
            </w:r>
            <w:r w:rsidRPr="00937ACA">
              <w:rPr>
                <w:rFonts w:ascii="Arial" w:hAnsi="Arial" w:cs="Arial"/>
                <w:sz w:val="18"/>
                <w:szCs w:val="18"/>
                <w:highlight w:val="yellow"/>
                <w:lang w:val="sv-SE"/>
              </w:rPr>
              <w:t>)</w:t>
            </w:r>
          </w:p>
          <w:p w14:paraId="46D22FE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3A-G</w:t>
            </w:r>
            <w:r w:rsidRPr="00937ACA">
              <w:rPr>
                <w:rFonts w:ascii="Arial" w:hAnsi="Arial" w:cs="Arial"/>
                <w:sz w:val="18"/>
                <w:szCs w:val="18"/>
                <w:highlight w:val="yellow"/>
                <w:lang w:val="sv-SE"/>
              </w:rPr>
              <w:t>)</w:t>
            </w:r>
          </w:p>
        </w:tc>
      </w:tr>
      <w:tr w:rsidR="00A67257" w:rsidRPr="00937ACA" w14:paraId="7D6B46F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A759A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_n260(4A-2G)</w:t>
            </w:r>
          </w:p>
        </w:tc>
        <w:tc>
          <w:tcPr>
            <w:tcW w:w="1531" w:type="dxa"/>
            <w:tcBorders>
              <w:top w:val="single" w:sz="4" w:space="0" w:color="auto"/>
              <w:left w:val="single" w:sz="4" w:space="0" w:color="auto"/>
              <w:bottom w:val="single" w:sz="4" w:space="0" w:color="auto"/>
              <w:right w:val="single" w:sz="4" w:space="0" w:color="auto"/>
            </w:tcBorders>
            <w:vAlign w:val="center"/>
          </w:tcPr>
          <w:p w14:paraId="1127D91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F939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8D814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FA4C1C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AAD25A"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7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7F1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9D731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56423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_n260(4A-G)</w:t>
            </w:r>
          </w:p>
          <w:p w14:paraId="6536ABD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_n260(3A-2G)</w:t>
            </w:r>
          </w:p>
        </w:tc>
      </w:tr>
      <w:tr w:rsidR="00A67257" w:rsidRPr="00937ACA" w14:paraId="137C2E2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8EAB0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_n260(4A-O)</w:t>
            </w:r>
          </w:p>
        </w:tc>
        <w:tc>
          <w:tcPr>
            <w:tcW w:w="1531" w:type="dxa"/>
            <w:tcBorders>
              <w:top w:val="single" w:sz="4" w:space="0" w:color="auto"/>
              <w:left w:val="single" w:sz="4" w:space="0" w:color="auto"/>
              <w:bottom w:val="single" w:sz="4" w:space="0" w:color="auto"/>
              <w:right w:val="single" w:sz="4" w:space="0" w:color="auto"/>
            </w:tcBorders>
            <w:vAlign w:val="center"/>
          </w:tcPr>
          <w:p w14:paraId="57440D0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4851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251A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6E3DB3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5CF17E"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7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50E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92928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0B22D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w:t>
            </w:r>
          </w:p>
          <w:p w14:paraId="1043C8D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tc>
      </w:tr>
      <w:tr w:rsidR="00A67257" w:rsidRPr="00937ACA" w14:paraId="15EE4F4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27BE9"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_n260(4A-2O)</w:t>
            </w:r>
          </w:p>
        </w:tc>
        <w:tc>
          <w:tcPr>
            <w:tcW w:w="1531" w:type="dxa"/>
            <w:tcBorders>
              <w:top w:val="single" w:sz="4" w:space="0" w:color="auto"/>
              <w:left w:val="single" w:sz="4" w:space="0" w:color="auto"/>
              <w:bottom w:val="single" w:sz="4" w:space="0" w:color="auto"/>
              <w:right w:val="single" w:sz="4" w:space="0" w:color="auto"/>
            </w:tcBorders>
            <w:vAlign w:val="center"/>
          </w:tcPr>
          <w:p w14:paraId="60585DE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1752F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D6A4B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B7A22A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8F30AA"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7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AA9C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5EE2D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3260B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_n260(4A-O)</w:t>
            </w:r>
          </w:p>
          <w:p w14:paraId="68B57FA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tc>
      </w:tr>
      <w:tr w:rsidR="00A67257" w:rsidRPr="00937ACA" w14:paraId="4A59E88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53AED"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_n260(D-2G)</w:t>
            </w:r>
          </w:p>
        </w:tc>
        <w:tc>
          <w:tcPr>
            <w:tcW w:w="1531" w:type="dxa"/>
            <w:tcBorders>
              <w:top w:val="single" w:sz="4" w:space="0" w:color="auto"/>
              <w:left w:val="single" w:sz="4" w:space="0" w:color="auto"/>
              <w:bottom w:val="single" w:sz="4" w:space="0" w:color="auto"/>
              <w:right w:val="single" w:sz="4" w:space="0" w:color="auto"/>
            </w:tcBorders>
            <w:vAlign w:val="center"/>
          </w:tcPr>
          <w:p w14:paraId="30927CE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w:t>
            </w:r>
            <w:r w:rsidRPr="00937ACA">
              <w:rPr>
                <w:rFonts w:ascii="Arial" w:hAnsi="Arial" w:cs="Arial"/>
                <w:sz w:val="18"/>
                <w:szCs w:val="18"/>
                <w:highlight w:val="yellow"/>
                <w:lang w:val="sv-SE" w:eastAsia="ja-JP"/>
              </w:rPr>
              <w:lastRenderedPageBreak/>
              <w:t>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CE657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182F6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DDF1E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A28C37"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78" w:history="1">
              <w:r w:rsidR="00A67257" w:rsidRPr="00937ACA">
                <w:rPr>
                  <w:rStyle w:val="ae"/>
                  <w:rFonts w:ascii="Arial" w:hAnsi="Arial" w:cs="Arial"/>
                  <w:sz w:val="18"/>
                  <w:szCs w:val="18"/>
                  <w:highlight w:val="yellow"/>
                </w:rPr>
                <w:t>Zheng.zhao@v</w:t>
              </w:r>
              <w:r w:rsidR="00A67257" w:rsidRPr="00937ACA">
                <w:rPr>
                  <w:rStyle w:val="ae"/>
                  <w:rFonts w:ascii="Arial" w:hAnsi="Arial" w:cs="Arial"/>
                  <w:sz w:val="18"/>
                  <w:szCs w:val="18"/>
                  <w:highlight w:val="yellow"/>
                </w:rPr>
                <w:lastRenderedPageBreak/>
                <w:t>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E0F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67318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w:t>
            </w:r>
            <w:r w:rsidRPr="00937ACA">
              <w:rPr>
                <w:rFonts w:cs="Arial"/>
                <w:szCs w:val="18"/>
                <w:highlight w:val="yellow"/>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E4CA5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_n260(D-G)</w:t>
            </w:r>
          </w:p>
          <w:p w14:paraId="11321B9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_n260(2G)</w:t>
            </w:r>
          </w:p>
        </w:tc>
      </w:tr>
      <w:tr w:rsidR="00A67257" w:rsidRPr="00937ACA" w14:paraId="48FB6D4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3A393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_n260(2D-O)</w:t>
            </w:r>
          </w:p>
        </w:tc>
        <w:tc>
          <w:tcPr>
            <w:tcW w:w="1531" w:type="dxa"/>
            <w:tcBorders>
              <w:top w:val="single" w:sz="4" w:space="0" w:color="auto"/>
              <w:left w:val="single" w:sz="4" w:space="0" w:color="auto"/>
              <w:bottom w:val="single" w:sz="4" w:space="0" w:color="auto"/>
              <w:right w:val="single" w:sz="4" w:space="0" w:color="auto"/>
            </w:tcBorders>
            <w:vAlign w:val="center"/>
          </w:tcPr>
          <w:p w14:paraId="32B1216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5A8DE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3E1C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8F9E5A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EC7816"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7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A8D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A58A4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608B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w:t>
            </w:r>
          </w:p>
          <w:p w14:paraId="04799FFD"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_n260(D-O)</w:t>
            </w:r>
          </w:p>
        </w:tc>
      </w:tr>
      <w:tr w:rsidR="00A67257" w:rsidRPr="00937ACA" w14:paraId="7201730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9BF16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tc>
        <w:tc>
          <w:tcPr>
            <w:tcW w:w="1531" w:type="dxa"/>
            <w:tcBorders>
              <w:top w:val="single" w:sz="4" w:space="0" w:color="auto"/>
              <w:left w:val="single" w:sz="4" w:space="0" w:color="auto"/>
              <w:bottom w:val="single" w:sz="4" w:space="0" w:color="auto"/>
              <w:right w:val="single" w:sz="4" w:space="0" w:color="auto"/>
            </w:tcBorders>
            <w:vAlign w:val="center"/>
          </w:tcPr>
          <w:p w14:paraId="298876C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2587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4967D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4222427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5C4CAF"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8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A8A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B192D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A4EF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p w14:paraId="0993466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_n260(2O)</w:t>
            </w:r>
          </w:p>
        </w:tc>
      </w:tr>
      <w:tr w:rsidR="00A67257" w:rsidRPr="00937ACA" w14:paraId="0A03B4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A6AC8F"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_n260(2G-2O)</w:t>
            </w:r>
          </w:p>
        </w:tc>
        <w:tc>
          <w:tcPr>
            <w:tcW w:w="1531" w:type="dxa"/>
            <w:tcBorders>
              <w:top w:val="single" w:sz="4" w:space="0" w:color="auto"/>
              <w:left w:val="single" w:sz="4" w:space="0" w:color="auto"/>
              <w:bottom w:val="single" w:sz="4" w:space="0" w:color="auto"/>
              <w:right w:val="single" w:sz="4" w:space="0" w:color="auto"/>
            </w:tcBorders>
            <w:vAlign w:val="center"/>
          </w:tcPr>
          <w:p w14:paraId="6136BBB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B7C0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61BC4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8108A5"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8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90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FF553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4162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p w14:paraId="3C83092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tc>
      </w:tr>
      <w:tr w:rsidR="00A67257" w:rsidRPr="00937ACA" w14:paraId="48F7223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3523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tc>
        <w:tc>
          <w:tcPr>
            <w:tcW w:w="1531" w:type="dxa"/>
            <w:tcBorders>
              <w:top w:val="single" w:sz="4" w:space="0" w:color="auto"/>
              <w:left w:val="single" w:sz="4" w:space="0" w:color="auto"/>
              <w:bottom w:val="single" w:sz="4" w:space="0" w:color="auto"/>
              <w:right w:val="single" w:sz="4" w:space="0" w:color="auto"/>
            </w:tcBorders>
            <w:vAlign w:val="center"/>
          </w:tcPr>
          <w:p w14:paraId="0AE576D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C3F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238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7D5327"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8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CE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530606"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1AD93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p w14:paraId="070AEB7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_n260(3O)</w:t>
            </w:r>
          </w:p>
        </w:tc>
      </w:tr>
      <w:tr w:rsidR="00A67257" w:rsidRPr="00937ACA" w14:paraId="2D9B7B4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E7B15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_n260(2G-3O)</w:t>
            </w:r>
          </w:p>
        </w:tc>
        <w:tc>
          <w:tcPr>
            <w:tcW w:w="1531" w:type="dxa"/>
            <w:tcBorders>
              <w:top w:val="single" w:sz="4" w:space="0" w:color="auto"/>
              <w:left w:val="single" w:sz="4" w:space="0" w:color="auto"/>
              <w:bottom w:val="single" w:sz="4" w:space="0" w:color="auto"/>
              <w:right w:val="single" w:sz="4" w:space="0" w:color="auto"/>
            </w:tcBorders>
            <w:vAlign w:val="center"/>
          </w:tcPr>
          <w:p w14:paraId="128AC33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6F53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E8ABC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137644"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8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01B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27C2CA"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89C3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_n260(2G-2O)</w:t>
            </w:r>
          </w:p>
          <w:p w14:paraId="473DEC3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tc>
      </w:tr>
      <w:tr w:rsidR="00A67257" w:rsidRPr="00937ACA" w14:paraId="5F388CB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D449D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_n260(G-4O)</w:t>
            </w:r>
          </w:p>
        </w:tc>
        <w:tc>
          <w:tcPr>
            <w:tcW w:w="1531" w:type="dxa"/>
            <w:tcBorders>
              <w:top w:val="single" w:sz="4" w:space="0" w:color="auto"/>
              <w:left w:val="single" w:sz="4" w:space="0" w:color="auto"/>
              <w:bottom w:val="single" w:sz="4" w:space="0" w:color="auto"/>
              <w:right w:val="single" w:sz="4" w:space="0" w:color="auto"/>
            </w:tcBorders>
            <w:vAlign w:val="center"/>
          </w:tcPr>
          <w:p w14:paraId="2B20FBF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01F0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6354F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C05B02"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8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212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B5F08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D9267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p w14:paraId="21A5584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_n260(4O)</w:t>
            </w:r>
          </w:p>
        </w:tc>
      </w:tr>
      <w:tr w:rsidR="00A67257" w:rsidRPr="00937ACA" w14:paraId="526B662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7AF1B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_n260(2G-4O)</w:t>
            </w:r>
          </w:p>
        </w:tc>
        <w:tc>
          <w:tcPr>
            <w:tcW w:w="1531" w:type="dxa"/>
            <w:tcBorders>
              <w:top w:val="single" w:sz="4" w:space="0" w:color="auto"/>
              <w:left w:val="single" w:sz="4" w:space="0" w:color="auto"/>
              <w:bottom w:val="single" w:sz="4" w:space="0" w:color="auto"/>
              <w:right w:val="single" w:sz="4" w:space="0" w:color="auto"/>
            </w:tcBorders>
            <w:vAlign w:val="center"/>
          </w:tcPr>
          <w:p w14:paraId="6296E96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8496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83A39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28532B"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8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B54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BADE03"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E3E90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_n260(2G-3O)</w:t>
            </w:r>
          </w:p>
          <w:p w14:paraId="306FF73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_n260(G-4O)</w:t>
            </w:r>
          </w:p>
        </w:tc>
      </w:tr>
      <w:tr w:rsidR="00A67257" w:rsidRPr="00937ACA" w14:paraId="0DB02F5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3B8F7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_n260(3G-O)</w:t>
            </w:r>
          </w:p>
        </w:tc>
        <w:tc>
          <w:tcPr>
            <w:tcW w:w="1531" w:type="dxa"/>
            <w:tcBorders>
              <w:top w:val="single" w:sz="4" w:space="0" w:color="auto"/>
              <w:left w:val="single" w:sz="4" w:space="0" w:color="auto"/>
              <w:bottom w:val="single" w:sz="4" w:space="0" w:color="auto"/>
              <w:right w:val="single" w:sz="4" w:space="0" w:color="auto"/>
            </w:tcBorders>
            <w:vAlign w:val="center"/>
          </w:tcPr>
          <w:p w14:paraId="70FC584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D423C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6CED0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CEACD7"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8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998E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AFBB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970DE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w:t>
            </w:r>
          </w:p>
          <w:p w14:paraId="08FDDA6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r>
      <w:tr w:rsidR="00A67257" w:rsidRPr="00937ACA" w14:paraId="15DEB3B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1587A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_n260(4G-O)</w:t>
            </w:r>
          </w:p>
        </w:tc>
        <w:tc>
          <w:tcPr>
            <w:tcW w:w="1531" w:type="dxa"/>
            <w:tcBorders>
              <w:top w:val="single" w:sz="4" w:space="0" w:color="auto"/>
              <w:left w:val="single" w:sz="4" w:space="0" w:color="auto"/>
              <w:bottom w:val="single" w:sz="4" w:space="0" w:color="auto"/>
              <w:right w:val="single" w:sz="4" w:space="0" w:color="auto"/>
            </w:tcBorders>
            <w:vAlign w:val="center"/>
          </w:tcPr>
          <w:p w14:paraId="44020A7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57D67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CC44C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3077C8E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625539"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8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64B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60A7C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12762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_n260(4G)</w:t>
            </w:r>
          </w:p>
          <w:p w14:paraId="2C4CB59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_n260(3G-O)</w:t>
            </w:r>
          </w:p>
        </w:tc>
      </w:tr>
      <w:tr w:rsidR="00A67257" w:rsidRPr="00937ACA" w14:paraId="1863F03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A0B81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n260(H-O)</w:t>
            </w:r>
          </w:p>
        </w:tc>
        <w:tc>
          <w:tcPr>
            <w:tcW w:w="1531" w:type="dxa"/>
            <w:tcBorders>
              <w:top w:val="single" w:sz="4" w:space="0" w:color="auto"/>
              <w:left w:val="single" w:sz="4" w:space="0" w:color="auto"/>
              <w:bottom w:val="single" w:sz="4" w:space="0" w:color="auto"/>
              <w:right w:val="single" w:sz="4" w:space="0" w:color="auto"/>
            </w:tcBorders>
            <w:vAlign w:val="center"/>
          </w:tcPr>
          <w:p w14:paraId="7FC2161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D5D60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81BA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4D7757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8C28E2E"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8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51C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AF1BA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C5BAA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n260H</w:t>
            </w:r>
          </w:p>
          <w:p w14:paraId="789572D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DC_4A_</w:t>
            </w:r>
            <w:r w:rsidRPr="00937ACA">
              <w:rPr>
                <w:rFonts w:ascii="Arial" w:hAnsi="Arial" w:cs="Arial"/>
                <w:sz w:val="18"/>
                <w:szCs w:val="18"/>
                <w:highlight w:val="yellow"/>
                <w:lang w:val="x-none" w:eastAsia="ja-JP"/>
              </w:rPr>
              <w:t>n260O</w:t>
            </w:r>
          </w:p>
        </w:tc>
      </w:tr>
      <w:tr w:rsidR="00A67257" w:rsidRPr="00937ACA" w14:paraId="7107E8B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03FBF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n260(2H-O)</w:t>
            </w:r>
          </w:p>
        </w:tc>
        <w:tc>
          <w:tcPr>
            <w:tcW w:w="1531" w:type="dxa"/>
            <w:tcBorders>
              <w:top w:val="single" w:sz="4" w:space="0" w:color="auto"/>
              <w:left w:val="single" w:sz="4" w:space="0" w:color="auto"/>
              <w:bottom w:val="single" w:sz="4" w:space="0" w:color="auto"/>
              <w:right w:val="single" w:sz="4" w:space="0" w:color="auto"/>
            </w:tcBorders>
            <w:vAlign w:val="center"/>
          </w:tcPr>
          <w:p w14:paraId="2CE55E1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565BE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10DA2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38DE23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BF581" w14:textId="77777777" w:rsidR="00A67257" w:rsidRPr="00937ACA" w:rsidRDefault="00C8650C" w:rsidP="00BC6BDB">
            <w:pPr>
              <w:keepNext/>
              <w:snapToGrid w:val="0"/>
              <w:spacing w:after="0"/>
              <w:ind w:left="62"/>
              <w:jc w:val="both"/>
              <w:rPr>
                <w:rFonts w:ascii="Arial" w:hAnsi="Arial" w:cs="Arial"/>
                <w:sz w:val="18"/>
                <w:szCs w:val="18"/>
                <w:highlight w:val="yellow"/>
              </w:rPr>
            </w:pPr>
            <w:hyperlink r:id="rId28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61F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92BAC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14117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en-US"/>
              </w:rPr>
              <w:t>DC_4A_</w:t>
            </w:r>
            <w:r w:rsidRPr="00937ACA">
              <w:rPr>
                <w:rFonts w:ascii="Arial" w:hAnsi="Arial" w:cs="Arial"/>
                <w:sz w:val="18"/>
                <w:szCs w:val="18"/>
                <w:highlight w:val="yellow"/>
                <w:lang w:val="x-none" w:eastAsia="ja-JP"/>
              </w:rPr>
              <w:t>n260(2H)</w:t>
            </w:r>
          </w:p>
          <w:p w14:paraId="2CEF3D1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DC_4A_</w:t>
            </w:r>
            <w:r w:rsidRPr="00937ACA">
              <w:rPr>
                <w:rFonts w:ascii="Arial" w:hAnsi="Arial" w:cs="Arial"/>
                <w:sz w:val="18"/>
                <w:szCs w:val="18"/>
                <w:highlight w:val="yellow"/>
                <w:lang w:val="x-none" w:eastAsia="ja-JP"/>
              </w:rPr>
              <w:t>n260(H-O)</w:t>
            </w:r>
          </w:p>
        </w:tc>
      </w:tr>
      <w:tr w:rsidR="00D804B4" w:rsidRPr="00D804B4" w14:paraId="49364D1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78496A"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CA54E89" w14:textId="77777777" w:rsidR="00D804B4" w:rsidRPr="00D804B4" w:rsidRDefault="00D804B4" w:rsidP="00BC6BDB">
            <w:pPr>
              <w:keepNext/>
              <w:snapToGrid w:val="0"/>
              <w:spacing w:after="0"/>
              <w:ind w:left="62"/>
              <w:jc w:val="both"/>
              <w:rPr>
                <w:rFonts w:ascii="Arial" w:hAnsi="Arial" w:cs="Arial"/>
                <w:color w:val="000000"/>
                <w:sz w:val="18"/>
                <w:szCs w:val="18"/>
                <w:lang w:val="en-US"/>
              </w:rPr>
            </w:pPr>
            <w:r w:rsidRPr="00D804B4">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C2AE3E"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A35D82"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472E06" w14:textId="77777777" w:rsidR="00D804B4" w:rsidRPr="00D804B4" w:rsidRDefault="00C8650C" w:rsidP="00BC6BDB">
            <w:pPr>
              <w:keepNext/>
              <w:snapToGrid w:val="0"/>
              <w:spacing w:after="0"/>
              <w:ind w:left="62"/>
              <w:jc w:val="both"/>
              <w:rPr>
                <w:rFonts w:ascii="Arial" w:hAnsi="Arial" w:cs="Arial"/>
                <w:sz w:val="18"/>
                <w:szCs w:val="18"/>
              </w:rPr>
            </w:pPr>
            <w:hyperlink r:id="rId290" w:history="1">
              <w:r w:rsidR="00D804B4"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D884D"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2D002" w14:textId="2EB1DB71" w:rsidR="00D804B4" w:rsidRPr="00D804B4" w:rsidDel="00597620" w:rsidRDefault="00D804B4" w:rsidP="00D804B4">
            <w:pPr>
              <w:pStyle w:val="TAL"/>
              <w:snapToGrid w:val="0"/>
              <w:ind w:left="62"/>
              <w:jc w:val="both"/>
              <w:rPr>
                <w:rFonts w:eastAsia="Malgun Gothic" w:cs="Arial"/>
                <w:szCs w:val="18"/>
                <w:lang w:eastAsia="ko-KR"/>
              </w:rPr>
            </w:pPr>
            <w:r w:rsidRPr="003C7B9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92B4FE"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DC_4A_n260(2A-G)_UL_4A_n260A DC_4A_n260(A-2G)_UL_4A_n260A</w:t>
            </w:r>
          </w:p>
        </w:tc>
      </w:tr>
      <w:tr w:rsidR="00D804B4" w:rsidRPr="00D804B4" w14:paraId="1BFD822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374205"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9EC802D" w14:textId="77777777" w:rsidR="00D804B4" w:rsidRPr="00D804B4" w:rsidRDefault="00D804B4" w:rsidP="00BC6BDB">
            <w:pPr>
              <w:keepNext/>
              <w:snapToGrid w:val="0"/>
              <w:spacing w:after="0"/>
              <w:ind w:left="62"/>
              <w:jc w:val="both"/>
              <w:rPr>
                <w:rFonts w:ascii="Arial" w:hAnsi="Arial" w:cs="Arial"/>
                <w:color w:val="000000"/>
                <w:sz w:val="18"/>
                <w:szCs w:val="18"/>
                <w:lang w:val="en-US"/>
              </w:rPr>
            </w:pPr>
            <w:r w:rsidRPr="00D804B4">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FE0754"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6BF835"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1DE92B" w14:textId="77777777" w:rsidR="00D804B4" w:rsidRPr="00D804B4" w:rsidRDefault="00C8650C" w:rsidP="00BC6BDB">
            <w:pPr>
              <w:keepNext/>
              <w:snapToGrid w:val="0"/>
              <w:spacing w:after="0"/>
              <w:ind w:left="62"/>
              <w:jc w:val="both"/>
              <w:rPr>
                <w:rFonts w:ascii="Arial" w:hAnsi="Arial" w:cs="Arial"/>
                <w:sz w:val="18"/>
                <w:szCs w:val="18"/>
              </w:rPr>
            </w:pPr>
            <w:hyperlink r:id="rId291" w:history="1">
              <w:r w:rsidR="00D804B4"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B6EA"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2413DD" w14:textId="783C453B" w:rsidR="00D804B4" w:rsidRPr="00D804B4" w:rsidDel="00597620" w:rsidRDefault="00D804B4" w:rsidP="00D804B4">
            <w:pPr>
              <w:pStyle w:val="TAL"/>
              <w:snapToGrid w:val="0"/>
              <w:ind w:left="62"/>
              <w:jc w:val="both"/>
              <w:rPr>
                <w:rFonts w:eastAsia="Malgun Gothic" w:cs="Arial"/>
                <w:szCs w:val="18"/>
                <w:lang w:eastAsia="ko-KR"/>
              </w:rPr>
            </w:pPr>
            <w:r w:rsidRPr="003C7B9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ACB7F"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DC_4A_n260(2A-G)_UL_4A_n260G DC_4A_n260(A-2G)_UL_4A_n260G</w:t>
            </w:r>
          </w:p>
        </w:tc>
      </w:tr>
      <w:tr w:rsidR="00A67257" w:rsidRPr="000549BB" w14:paraId="6D4AB2C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77FDA5" w14:textId="77777777" w:rsidR="00A67257" w:rsidRPr="00937ACA" w:rsidRDefault="00A67257" w:rsidP="00BC6BDB">
            <w:pPr>
              <w:keepNext/>
              <w:shd w:val="clear" w:color="auto" w:fill="FFFFFF"/>
              <w:snapToGrid w:val="0"/>
              <w:spacing w:after="0"/>
              <w:ind w:left="62"/>
              <w:jc w:val="both"/>
              <w:rPr>
                <w:rFonts w:ascii="Arial" w:hAnsi="Arial" w:cs="Arial"/>
                <w:sz w:val="18"/>
                <w:szCs w:val="18"/>
                <w:lang w:val="en-US" w:eastAsia="ja-JP"/>
              </w:rPr>
            </w:pPr>
            <w:r w:rsidRPr="00937ACA">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014A821B" w14:textId="77777777" w:rsidR="00A67257" w:rsidRPr="00937ACA" w:rsidRDefault="00A67257" w:rsidP="00BC6BDB">
            <w:pPr>
              <w:keepNext/>
              <w:snapToGrid w:val="0"/>
              <w:spacing w:after="0"/>
              <w:ind w:left="62"/>
              <w:jc w:val="both"/>
              <w:rPr>
                <w:rFonts w:ascii="Arial" w:eastAsia="Times New Roman" w:hAnsi="Arial" w:cs="Arial"/>
                <w:color w:val="000000"/>
                <w:sz w:val="18"/>
                <w:szCs w:val="18"/>
                <w:lang w:val="en-US"/>
              </w:rPr>
            </w:pPr>
            <w:r w:rsidRPr="00937ACA">
              <w:rPr>
                <w:rFonts w:ascii="Arial" w:eastAsia="Times New Roman" w:hAnsi="Arial" w:cs="Arial"/>
                <w:color w:val="000000"/>
                <w:sz w:val="18"/>
                <w:szCs w:val="18"/>
                <w:lang w:val="en-US"/>
              </w:rPr>
              <w:t>DC_</w:t>
            </w:r>
            <w:r w:rsidRPr="00937ACA">
              <w:rPr>
                <w:rFonts w:ascii="Arial" w:eastAsia="Times New Roman" w:hAnsi="Arial" w:cs="Arial"/>
                <w:bCs/>
                <w:color w:val="000000"/>
                <w:sz w:val="18"/>
                <w:szCs w:val="18"/>
                <w:lang w:val="en-US"/>
              </w:rPr>
              <w:t>4A_n</w:t>
            </w:r>
            <w:r w:rsidRPr="00937ACA">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6DED26" w14:textId="77777777" w:rsidR="00A67257" w:rsidRPr="00937ACA" w:rsidRDefault="00A67257" w:rsidP="00BC6BDB">
            <w:pPr>
              <w:keepNext/>
              <w:snapToGrid w:val="0"/>
              <w:spacing w:after="0"/>
              <w:ind w:left="62"/>
              <w:jc w:val="both"/>
              <w:rPr>
                <w:rFonts w:ascii="Arial" w:hAnsi="Arial" w:cs="Arial"/>
                <w:sz w:val="18"/>
                <w:szCs w:val="18"/>
              </w:rPr>
            </w:pPr>
            <w:r w:rsidRPr="00937ACA">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2F8C24" w14:textId="77777777" w:rsidR="00A67257" w:rsidRPr="00937ACA" w:rsidRDefault="00A67257" w:rsidP="00BC6BDB">
            <w:pPr>
              <w:keepNext/>
              <w:snapToGrid w:val="0"/>
              <w:spacing w:after="0"/>
              <w:ind w:left="62"/>
              <w:jc w:val="both"/>
              <w:rPr>
                <w:rFonts w:ascii="Arial" w:hAnsi="Arial" w:cs="Arial"/>
                <w:sz w:val="18"/>
                <w:szCs w:val="18"/>
              </w:rPr>
            </w:pPr>
            <w:r w:rsidRPr="00937ACA">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03568" w14:textId="77777777" w:rsidR="00A67257" w:rsidRPr="00937ACA" w:rsidRDefault="00C8650C" w:rsidP="00BC6BDB">
            <w:pPr>
              <w:keepNext/>
              <w:snapToGrid w:val="0"/>
              <w:spacing w:after="0"/>
              <w:ind w:left="62"/>
              <w:jc w:val="both"/>
              <w:rPr>
                <w:rFonts w:ascii="Arial" w:hAnsi="Arial" w:cs="Arial"/>
                <w:sz w:val="18"/>
                <w:szCs w:val="18"/>
              </w:rPr>
            </w:pPr>
            <w:hyperlink r:id="rId292" w:history="1">
              <w:r w:rsidR="00A67257" w:rsidRPr="00937ACA">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9D70" w14:textId="77777777" w:rsidR="00A67257" w:rsidRPr="00937ACA" w:rsidRDefault="00A67257" w:rsidP="00BC6BDB">
            <w:pPr>
              <w:keepNext/>
              <w:snapToGrid w:val="0"/>
              <w:spacing w:after="0"/>
              <w:ind w:left="62"/>
              <w:jc w:val="both"/>
              <w:rPr>
                <w:rFonts w:ascii="Arial" w:hAnsi="Arial" w:cs="Arial"/>
                <w:sz w:val="18"/>
                <w:szCs w:val="18"/>
              </w:rPr>
            </w:pPr>
            <w:r w:rsidRPr="00937ACA">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7DB68B" w14:textId="3B38D7B4" w:rsidR="00A67257" w:rsidRPr="00E229DD" w:rsidDel="00597620" w:rsidRDefault="00E229DD" w:rsidP="00BC6BDB">
            <w:pPr>
              <w:pStyle w:val="TAL"/>
              <w:snapToGrid w:val="0"/>
              <w:ind w:left="62"/>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0B8B5"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en-US" w:eastAsia="ja-JP"/>
              </w:rPr>
            </w:pPr>
            <w:r w:rsidRPr="00937ACA">
              <w:rPr>
                <w:rFonts w:ascii="Arial" w:eastAsia="Times New Roman" w:hAnsi="Arial" w:cs="Arial"/>
                <w:color w:val="000000"/>
                <w:sz w:val="18"/>
                <w:szCs w:val="18"/>
                <w:lang w:val="en-US"/>
              </w:rPr>
              <w:t>DC_4A_n260G</w:t>
            </w:r>
            <w:r w:rsidRPr="00937ACA">
              <w:rPr>
                <w:rFonts w:ascii="Arial" w:eastAsia="Times New Roman" w:hAnsi="Arial" w:cs="Arial"/>
                <w:bCs/>
                <w:color w:val="000000"/>
                <w:sz w:val="18"/>
                <w:szCs w:val="18"/>
                <w:lang w:val="en-US"/>
              </w:rPr>
              <w:t>_UL_4A_n</w:t>
            </w:r>
            <w:r w:rsidRPr="00937ACA">
              <w:rPr>
                <w:rFonts w:ascii="Arial" w:eastAsia="Times New Roman" w:hAnsi="Arial" w:cs="Arial"/>
                <w:color w:val="000000"/>
                <w:sz w:val="18"/>
                <w:szCs w:val="18"/>
                <w:lang w:val="en-US"/>
              </w:rPr>
              <w:t>260A</w:t>
            </w:r>
          </w:p>
        </w:tc>
      </w:tr>
      <w:tr w:rsidR="00E229DD" w:rsidRPr="000549BB" w14:paraId="38B790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BA1B0B"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2FAC543B"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8301B"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CA3906"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FA8461" w14:textId="77777777" w:rsidR="00E229DD" w:rsidRPr="00840CFD" w:rsidRDefault="00C8650C" w:rsidP="00BC6BDB">
            <w:pPr>
              <w:keepNext/>
              <w:snapToGrid w:val="0"/>
              <w:spacing w:after="0"/>
              <w:ind w:left="62"/>
              <w:jc w:val="both"/>
              <w:rPr>
                <w:rFonts w:ascii="Arial" w:hAnsi="Arial" w:cs="Arial"/>
                <w:sz w:val="18"/>
                <w:szCs w:val="18"/>
              </w:rPr>
            </w:pPr>
            <w:hyperlink r:id="rId293" w:history="1">
              <w:r w:rsidR="00E229DD" w:rsidRPr="00840CFD">
                <w:rPr>
                  <w:rStyle w:val="ae"/>
                  <w:rFonts w:ascii="Arial" w:hAnsi="Arial" w:cs="Arial"/>
                  <w:sz w:val="18"/>
                  <w:szCs w:val="18"/>
                </w:rPr>
                <w:t>zheng.zhao@ve</w:t>
              </w:r>
              <w:r w:rsidR="00E229DD" w:rsidRPr="00840CFD">
                <w:rPr>
                  <w:rStyle w:val="ae"/>
                  <w:rFonts w:ascii="Arial" w:hAnsi="Arial" w:cs="Arial"/>
                  <w:sz w:val="18"/>
                  <w:szCs w:val="18"/>
                </w:rPr>
                <w:lastRenderedPageBreak/>
                <w:t>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6385"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3B79678" w14:textId="0EB7E431" w:rsidR="00E229DD" w:rsidRPr="00840CFD" w:rsidDel="00597620" w:rsidRDefault="00E229DD" w:rsidP="00BC6BDB">
            <w:pPr>
              <w:pStyle w:val="TAL"/>
              <w:snapToGrid w:val="0"/>
              <w:ind w:left="62"/>
              <w:jc w:val="both"/>
              <w:rPr>
                <w:rFonts w:eastAsia="Malgun Gothic" w:cs="Arial"/>
                <w:szCs w:val="18"/>
                <w:lang w:eastAsia="ko-KR"/>
              </w:rPr>
            </w:pPr>
            <w:r w:rsidRPr="00640683">
              <w:rPr>
                <w:rFonts w:eastAsia="新細明體" w:cs="Arial" w:hint="eastAsia"/>
                <w:szCs w:val="18"/>
                <w:lang w:eastAsia="zh-TW"/>
              </w:rPr>
              <w:t>complete</w:t>
            </w:r>
            <w:r w:rsidRPr="00640683">
              <w:rPr>
                <w:rFonts w:eastAsia="新細明體" w:cs="Arial" w:hint="eastAsia"/>
                <w:szCs w:val="18"/>
                <w:lang w:eastAsia="zh-TW"/>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14596D"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260G</w:t>
            </w:r>
          </w:p>
        </w:tc>
      </w:tr>
      <w:tr w:rsidR="00E229DD" w:rsidRPr="000549BB" w14:paraId="201FB0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51947"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1117A4FE"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162D6"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D99F48"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C06A71" w14:textId="77777777" w:rsidR="00E229DD" w:rsidRPr="00840CFD" w:rsidRDefault="00C8650C" w:rsidP="00BC6BDB">
            <w:pPr>
              <w:keepNext/>
              <w:snapToGrid w:val="0"/>
              <w:spacing w:after="0"/>
              <w:ind w:left="62"/>
              <w:jc w:val="both"/>
              <w:rPr>
                <w:rFonts w:ascii="Arial" w:hAnsi="Arial" w:cs="Arial"/>
                <w:sz w:val="18"/>
                <w:szCs w:val="18"/>
              </w:rPr>
            </w:pPr>
            <w:hyperlink r:id="rId294"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505C"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5D7B510" w14:textId="3FB9F06F" w:rsidR="00E229DD" w:rsidRPr="00840CFD" w:rsidDel="00597620" w:rsidRDefault="00E229DD" w:rsidP="00BC6BDB">
            <w:pPr>
              <w:pStyle w:val="TAL"/>
              <w:snapToGrid w:val="0"/>
              <w:ind w:left="62"/>
              <w:jc w:val="both"/>
              <w:rPr>
                <w:rFonts w:eastAsia="Malgun Gothic" w:cs="Arial"/>
                <w:szCs w:val="18"/>
                <w:lang w:eastAsia="ko-KR"/>
              </w:rPr>
            </w:pPr>
            <w:r w:rsidRPr="0064068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49DFE9"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260G</w:t>
            </w:r>
          </w:p>
        </w:tc>
      </w:tr>
      <w:tr w:rsidR="00E229DD" w:rsidRPr="000549BB" w14:paraId="3531E4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D098C6"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F81CE41"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D263DD"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4DDD5E"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322EF3" w14:textId="77777777" w:rsidR="00E229DD" w:rsidRPr="00840CFD" w:rsidRDefault="00C8650C" w:rsidP="00BC6BDB">
            <w:pPr>
              <w:keepNext/>
              <w:snapToGrid w:val="0"/>
              <w:spacing w:after="0"/>
              <w:ind w:left="62"/>
              <w:jc w:val="both"/>
              <w:rPr>
                <w:rFonts w:ascii="Arial" w:hAnsi="Arial" w:cs="Arial"/>
                <w:sz w:val="18"/>
                <w:szCs w:val="18"/>
              </w:rPr>
            </w:pPr>
            <w:hyperlink r:id="rId295"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FE4E9"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3DA72B" w14:textId="5B49BAD9" w:rsidR="00E229DD" w:rsidRPr="00840CFD" w:rsidDel="00597620" w:rsidRDefault="00E229DD" w:rsidP="00E229DD">
            <w:pPr>
              <w:pStyle w:val="TAL"/>
              <w:snapToGrid w:val="0"/>
              <w:ind w:left="62"/>
              <w:jc w:val="both"/>
              <w:rPr>
                <w:rFonts w:eastAsia="Malgun Gothic" w:cs="Arial"/>
                <w:szCs w:val="18"/>
                <w:lang w:eastAsia="ko-KR"/>
              </w:rPr>
            </w:pPr>
            <w:r w:rsidRPr="003879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3055F"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DC_4A_n260H_UL_4A_n260A</w:t>
            </w:r>
          </w:p>
        </w:tc>
      </w:tr>
      <w:tr w:rsidR="00E229DD" w:rsidRPr="000549BB" w14:paraId="040C53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237DC3"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A9C9442"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F06977"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0ACAA1"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0C5882" w14:textId="77777777" w:rsidR="00E229DD" w:rsidRPr="00840CFD" w:rsidRDefault="00C8650C" w:rsidP="00BC6BDB">
            <w:pPr>
              <w:keepNext/>
              <w:snapToGrid w:val="0"/>
              <w:spacing w:after="0"/>
              <w:ind w:left="62"/>
              <w:jc w:val="both"/>
              <w:rPr>
                <w:rFonts w:ascii="Arial" w:hAnsi="Arial" w:cs="Arial"/>
                <w:sz w:val="18"/>
                <w:szCs w:val="18"/>
              </w:rPr>
            </w:pPr>
            <w:hyperlink r:id="rId296"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C3AC8"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57F667" w14:textId="3691FF95" w:rsidR="00E229DD" w:rsidRPr="00840CFD" w:rsidDel="00597620" w:rsidRDefault="00E229DD" w:rsidP="00E229DD">
            <w:pPr>
              <w:pStyle w:val="TAL"/>
              <w:snapToGrid w:val="0"/>
              <w:ind w:left="62"/>
              <w:jc w:val="both"/>
              <w:rPr>
                <w:rFonts w:eastAsia="Malgun Gothic" w:cs="Arial"/>
                <w:szCs w:val="18"/>
                <w:lang w:eastAsia="ko-KR"/>
              </w:rPr>
            </w:pPr>
            <w:r w:rsidRPr="003879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4AF0D"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DC_4A_n260H_UL_4A_n260G</w:t>
            </w:r>
          </w:p>
        </w:tc>
      </w:tr>
      <w:tr w:rsidR="00E229DD" w:rsidRPr="000549BB" w14:paraId="48AD62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E09E52"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F26A4FA"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3E7F4"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367360"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F50DE8" w14:textId="77777777" w:rsidR="00E229DD" w:rsidRPr="00840CFD" w:rsidRDefault="00C8650C" w:rsidP="00BC6BDB">
            <w:pPr>
              <w:keepNext/>
              <w:snapToGrid w:val="0"/>
              <w:spacing w:after="0"/>
              <w:ind w:left="62"/>
              <w:jc w:val="both"/>
              <w:rPr>
                <w:rFonts w:ascii="Arial" w:hAnsi="Arial" w:cs="Arial"/>
                <w:sz w:val="18"/>
                <w:szCs w:val="18"/>
              </w:rPr>
            </w:pPr>
            <w:hyperlink r:id="rId297"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4391"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E3D3B0" w14:textId="1A06CE6C" w:rsidR="00E229DD" w:rsidRPr="00840CFD" w:rsidDel="00597620" w:rsidRDefault="00E229DD" w:rsidP="00E229DD">
            <w:pPr>
              <w:pStyle w:val="TAL"/>
              <w:snapToGrid w:val="0"/>
              <w:ind w:left="62"/>
              <w:jc w:val="both"/>
              <w:rPr>
                <w:rFonts w:eastAsia="Malgun Gothic" w:cs="Arial"/>
                <w:szCs w:val="18"/>
                <w:lang w:eastAsia="ko-KR"/>
              </w:rPr>
            </w:pPr>
            <w:r w:rsidRPr="003879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3CE1C0"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r>
      <w:tr w:rsidR="000E6875" w:rsidRPr="000549BB" w14:paraId="49BBE6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A054B3"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7DE2A20"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02D1F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3D9705"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D76DB0" w14:textId="77777777" w:rsidR="000E6875" w:rsidRPr="00840CFD" w:rsidRDefault="00C8650C" w:rsidP="00BC6BDB">
            <w:pPr>
              <w:keepNext/>
              <w:snapToGrid w:val="0"/>
              <w:spacing w:after="0"/>
              <w:ind w:left="62"/>
              <w:jc w:val="both"/>
              <w:rPr>
                <w:rFonts w:ascii="Arial" w:hAnsi="Arial" w:cs="Arial"/>
                <w:sz w:val="18"/>
                <w:szCs w:val="18"/>
              </w:rPr>
            </w:pPr>
            <w:hyperlink r:id="rId298"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7CEB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2B4F4" w14:textId="1229D02A" w:rsidR="000E6875" w:rsidRPr="00840CFD" w:rsidDel="00597620" w:rsidRDefault="000E6875" w:rsidP="000E6875">
            <w:pPr>
              <w:pStyle w:val="TAL"/>
              <w:snapToGrid w:val="0"/>
              <w:ind w:left="62"/>
              <w:jc w:val="both"/>
              <w:rPr>
                <w:rFonts w:eastAsia="Malgun Gothic" w:cs="Arial"/>
                <w:szCs w:val="18"/>
                <w:lang w:eastAsia="ko-KR"/>
              </w:rPr>
            </w:pPr>
            <w:r w:rsidRPr="000135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4A00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n260(2A-H))_UL_4A_n</w:t>
            </w:r>
            <w:r w:rsidRPr="00840CFD">
              <w:rPr>
                <w:rFonts w:ascii="Arial" w:eastAsia="Times New Roman" w:hAnsi="Arial" w:cs="Arial"/>
                <w:color w:val="000000"/>
                <w:sz w:val="18"/>
                <w:szCs w:val="18"/>
                <w:lang w:val="en-US"/>
              </w:rPr>
              <w:t>260A</w:t>
            </w:r>
          </w:p>
        </w:tc>
      </w:tr>
      <w:tr w:rsidR="000E6875" w:rsidRPr="000549BB" w14:paraId="2C872C7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8063D"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5641E4A"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EAC55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A166E2"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F4C27F" w14:textId="77777777" w:rsidR="000E6875" w:rsidRPr="00840CFD" w:rsidRDefault="00C8650C" w:rsidP="00BC6BDB">
            <w:pPr>
              <w:keepNext/>
              <w:snapToGrid w:val="0"/>
              <w:spacing w:after="0"/>
              <w:ind w:left="62"/>
              <w:jc w:val="both"/>
              <w:rPr>
                <w:rFonts w:ascii="Arial" w:hAnsi="Arial" w:cs="Arial"/>
                <w:sz w:val="18"/>
                <w:szCs w:val="18"/>
              </w:rPr>
            </w:pPr>
            <w:hyperlink r:id="rId299"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6462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4EDD21" w14:textId="6923A74F" w:rsidR="000E6875" w:rsidRPr="00840CFD" w:rsidDel="00597620" w:rsidRDefault="000E6875" w:rsidP="000E6875">
            <w:pPr>
              <w:pStyle w:val="TAL"/>
              <w:snapToGrid w:val="0"/>
              <w:ind w:left="62"/>
              <w:jc w:val="both"/>
              <w:rPr>
                <w:rFonts w:eastAsia="Malgun Gothic" w:cs="Arial"/>
                <w:szCs w:val="18"/>
                <w:lang w:eastAsia="ko-KR"/>
              </w:rPr>
            </w:pPr>
            <w:r w:rsidRPr="000135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5F7F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n260(2A-H))_UL_4A_n</w:t>
            </w:r>
            <w:r w:rsidRPr="00840CFD">
              <w:rPr>
                <w:rFonts w:ascii="Arial" w:eastAsia="Times New Roman" w:hAnsi="Arial" w:cs="Arial"/>
                <w:color w:val="000000"/>
                <w:sz w:val="18"/>
                <w:szCs w:val="18"/>
                <w:lang w:val="en-US"/>
              </w:rPr>
              <w:t>260G</w:t>
            </w:r>
          </w:p>
        </w:tc>
      </w:tr>
      <w:tr w:rsidR="000E6875" w:rsidRPr="000549BB" w14:paraId="4354A0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C22B6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C08A5AD"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C8B6B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164E4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C6557B" w14:textId="77777777" w:rsidR="000E6875" w:rsidRPr="00840CFD" w:rsidRDefault="00C8650C" w:rsidP="00BC6BDB">
            <w:pPr>
              <w:keepNext/>
              <w:snapToGrid w:val="0"/>
              <w:spacing w:after="0"/>
              <w:ind w:left="62"/>
              <w:jc w:val="both"/>
              <w:rPr>
                <w:rFonts w:ascii="Arial" w:hAnsi="Arial" w:cs="Arial"/>
                <w:sz w:val="18"/>
                <w:szCs w:val="18"/>
              </w:rPr>
            </w:pPr>
            <w:hyperlink r:id="rId300"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3F6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EF25A9" w14:textId="17D6698D" w:rsidR="000E6875" w:rsidRPr="00840CFD" w:rsidDel="00597620" w:rsidRDefault="000E6875" w:rsidP="000E6875">
            <w:pPr>
              <w:pStyle w:val="TAL"/>
              <w:snapToGrid w:val="0"/>
              <w:ind w:left="62"/>
              <w:jc w:val="both"/>
              <w:rPr>
                <w:rFonts w:eastAsia="Malgun Gothic" w:cs="Arial"/>
                <w:szCs w:val="18"/>
                <w:lang w:eastAsia="ko-KR"/>
              </w:rPr>
            </w:pPr>
            <w:r w:rsidRPr="000135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4BD08"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DC_4A_</w:t>
            </w:r>
            <w:r w:rsidRPr="00840CFD">
              <w:rPr>
                <w:rFonts w:ascii="Arial" w:eastAsia="Times New Roman" w:hAnsi="Arial" w:cs="Arial"/>
                <w:bCs/>
                <w:color w:val="000000"/>
                <w:sz w:val="18"/>
                <w:szCs w:val="18"/>
                <w:lang w:val="en-US"/>
              </w:rPr>
              <w:t>n260(A-2H)</w:t>
            </w:r>
          </w:p>
        </w:tc>
      </w:tr>
      <w:tr w:rsidR="000E6875" w:rsidRPr="000549BB" w14:paraId="3EA37B4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9CD6CA"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p>
        </w:tc>
        <w:tc>
          <w:tcPr>
            <w:tcW w:w="1531" w:type="dxa"/>
            <w:tcBorders>
              <w:top w:val="single" w:sz="4" w:space="0" w:color="auto"/>
              <w:left w:val="single" w:sz="4" w:space="0" w:color="auto"/>
              <w:bottom w:val="single" w:sz="4" w:space="0" w:color="auto"/>
              <w:right w:val="single" w:sz="4" w:space="0" w:color="auto"/>
            </w:tcBorders>
            <w:vAlign w:val="center"/>
          </w:tcPr>
          <w:p w14:paraId="3BE8C9E4"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9606B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8D9BD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A0417A" w14:textId="77777777" w:rsidR="000E6875" w:rsidRPr="00840CFD" w:rsidRDefault="00C8650C" w:rsidP="00BC6BDB">
            <w:pPr>
              <w:keepNext/>
              <w:snapToGrid w:val="0"/>
              <w:spacing w:after="0"/>
              <w:ind w:left="62"/>
              <w:jc w:val="both"/>
              <w:rPr>
                <w:rFonts w:ascii="Arial" w:hAnsi="Arial" w:cs="Arial"/>
                <w:sz w:val="18"/>
                <w:szCs w:val="18"/>
              </w:rPr>
            </w:pPr>
            <w:hyperlink r:id="rId301"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ABE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5B9ACE" w14:textId="179C16A0" w:rsidR="000E6875" w:rsidRPr="00840CFD" w:rsidDel="00597620" w:rsidRDefault="000E6875" w:rsidP="000E6875">
            <w:pPr>
              <w:pStyle w:val="TAL"/>
              <w:snapToGrid w:val="0"/>
              <w:ind w:left="62"/>
              <w:jc w:val="both"/>
              <w:rPr>
                <w:rFonts w:eastAsia="Malgun Gothic" w:cs="Arial"/>
                <w:szCs w:val="18"/>
                <w:lang w:eastAsia="ko-KR"/>
              </w:rPr>
            </w:pPr>
            <w:r w:rsidRPr="00BF36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4E9B2B"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6ABAEAA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DA85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p>
        </w:tc>
        <w:tc>
          <w:tcPr>
            <w:tcW w:w="1531" w:type="dxa"/>
            <w:tcBorders>
              <w:top w:val="single" w:sz="4" w:space="0" w:color="auto"/>
              <w:left w:val="single" w:sz="4" w:space="0" w:color="auto"/>
              <w:bottom w:val="single" w:sz="4" w:space="0" w:color="auto"/>
              <w:right w:val="single" w:sz="4" w:space="0" w:color="auto"/>
            </w:tcBorders>
            <w:vAlign w:val="center"/>
          </w:tcPr>
          <w:p w14:paraId="26EFDF02"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4B1B8D"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6CE987"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C47E32B" w14:textId="77777777" w:rsidR="000E6875" w:rsidRPr="00840CFD" w:rsidRDefault="00C8650C" w:rsidP="00BC6BDB">
            <w:pPr>
              <w:keepNext/>
              <w:snapToGrid w:val="0"/>
              <w:spacing w:after="0"/>
              <w:ind w:left="62"/>
              <w:jc w:val="both"/>
              <w:rPr>
                <w:rFonts w:ascii="Arial" w:hAnsi="Arial" w:cs="Arial"/>
                <w:sz w:val="18"/>
                <w:szCs w:val="18"/>
              </w:rPr>
            </w:pPr>
            <w:hyperlink r:id="rId302"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BDA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9302D1" w14:textId="5A1CA7C7" w:rsidR="000E6875" w:rsidRPr="00840CFD" w:rsidDel="00597620" w:rsidRDefault="000E6875" w:rsidP="000E6875">
            <w:pPr>
              <w:pStyle w:val="TAL"/>
              <w:snapToGrid w:val="0"/>
              <w:ind w:left="62"/>
              <w:jc w:val="both"/>
              <w:rPr>
                <w:rFonts w:eastAsia="Malgun Gothic" w:cs="Arial"/>
                <w:szCs w:val="18"/>
                <w:lang w:eastAsia="ko-KR"/>
              </w:rPr>
            </w:pPr>
            <w:r w:rsidRPr="00BF36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DFE0A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41C98C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C9873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11548AA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578A9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6DD5D3"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B0AE09" w14:textId="77777777" w:rsidR="000E6875" w:rsidRPr="00840CFD" w:rsidRDefault="00C8650C" w:rsidP="00BC6BDB">
            <w:pPr>
              <w:keepNext/>
              <w:snapToGrid w:val="0"/>
              <w:spacing w:after="0"/>
              <w:ind w:left="62"/>
              <w:jc w:val="both"/>
              <w:rPr>
                <w:rFonts w:ascii="Arial" w:hAnsi="Arial" w:cs="Arial"/>
                <w:sz w:val="18"/>
                <w:szCs w:val="18"/>
              </w:rPr>
            </w:pPr>
            <w:hyperlink r:id="rId303"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15374"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BB79B8" w14:textId="185D6B37" w:rsidR="000E6875" w:rsidRPr="00840CFD" w:rsidDel="00597620" w:rsidRDefault="000E6875" w:rsidP="000E6875">
            <w:pPr>
              <w:pStyle w:val="TAL"/>
              <w:snapToGrid w:val="0"/>
              <w:ind w:left="62"/>
              <w:jc w:val="both"/>
              <w:rPr>
                <w:rFonts w:eastAsia="Malgun Gothic" w:cs="Arial"/>
                <w:szCs w:val="18"/>
                <w:lang w:eastAsia="ko-KR"/>
              </w:rPr>
            </w:pPr>
            <w:r w:rsidRPr="00107B0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3971A5"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7C9E26F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278CF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4458973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ADA93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4272F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410D21" w14:textId="77777777" w:rsidR="000E6875" w:rsidRPr="00840CFD" w:rsidRDefault="00C8650C" w:rsidP="00BC6BDB">
            <w:pPr>
              <w:keepNext/>
              <w:snapToGrid w:val="0"/>
              <w:spacing w:after="0"/>
              <w:ind w:left="62"/>
              <w:jc w:val="both"/>
              <w:rPr>
                <w:rFonts w:ascii="Arial" w:hAnsi="Arial" w:cs="Arial"/>
                <w:sz w:val="18"/>
                <w:szCs w:val="18"/>
              </w:rPr>
            </w:pPr>
            <w:hyperlink r:id="rId304"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16295"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4FE5CA" w14:textId="52E6E25D" w:rsidR="000E6875" w:rsidRPr="00840CFD" w:rsidDel="00597620" w:rsidRDefault="000E6875" w:rsidP="000E6875">
            <w:pPr>
              <w:pStyle w:val="TAL"/>
              <w:snapToGrid w:val="0"/>
              <w:ind w:left="62"/>
              <w:jc w:val="both"/>
              <w:rPr>
                <w:rFonts w:eastAsia="Malgun Gothic" w:cs="Arial"/>
                <w:szCs w:val="18"/>
                <w:lang w:eastAsia="ko-KR"/>
              </w:rPr>
            </w:pPr>
            <w:r w:rsidRPr="00107B0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F535E"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0E6875" w:rsidRPr="000549BB" w14:paraId="5A27B17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48FE09"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3D467D4E"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1F19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DE79BD"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F10480" w14:textId="77777777" w:rsidR="000E6875" w:rsidRPr="00840CFD" w:rsidRDefault="00C8650C" w:rsidP="00BC6BDB">
            <w:pPr>
              <w:keepNext/>
              <w:snapToGrid w:val="0"/>
              <w:spacing w:after="0"/>
              <w:ind w:left="62"/>
              <w:jc w:val="both"/>
              <w:rPr>
                <w:rFonts w:ascii="Arial" w:hAnsi="Arial" w:cs="Arial"/>
                <w:sz w:val="18"/>
                <w:szCs w:val="18"/>
              </w:rPr>
            </w:pPr>
            <w:hyperlink r:id="rId305"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68F3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F1524E" w14:textId="7E86EB43" w:rsidR="000E6875" w:rsidRPr="00840CFD" w:rsidDel="00597620" w:rsidRDefault="000E6875" w:rsidP="000E6875">
            <w:pPr>
              <w:pStyle w:val="TAL"/>
              <w:snapToGrid w:val="0"/>
              <w:ind w:left="62"/>
              <w:jc w:val="both"/>
              <w:rPr>
                <w:rFonts w:eastAsia="Malgun Gothic" w:cs="Arial"/>
                <w:szCs w:val="18"/>
                <w:lang w:eastAsia="ko-KR"/>
              </w:rPr>
            </w:pPr>
            <w:r w:rsidRPr="00107B0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F3096"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0E6875" w:rsidRPr="000549BB" w14:paraId="2025626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CF632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121B382B"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6862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95CA1B"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774746" w14:textId="77777777" w:rsidR="000E6875" w:rsidRPr="00840CFD" w:rsidRDefault="00C8650C" w:rsidP="00BC6BDB">
            <w:pPr>
              <w:keepNext/>
              <w:snapToGrid w:val="0"/>
              <w:spacing w:after="0"/>
              <w:ind w:left="62"/>
              <w:jc w:val="both"/>
              <w:rPr>
                <w:rFonts w:ascii="Arial" w:hAnsi="Arial" w:cs="Arial"/>
                <w:sz w:val="18"/>
                <w:szCs w:val="18"/>
              </w:rPr>
            </w:pPr>
            <w:hyperlink r:id="rId306"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1D9F"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DB4AC1" w14:textId="18FC759C"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CFC0D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5DFB65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3BE32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758626AE"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86E76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866E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0C239" w14:textId="77777777" w:rsidR="000E6875" w:rsidRPr="00840CFD" w:rsidRDefault="00C8650C" w:rsidP="00BC6BDB">
            <w:pPr>
              <w:keepNext/>
              <w:snapToGrid w:val="0"/>
              <w:spacing w:after="0"/>
              <w:ind w:left="62"/>
              <w:jc w:val="both"/>
              <w:rPr>
                <w:rFonts w:ascii="Arial" w:hAnsi="Arial" w:cs="Arial"/>
                <w:sz w:val="18"/>
                <w:szCs w:val="18"/>
              </w:rPr>
            </w:pPr>
            <w:hyperlink r:id="rId307"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ECE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959C6" w14:textId="28389659"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F5EFC1"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0E6875" w:rsidRPr="000549BB" w14:paraId="00473E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5F93F0"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3DBB2239"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1CBBD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5F5730"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A0A0BC" w14:textId="77777777" w:rsidR="000E6875" w:rsidRPr="00840CFD" w:rsidRDefault="00C8650C" w:rsidP="00BC6BDB">
            <w:pPr>
              <w:keepNext/>
              <w:snapToGrid w:val="0"/>
              <w:spacing w:after="0"/>
              <w:ind w:left="62"/>
              <w:jc w:val="both"/>
              <w:rPr>
                <w:rFonts w:ascii="Arial" w:hAnsi="Arial" w:cs="Arial"/>
                <w:sz w:val="18"/>
                <w:szCs w:val="18"/>
              </w:rPr>
            </w:pPr>
            <w:hyperlink r:id="rId308" w:history="1">
              <w:r w:rsidR="000E6875" w:rsidRPr="00840CFD">
                <w:rPr>
                  <w:rStyle w:val="ae"/>
                  <w:rFonts w:ascii="Arial" w:hAnsi="Arial" w:cs="Arial"/>
                  <w:sz w:val="18"/>
                  <w:szCs w:val="18"/>
                </w:rPr>
                <w:t>zheng.zhao@ve</w:t>
              </w:r>
              <w:r w:rsidR="000E6875" w:rsidRPr="00840CFD">
                <w:rPr>
                  <w:rStyle w:val="ae"/>
                  <w:rFonts w:ascii="Arial" w:hAnsi="Arial" w:cs="Arial"/>
                  <w:sz w:val="18"/>
                  <w:szCs w:val="18"/>
                </w:rPr>
                <w:lastRenderedPageBreak/>
                <w:t>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30D0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57E9B7" w14:textId="1DECA269"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w:t>
            </w:r>
            <w:r w:rsidRPr="00FB41B8">
              <w:rPr>
                <w:rFonts w:eastAsia="新細明體" w:cs="Arial" w:hint="eastAsia"/>
                <w:szCs w:val="18"/>
                <w:lang w:eastAsia="zh-TW"/>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ADC40F"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260P</w:t>
            </w:r>
          </w:p>
        </w:tc>
      </w:tr>
      <w:tr w:rsidR="000E6875" w:rsidRPr="000549BB" w14:paraId="127D93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2B1B8D"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38CCB9F4"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06A3A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C1FC1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F1BD54" w14:textId="77777777" w:rsidR="000E6875" w:rsidRPr="00840CFD" w:rsidRDefault="00C8650C" w:rsidP="00BC6BDB">
            <w:pPr>
              <w:keepNext/>
              <w:snapToGrid w:val="0"/>
              <w:spacing w:after="0"/>
              <w:ind w:left="62"/>
              <w:jc w:val="both"/>
              <w:rPr>
                <w:rFonts w:ascii="Arial" w:hAnsi="Arial" w:cs="Arial"/>
                <w:sz w:val="18"/>
                <w:szCs w:val="18"/>
              </w:rPr>
            </w:pPr>
            <w:hyperlink r:id="rId309"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8FC5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F61BC7" w14:textId="1A1F53F7"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9490A3"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260P</w:t>
            </w:r>
          </w:p>
        </w:tc>
      </w:tr>
      <w:tr w:rsidR="000E6875" w:rsidRPr="000549BB" w14:paraId="71D488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00B30"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74DA1D7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8F66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02CD93"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D9564BA" w14:textId="77777777" w:rsidR="000E6875" w:rsidRPr="00840CFD" w:rsidRDefault="00C8650C" w:rsidP="00BC6BDB">
            <w:pPr>
              <w:keepNext/>
              <w:snapToGrid w:val="0"/>
              <w:spacing w:after="0"/>
              <w:ind w:left="62"/>
              <w:jc w:val="both"/>
              <w:rPr>
                <w:rFonts w:ascii="Arial" w:hAnsi="Arial" w:cs="Arial"/>
                <w:sz w:val="18"/>
                <w:szCs w:val="18"/>
              </w:rPr>
            </w:pPr>
            <w:hyperlink r:id="rId310"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63C1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7C1666" w14:textId="3EE4D896"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740AF1"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DC_4A_n260(A-P)_UL_4A_n260A DC_4A_n260(A-Q)_UL_4A_n260A DC_4A_n260(P-Q)_UL_4A_n260A</w:t>
            </w:r>
          </w:p>
        </w:tc>
      </w:tr>
      <w:tr w:rsidR="000E6875" w:rsidRPr="000549BB" w14:paraId="5935940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8F3FB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6F8BFCA9"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68CD8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A20CF7"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D80D70" w14:textId="77777777" w:rsidR="000E6875" w:rsidRPr="00840CFD" w:rsidRDefault="00C8650C" w:rsidP="00BC6BDB">
            <w:pPr>
              <w:keepNext/>
              <w:snapToGrid w:val="0"/>
              <w:spacing w:after="0"/>
              <w:ind w:left="62"/>
              <w:jc w:val="both"/>
              <w:rPr>
                <w:rFonts w:ascii="Arial" w:hAnsi="Arial" w:cs="Arial"/>
                <w:sz w:val="18"/>
                <w:szCs w:val="18"/>
              </w:rPr>
            </w:pPr>
            <w:hyperlink r:id="rId311"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853E3"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06E8E7" w14:textId="6C55D29F"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21E406"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DC_4A_n260(A-P)_UL_4A_n260O DC_4A_n260(A-Q)_UL_4A_n260O DC_4A_n260(P-Q)_UL_4A_n260O</w:t>
            </w:r>
          </w:p>
        </w:tc>
      </w:tr>
      <w:tr w:rsidR="000E6875" w:rsidRPr="000549BB" w14:paraId="4D9C962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C557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77E875CC"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C07C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C309B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58F366" w14:textId="77777777" w:rsidR="000E6875" w:rsidRPr="00840CFD" w:rsidRDefault="00C8650C" w:rsidP="00BC6BDB">
            <w:pPr>
              <w:keepNext/>
              <w:snapToGrid w:val="0"/>
              <w:spacing w:after="0"/>
              <w:ind w:left="62"/>
              <w:jc w:val="both"/>
              <w:rPr>
                <w:rFonts w:ascii="Arial" w:hAnsi="Arial" w:cs="Arial"/>
                <w:sz w:val="18"/>
                <w:szCs w:val="18"/>
              </w:rPr>
            </w:pPr>
            <w:hyperlink r:id="rId312"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E46D4"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700464" w14:textId="337E1FB0"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652DD9"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DC_4A_n260(A-P)_UL_4A_n260P DC_4A_n260(A-Q)_UL_4A_n260P DC_4A_n260(P-Q)_UL_4A_n260P</w:t>
            </w:r>
          </w:p>
        </w:tc>
      </w:tr>
      <w:tr w:rsidR="000E6875" w:rsidRPr="000549BB" w14:paraId="754C1B2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3A2CF8"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51DBD9CB"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3F2752"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D4682D"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AD7C0F" w14:textId="77777777" w:rsidR="000E6875" w:rsidRPr="00840CFD" w:rsidRDefault="00C8650C" w:rsidP="00BC6BDB">
            <w:pPr>
              <w:keepNext/>
              <w:snapToGrid w:val="0"/>
              <w:spacing w:after="0"/>
              <w:ind w:left="62"/>
              <w:jc w:val="both"/>
              <w:rPr>
                <w:rFonts w:ascii="Arial" w:hAnsi="Arial" w:cs="Arial"/>
                <w:sz w:val="18"/>
                <w:szCs w:val="18"/>
              </w:rPr>
            </w:pPr>
            <w:hyperlink r:id="rId313"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D3300"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1A61E3" w14:textId="08927B95"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2A27F8"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DC_4A_n260(A-P)_UL_4A_n260P DC_4A_n260(A-Q)_UL_4A_n260Q DC_4A_n260(P-Q)_UL_4A_n260Q</w:t>
            </w:r>
          </w:p>
        </w:tc>
      </w:tr>
      <w:tr w:rsidR="000E6875" w:rsidRPr="000549BB" w14:paraId="3A2E637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BA7AA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23FFA68B"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A4E87B"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77832F"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F08D5F" w14:textId="77777777" w:rsidR="000E6875" w:rsidRPr="00840CFD" w:rsidRDefault="00C8650C" w:rsidP="00BC6BDB">
            <w:pPr>
              <w:keepNext/>
              <w:snapToGrid w:val="0"/>
              <w:spacing w:after="0"/>
              <w:ind w:left="62"/>
              <w:jc w:val="both"/>
              <w:rPr>
                <w:rFonts w:ascii="Arial" w:hAnsi="Arial" w:cs="Arial"/>
                <w:sz w:val="18"/>
                <w:szCs w:val="18"/>
              </w:rPr>
            </w:pPr>
            <w:hyperlink r:id="rId314"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538B"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CDFA20" w14:textId="769BB208" w:rsidR="000E6875" w:rsidRPr="00840CFD" w:rsidDel="00597620" w:rsidRDefault="000E6875" w:rsidP="000E6875">
            <w:pPr>
              <w:pStyle w:val="TAL"/>
              <w:snapToGrid w:val="0"/>
              <w:ind w:left="62"/>
              <w:jc w:val="both"/>
              <w:rPr>
                <w:rFonts w:eastAsia="Malgun Gothic" w:cs="Arial"/>
                <w:szCs w:val="18"/>
                <w:lang w:eastAsia="ko-KR"/>
              </w:rPr>
            </w:pPr>
            <w:r w:rsidRPr="00A338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017691"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DC_4A_n260(3A-O)_UL_4A_n260A DC_4A_n260(3A-P)_UL_4A_n260A DC_4A_n260(2A-O-P)_UL_4A_n260A</w:t>
            </w:r>
          </w:p>
        </w:tc>
      </w:tr>
      <w:tr w:rsidR="000E6875" w:rsidRPr="000549BB" w14:paraId="35E313B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AA3D9F"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3E0AC67E"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D9F6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89CF4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E26103" w14:textId="77777777" w:rsidR="000E6875" w:rsidRPr="00840CFD" w:rsidRDefault="00C8650C" w:rsidP="00BC6BDB">
            <w:pPr>
              <w:keepNext/>
              <w:snapToGrid w:val="0"/>
              <w:spacing w:after="0"/>
              <w:ind w:left="62"/>
              <w:jc w:val="both"/>
              <w:rPr>
                <w:rFonts w:ascii="Arial" w:hAnsi="Arial" w:cs="Arial"/>
                <w:sz w:val="18"/>
                <w:szCs w:val="18"/>
              </w:rPr>
            </w:pPr>
            <w:hyperlink r:id="rId315"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0981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C788B0" w14:textId="4E09D1DE" w:rsidR="000E6875" w:rsidRPr="00840CFD" w:rsidDel="00597620" w:rsidRDefault="000E6875" w:rsidP="000E6875">
            <w:pPr>
              <w:pStyle w:val="TAL"/>
              <w:snapToGrid w:val="0"/>
              <w:ind w:left="62"/>
              <w:jc w:val="both"/>
              <w:rPr>
                <w:rFonts w:eastAsia="Malgun Gothic" w:cs="Arial"/>
                <w:szCs w:val="18"/>
                <w:lang w:eastAsia="ko-KR"/>
              </w:rPr>
            </w:pPr>
            <w:r w:rsidRPr="00A338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D3BC13"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DC_4A_n260(3A-O)_UL_4A_n260O DC_4A_n260(3A-P)_UL_4A_n260O DC_4A_n260(2A-O-P)_UL_4A_n260O</w:t>
            </w:r>
          </w:p>
        </w:tc>
      </w:tr>
      <w:tr w:rsidR="000E6875" w:rsidRPr="000549BB" w14:paraId="4C472C9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786C7B"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1DE6A771"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B25E1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D04922"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69280B6" w14:textId="77777777" w:rsidR="000E6875" w:rsidRPr="00840CFD" w:rsidRDefault="00C8650C" w:rsidP="00BC6BDB">
            <w:pPr>
              <w:keepNext/>
              <w:snapToGrid w:val="0"/>
              <w:spacing w:after="0"/>
              <w:ind w:left="62"/>
              <w:jc w:val="both"/>
              <w:rPr>
                <w:rFonts w:ascii="Arial" w:hAnsi="Arial" w:cs="Arial"/>
                <w:sz w:val="18"/>
                <w:szCs w:val="18"/>
              </w:rPr>
            </w:pPr>
            <w:hyperlink r:id="rId316"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0740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50D776" w14:textId="69C52051" w:rsidR="000E6875" w:rsidRPr="00840CFD" w:rsidDel="00597620" w:rsidRDefault="000E6875" w:rsidP="000E6875">
            <w:pPr>
              <w:pStyle w:val="TAL"/>
              <w:snapToGrid w:val="0"/>
              <w:ind w:left="62"/>
              <w:jc w:val="both"/>
              <w:rPr>
                <w:rFonts w:eastAsia="Malgun Gothic" w:cs="Arial"/>
                <w:szCs w:val="18"/>
                <w:lang w:eastAsia="ko-KR"/>
              </w:rPr>
            </w:pPr>
            <w:r w:rsidRPr="00A338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66A150"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DC_4A_n260(3A-O)_UL_4A_n260O DC_4A_n260(3A-P)_UL_4A_n260P DC_4A_n260(2A-O-P)_UL_4A_n260P</w:t>
            </w:r>
          </w:p>
        </w:tc>
      </w:tr>
      <w:tr w:rsidR="000E6875" w:rsidRPr="000549BB" w14:paraId="342E1E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857A7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DC_4A_n260(4A-2O)</w:t>
            </w:r>
          </w:p>
        </w:tc>
        <w:tc>
          <w:tcPr>
            <w:tcW w:w="1531" w:type="dxa"/>
            <w:tcBorders>
              <w:top w:val="single" w:sz="4" w:space="0" w:color="auto"/>
              <w:left w:val="single" w:sz="4" w:space="0" w:color="auto"/>
              <w:bottom w:val="single" w:sz="4" w:space="0" w:color="auto"/>
              <w:right w:val="single" w:sz="4" w:space="0" w:color="auto"/>
            </w:tcBorders>
            <w:vAlign w:val="center"/>
          </w:tcPr>
          <w:p w14:paraId="58B8CFA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02DCA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81291"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4D0FFB" w14:textId="77777777" w:rsidR="000E6875" w:rsidRPr="00840CFD" w:rsidRDefault="00C8650C" w:rsidP="00BC6BDB">
            <w:pPr>
              <w:keepNext/>
              <w:snapToGrid w:val="0"/>
              <w:spacing w:after="0"/>
              <w:ind w:left="62"/>
              <w:jc w:val="both"/>
              <w:rPr>
                <w:rFonts w:ascii="Arial" w:hAnsi="Arial" w:cs="Arial"/>
                <w:sz w:val="18"/>
                <w:szCs w:val="18"/>
              </w:rPr>
            </w:pPr>
            <w:hyperlink r:id="rId317"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D8B7"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08B7BA" w14:textId="4A75A821" w:rsidR="000E6875" w:rsidRPr="00840CFD" w:rsidDel="00597620" w:rsidRDefault="000E6875" w:rsidP="000E6875">
            <w:pPr>
              <w:pStyle w:val="TAL"/>
              <w:snapToGrid w:val="0"/>
              <w:ind w:left="62"/>
              <w:jc w:val="both"/>
              <w:rPr>
                <w:rFonts w:eastAsia="Malgun Gothic" w:cs="Arial"/>
                <w:szCs w:val="18"/>
                <w:lang w:eastAsia="ko-KR"/>
              </w:rPr>
            </w:pPr>
            <w:r w:rsidRPr="000A3AF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D2CD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DC_4A_n260(4A-O)_UL_4A_n260A DC_4A_n260(3A-2O)_UL_4A_n260A</w:t>
            </w:r>
          </w:p>
        </w:tc>
      </w:tr>
      <w:tr w:rsidR="000E6875" w:rsidRPr="000549BB" w14:paraId="584733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63715B"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DC_4A_n260(4A-2O)</w:t>
            </w:r>
          </w:p>
        </w:tc>
        <w:tc>
          <w:tcPr>
            <w:tcW w:w="1531" w:type="dxa"/>
            <w:tcBorders>
              <w:top w:val="single" w:sz="4" w:space="0" w:color="auto"/>
              <w:left w:val="single" w:sz="4" w:space="0" w:color="auto"/>
              <w:bottom w:val="single" w:sz="4" w:space="0" w:color="auto"/>
              <w:right w:val="single" w:sz="4" w:space="0" w:color="auto"/>
            </w:tcBorders>
            <w:vAlign w:val="center"/>
          </w:tcPr>
          <w:p w14:paraId="4A00A52C"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CD5F2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C830A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4FFA6E6" w14:textId="77777777" w:rsidR="000E6875" w:rsidRPr="00840CFD" w:rsidRDefault="00C8650C" w:rsidP="00BC6BDB">
            <w:pPr>
              <w:keepNext/>
              <w:snapToGrid w:val="0"/>
              <w:spacing w:after="0"/>
              <w:ind w:left="62"/>
              <w:jc w:val="both"/>
              <w:rPr>
                <w:rFonts w:ascii="Arial" w:hAnsi="Arial" w:cs="Arial"/>
                <w:sz w:val="18"/>
                <w:szCs w:val="18"/>
              </w:rPr>
            </w:pPr>
            <w:hyperlink r:id="rId318"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A7C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DBBFE1" w14:textId="1EBFD8A0" w:rsidR="000E6875" w:rsidRPr="00840CFD" w:rsidDel="00597620" w:rsidRDefault="000E6875" w:rsidP="000E6875">
            <w:pPr>
              <w:pStyle w:val="TAL"/>
              <w:snapToGrid w:val="0"/>
              <w:ind w:left="62"/>
              <w:jc w:val="both"/>
              <w:rPr>
                <w:rFonts w:eastAsia="Malgun Gothic" w:cs="Arial"/>
                <w:szCs w:val="18"/>
                <w:lang w:eastAsia="ko-KR"/>
              </w:rPr>
            </w:pPr>
            <w:r w:rsidRPr="000A3AF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5D104D"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DC_4A_n260(4A-O)_UL_4A_n260O DC_4A_n260(A-2O)_UL_4A_n260O</w:t>
            </w:r>
          </w:p>
        </w:tc>
      </w:tr>
      <w:tr w:rsidR="00590F12" w:rsidRPr="000549BB" w14:paraId="25EBF0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92E49F"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4598D84"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96CE0F"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6BC568"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0E3DA" w14:textId="77777777" w:rsidR="00590F12" w:rsidRPr="00840CFD" w:rsidRDefault="00C8650C" w:rsidP="00BC6BDB">
            <w:pPr>
              <w:keepNext/>
              <w:snapToGrid w:val="0"/>
              <w:spacing w:after="0"/>
              <w:jc w:val="both"/>
              <w:rPr>
                <w:rStyle w:val="ae"/>
                <w:rFonts w:ascii="Arial" w:hAnsi="Arial" w:cs="Arial"/>
                <w:sz w:val="18"/>
                <w:szCs w:val="18"/>
              </w:rPr>
            </w:pPr>
            <w:hyperlink r:id="rId319"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B1D718"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79596B2" w14:textId="40E63569"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C328D7"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DC_4A_n260(A-G)_UL_4A_n260G </w:t>
            </w:r>
          </w:p>
          <w:p w14:paraId="0A02BBD1"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590F12" w:rsidRPr="000549BB" w14:paraId="5D5ECFF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EC54"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DC_4A_n260(A-2G)</w:t>
            </w:r>
          </w:p>
        </w:tc>
        <w:tc>
          <w:tcPr>
            <w:tcW w:w="1531" w:type="dxa"/>
            <w:tcBorders>
              <w:top w:val="single" w:sz="4" w:space="0" w:color="auto"/>
              <w:left w:val="single" w:sz="4" w:space="0" w:color="auto"/>
              <w:bottom w:val="single" w:sz="4" w:space="0" w:color="auto"/>
              <w:right w:val="single" w:sz="4" w:space="0" w:color="auto"/>
            </w:tcBorders>
            <w:vAlign w:val="center"/>
          </w:tcPr>
          <w:p w14:paraId="0BF952DF"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ECEE41"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7D2B1F"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C39AD" w14:textId="77777777" w:rsidR="00590F12" w:rsidRPr="00840CFD" w:rsidRDefault="00C8650C" w:rsidP="00BC6BDB">
            <w:pPr>
              <w:keepNext/>
              <w:snapToGrid w:val="0"/>
              <w:spacing w:after="0"/>
              <w:jc w:val="both"/>
              <w:rPr>
                <w:rStyle w:val="ae"/>
                <w:rFonts w:ascii="Arial" w:hAnsi="Arial" w:cs="Arial"/>
                <w:sz w:val="18"/>
                <w:szCs w:val="18"/>
              </w:rPr>
            </w:pPr>
            <w:hyperlink r:id="rId320"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6D6D9A"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C1278EB" w14:textId="5A9BDB54"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B5D69D"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DC_4A_n260(2G)_UL_4A_n260G</w:t>
            </w:r>
          </w:p>
          <w:p w14:paraId="39F73FFE"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DC_4A_n260(A-G)_UL_4A_n260G</w:t>
            </w:r>
          </w:p>
        </w:tc>
      </w:tr>
      <w:tr w:rsidR="00590F12" w:rsidRPr="000549BB" w14:paraId="7E5B792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5CDE4C"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AC8B97E"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0CCE0"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406665"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5134B" w14:textId="77777777" w:rsidR="00590F12" w:rsidRPr="00840CFD" w:rsidRDefault="00C8650C" w:rsidP="00BC6BDB">
            <w:pPr>
              <w:keepNext/>
              <w:snapToGrid w:val="0"/>
              <w:spacing w:after="0"/>
              <w:jc w:val="both"/>
              <w:rPr>
                <w:rStyle w:val="ae"/>
                <w:rFonts w:ascii="Arial" w:hAnsi="Arial" w:cs="Arial"/>
                <w:sz w:val="18"/>
                <w:szCs w:val="18"/>
              </w:rPr>
            </w:pPr>
            <w:hyperlink r:id="rId321"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1E225F2"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BD69EF1" w14:textId="283A0BB8"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9C37DB"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DC_4A_n260(A-H)_UL_4A_n260G </w:t>
            </w:r>
          </w:p>
          <w:p w14:paraId="6B1777CA"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590F12" w:rsidRPr="000549BB" w14:paraId="7F26C7C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4438F8"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DC_4A_n260(A-2H)</w:t>
            </w:r>
          </w:p>
        </w:tc>
        <w:tc>
          <w:tcPr>
            <w:tcW w:w="1531" w:type="dxa"/>
            <w:tcBorders>
              <w:top w:val="single" w:sz="4" w:space="0" w:color="auto"/>
              <w:left w:val="single" w:sz="4" w:space="0" w:color="auto"/>
              <w:bottom w:val="single" w:sz="4" w:space="0" w:color="auto"/>
              <w:right w:val="single" w:sz="4" w:space="0" w:color="auto"/>
            </w:tcBorders>
            <w:vAlign w:val="center"/>
          </w:tcPr>
          <w:p w14:paraId="524A4D8C"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DCA55"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97C384"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49857" w14:textId="77777777" w:rsidR="00590F12" w:rsidRPr="00840CFD" w:rsidRDefault="00C8650C" w:rsidP="00BC6BDB">
            <w:pPr>
              <w:keepNext/>
              <w:snapToGrid w:val="0"/>
              <w:spacing w:after="0"/>
              <w:jc w:val="both"/>
              <w:rPr>
                <w:rStyle w:val="ae"/>
                <w:rFonts w:ascii="Arial" w:hAnsi="Arial" w:cs="Arial"/>
                <w:sz w:val="18"/>
                <w:szCs w:val="18"/>
              </w:rPr>
            </w:pPr>
            <w:hyperlink r:id="rId322"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C4FEF9"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676673C" w14:textId="55E06264"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6314EF"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DC_4A_n260(2H))_UL_4A_n260G</w:t>
            </w:r>
          </w:p>
        </w:tc>
      </w:tr>
      <w:tr w:rsidR="00590F12" w:rsidRPr="000549BB" w14:paraId="525CE00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AE48E"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DC_4A_n260(2A-H) </w:t>
            </w:r>
          </w:p>
        </w:tc>
        <w:tc>
          <w:tcPr>
            <w:tcW w:w="1531" w:type="dxa"/>
            <w:tcBorders>
              <w:top w:val="single" w:sz="4" w:space="0" w:color="auto"/>
              <w:left w:val="single" w:sz="4" w:space="0" w:color="auto"/>
              <w:bottom w:val="single" w:sz="4" w:space="0" w:color="auto"/>
              <w:right w:val="single" w:sz="4" w:space="0" w:color="auto"/>
            </w:tcBorders>
            <w:vAlign w:val="center"/>
          </w:tcPr>
          <w:p w14:paraId="3BAEC52C"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CEFB8E"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9556DF"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6C26" w14:textId="77777777" w:rsidR="00590F12" w:rsidRPr="00840CFD" w:rsidRDefault="00C8650C" w:rsidP="00BC6BDB">
            <w:pPr>
              <w:keepNext/>
              <w:snapToGrid w:val="0"/>
              <w:spacing w:after="0"/>
              <w:jc w:val="both"/>
              <w:rPr>
                <w:rStyle w:val="ae"/>
                <w:rFonts w:ascii="Arial" w:hAnsi="Arial" w:cs="Arial"/>
                <w:sz w:val="18"/>
                <w:szCs w:val="18"/>
              </w:rPr>
            </w:pPr>
            <w:hyperlink r:id="rId323"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E6BBE0E"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666E72A" w14:textId="1C2B7A49"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BF2C6B"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DC_4A_n260(A-H) </w:t>
            </w:r>
          </w:p>
          <w:p w14:paraId="1517EFF2"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590F12" w:rsidRPr="000549BB" w14:paraId="1F87C4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0BEAA0"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DC_4A_n260(A-2H)</w:t>
            </w:r>
          </w:p>
        </w:tc>
        <w:tc>
          <w:tcPr>
            <w:tcW w:w="1531" w:type="dxa"/>
            <w:tcBorders>
              <w:top w:val="single" w:sz="4" w:space="0" w:color="auto"/>
              <w:left w:val="single" w:sz="4" w:space="0" w:color="auto"/>
              <w:bottom w:val="single" w:sz="4" w:space="0" w:color="auto"/>
              <w:right w:val="single" w:sz="4" w:space="0" w:color="auto"/>
            </w:tcBorders>
            <w:vAlign w:val="center"/>
          </w:tcPr>
          <w:p w14:paraId="7434D3CA"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ADDA28"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96E80E"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12B6A" w14:textId="77777777" w:rsidR="00590F12" w:rsidRPr="00840CFD" w:rsidRDefault="00C8650C" w:rsidP="00BC6BDB">
            <w:pPr>
              <w:keepNext/>
              <w:snapToGrid w:val="0"/>
              <w:spacing w:after="0"/>
              <w:jc w:val="both"/>
              <w:rPr>
                <w:rStyle w:val="ae"/>
                <w:rFonts w:ascii="Arial" w:hAnsi="Arial" w:cs="Arial"/>
                <w:sz w:val="18"/>
                <w:szCs w:val="18"/>
              </w:rPr>
            </w:pPr>
            <w:hyperlink r:id="rId324"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FB628A"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002AAA" w14:textId="4AFF01D5"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719022"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DC_4A_n260(2H)</w:t>
            </w:r>
          </w:p>
          <w:p w14:paraId="70B309B1"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DC_4A_n260(A-H)</w:t>
            </w:r>
          </w:p>
        </w:tc>
      </w:tr>
      <w:tr w:rsidR="00A67257" w:rsidRPr="000549BB" w14:paraId="1CD9CD4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9CD0CA"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1531" w:type="dxa"/>
            <w:tcBorders>
              <w:top w:val="single" w:sz="4" w:space="0" w:color="auto"/>
              <w:left w:val="single" w:sz="4" w:space="0" w:color="auto"/>
              <w:bottom w:val="single" w:sz="4" w:space="0" w:color="auto"/>
              <w:right w:val="single" w:sz="4" w:space="0" w:color="auto"/>
            </w:tcBorders>
            <w:vAlign w:val="center"/>
          </w:tcPr>
          <w:p w14:paraId="390295A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34BB7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928E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5A92" w14:textId="77777777" w:rsidR="00A67257" w:rsidRPr="00840CFD" w:rsidRDefault="00C8650C" w:rsidP="00BC6BDB">
            <w:pPr>
              <w:keepNext/>
              <w:snapToGrid w:val="0"/>
              <w:spacing w:after="0"/>
              <w:jc w:val="both"/>
              <w:rPr>
                <w:rStyle w:val="ae"/>
                <w:rFonts w:ascii="Arial" w:hAnsi="Arial" w:cs="Arial"/>
                <w:sz w:val="18"/>
                <w:szCs w:val="18"/>
              </w:rPr>
            </w:pPr>
            <w:hyperlink r:id="rId325" w:history="1">
              <w:r w:rsidR="00A67257" w:rsidRPr="00840CFD">
                <w:rPr>
                  <w:rStyle w:val="ae"/>
                  <w:rFonts w:ascii="Arial" w:hAnsi="Arial" w:cs="Arial"/>
                  <w:sz w:val="18"/>
                  <w:szCs w:val="18"/>
                </w:rPr>
                <w:t>zheng.zhao@veri</w:t>
              </w:r>
              <w:r w:rsidR="00A67257"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666A6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0CE9AE" w14:textId="33F634E0" w:rsidR="00A67257" w:rsidRPr="00840CFD" w:rsidRDefault="00590F12"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6D8024"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7D083F" w:rsidRPr="000549BB" w14:paraId="4026F80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A5F64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7BE63D43"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C91F03"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B790AE"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62DD7" w14:textId="77777777" w:rsidR="007D083F" w:rsidRPr="00840CFD" w:rsidRDefault="00C8650C" w:rsidP="00BC6BDB">
            <w:pPr>
              <w:keepNext/>
              <w:snapToGrid w:val="0"/>
              <w:spacing w:after="0"/>
              <w:jc w:val="both"/>
              <w:rPr>
                <w:rStyle w:val="ae"/>
                <w:rFonts w:ascii="Arial" w:hAnsi="Arial" w:cs="Arial"/>
                <w:sz w:val="18"/>
                <w:szCs w:val="18"/>
              </w:rPr>
            </w:pPr>
            <w:hyperlink r:id="rId326"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8967A5"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5A1D47" w14:textId="07574FD1"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1FBB1"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DC_4A_n260Q_UL_4A_n260A </w:t>
            </w:r>
          </w:p>
          <w:p w14:paraId="0AC1996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7D083F" w:rsidRPr="000549BB" w14:paraId="63BCB40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62F2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324C1315"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4E8A4"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DDB784"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617EB" w14:textId="77777777" w:rsidR="007D083F" w:rsidRPr="00840CFD" w:rsidRDefault="00C8650C" w:rsidP="00BC6BDB">
            <w:pPr>
              <w:keepNext/>
              <w:snapToGrid w:val="0"/>
              <w:spacing w:after="0"/>
              <w:jc w:val="both"/>
              <w:rPr>
                <w:rStyle w:val="ae"/>
                <w:rFonts w:ascii="Arial" w:hAnsi="Arial" w:cs="Arial"/>
                <w:sz w:val="18"/>
                <w:szCs w:val="18"/>
              </w:rPr>
            </w:pPr>
            <w:hyperlink r:id="rId327"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6091D2"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C7245E" w14:textId="3B9DC19E"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B0663"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DC_4A_n260Q_UL_4A_n260A</w:t>
            </w:r>
          </w:p>
          <w:p w14:paraId="34C0CE72"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DC_4A_n260P_UL_4A_n260A</w:t>
            </w:r>
          </w:p>
        </w:tc>
      </w:tr>
      <w:tr w:rsidR="007D083F" w:rsidRPr="000549BB" w14:paraId="20CA08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52FE07"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DC_4A_n260(A-P) </w:t>
            </w:r>
          </w:p>
        </w:tc>
        <w:tc>
          <w:tcPr>
            <w:tcW w:w="1531" w:type="dxa"/>
            <w:tcBorders>
              <w:top w:val="single" w:sz="4" w:space="0" w:color="auto"/>
              <w:left w:val="single" w:sz="4" w:space="0" w:color="auto"/>
              <w:bottom w:val="single" w:sz="4" w:space="0" w:color="auto"/>
              <w:right w:val="single" w:sz="4" w:space="0" w:color="auto"/>
            </w:tcBorders>
            <w:vAlign w:val="center"/>
          </w:tcPr>
          <w:p w14:paraId="5FE8470E"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FACF3B"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ED00E5"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831C6" w14:textId="77777777" w:rsidR="007D083F" w:rsidRPr="00840CFD" w:rsidRDefault="00C8650C" w:rsidP="00BC6BDB">
            <w:pPr>
              <w:keepNext/>
              <w:snapToGrid w:val="0"/>
              <w:spacing w:after="0"/>
              <w:jc w:val="both"/>
              <w:rPr>
                <w:rStyle w:val="ae"/>
                <w:rFonts w:ascii="Arial" w:hAnsi="Arial" w:cs="Arial"/>
                <w:sz w:val="18"/>
                <w:szCs w:val="18"/>
              </w:rPr>
            </w:pPr>
            <w:hyperlink r:id="rId328"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AA5803"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F582F" w14:textId="2E19A92F"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E6EEE5"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DC_4A_n260P_UL_4A_n260O </w:t>
            </w:r>
          </w:p>
          <w:p w14:paraId="2C67AFA5"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7D083F" w:rsidRPr="000549BB" w14:paraId="6DF703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B54C94"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23478C14"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D5AB98"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24A5E8"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D9E42" w14:textId="77777777" w:rsidR="007D083F" w:rsidRPr="00840CFD" w:rsidRDefault="00C8650C" w:rsidP="00BC6BDB">
            <w:pPr>
              <w:keepNext/>
              <w:snapToGrid w:val="0"/>
              <w:spacing w:after="0"/>
              <w:jc w:val="both"/>
              <w:rPr>
                <w:rStyle w:val="ae"/>
                <w:rFonts w:ascii="Arial" w:hAnsi="Arial" w:cs="Arial"/>
                <w:sz w:val="18"/>
                <w:szCs w:val="18"/>
              </w:rPr>
            </w:pPr>
            <w:hyperlink r:id="rId329"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AD0FD0"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445D20" w14:textId="297C414C"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5882A"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DC_4A_n260Q_UL_4A_n260O </w:t>
            </w:r>
          </w:p>
          <w:p w14:paraId="3C35908B"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7D083F" w:rsidRPr="000549BB" w14:paraId="2D6E855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9D17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68C5EE7D"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5B21F5"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3260BD"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F6FE" w14:textId="77777777" w:rsidR="007D083F" w:rsidRPr="00840CFD" w:rsidRDefault="00C8650C" w:rsidP="00BC6BDB">
            <w:pPr>
              <w:keepNext/>
              <w:snapToGrid w:val="0"/>
              <w:spacing w:after="0"/>
              <w:jc w:val="both"/>
              <w:rPr>
                <w:rStyle w:val="ae"/>
                <w:rFonts w:ascii="Arial" w:hAnsi="Arial" w:cs="Arial"/>
                <w:sz w:val="18"/>
                <w:szCs w:val="18"/>
              </w:rPr>
            </w:pPr>
            <w:hyperlink r:id="rId330"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1D16149"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E26C1" w14:textId="1EE1D68E"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718FE8"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DC_4A_n260Q_UL_4A_n260O</w:t>
            </w:r>
          </w:p>
          <w:p w14:paraId="5FAA904B"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DC_4A_n260P_UL_4A_n260O</w:t>
            </w:r>
          </w:p>
        </w:tc>
      </w:tr>
      <w:tr w:rsidR="00976E68" w:rsidRPr="000549BB" w14:paraId="16DDEB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FED46C"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DC_4A_n260(A-P) </w:t>
            </w:r>
          </w:p>
        </w:tc>
        <w:tc>
          <w:tcPr>
            <w:tcW w:w="1531" w:type="dxa"/>
            <w:tcBorders>
              <w:top w:val="single" w:sz="4" w:space="0" w:color="auto"/>
              <w:left w:val="single" w:sz="4" w:space="0" w:color="auto"/>
              <w:bottom w:val="single" w:sz="4" w:space="0" w:color="auto"/>
              <w:right w:val="single" w:sz="4" w:space="0" w:color="auto"/>
            </w:tcBorders>
            <w:vAlign w:val="center"/>
          </w:tcPr>
          <w:p w14:paraId="6227D6F9"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6F00F3"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8432BC"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2292" w14:textId="77777777" w:rsidR="00976E68" w:rsidRPr="00840CFD" w:rsidRDefault="00C8650C" w:rsidP="00BC6BDB">
            <w:pPr>
              <w:keepNext/>
              <w:snapToGrid w:val="0"/>
              <w:spacing w:after="0"/>
              <w:jc w:val="both"/>
              <w:rPr>
                <w:rStyle w:val="ae"/>
                <w:rFonts w:ascii="Arial" w:hAnsi="Arial" w:cs="Arial"/>
                <w:sz w:val="18"/>
                <w:szCs w:val="18"/>
              </w:rPr>
            </w:pPr>
            <w:hyperlink r:id="rId331"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8A37CC"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8B5125" w14:textId="58F0C62C" w:rsidR="00976E68" w:rsidRPr="00840CFD" w:rsidRDefault="00976E68" w:rsidP="00976E68">
            <w:pPr>
              <w:pStyle w:val="TAL"/>
              <w:snapToGrid w:val="0"/>
              <w:jc w:val="both"/>
              <w:rPr>
                <w:rFonts w:cs="Arial"/>
                <w:szCs w:val="18"/>
              </w:rPr>
            </w:pPr>
            <w:r w:rsidRPr="00C8516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B4CF9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DC_4A_n260P_UL_4A_n260P </w:t>
            </w:r>
          </w:p>
          <w:p w14:paraId="258C6A7C"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976E68" w:rsidRPr="000549BB" w14:paraId="4AF0850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A4FB5"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6CF0AA3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BE1907"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D30BDF"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13D2" w14:textId="77777777" w:rsidR="00976E68" w:rsidRPr="00840CFD" w:rsidRDefault="00C8650C" w:rsidP="00BC6BDB">
            <w:pPr>
              <w:keepNext/>
              <w:snapToGrid w:val="0"/>
              <w:spacing w:after="0"/>
              <w:jc w:val="both"/>
              <w:rPr>
                <w:rStyle w:val="ae"/>
                <w:rFonts w:ascii="Arial" w:hAnsi="Arial" w:cs="Arial"/>
                <w:sz w:val="18"/>
                <w:szCs w:val="18"/>
              </w:rPr>
            </w:pPr>
            <w:hyperlink r:id="rId332"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B446C5"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0BB820" w14:textId="27EF75DB" w:rsidR="00976E68" w:rsidRPr="00840CFD" w:rsidRDefault="00976E68" w:rsidP="00976E68">
            <w:pPr>
              <w:pStyle w:val="TAL"/>
              <w:snapToGrid w:val="0"/>
              <w:jc w:val="both"/>
              <w:rPr>
                <w:rFonts w:cs="Arial"/>
                <w:szCs w:val="18"/>
              </w:rPr>
            </w:pPr>
            <w:r w:rsidRPr="00C8516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A3852E"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DC_4A_n260Q_UL_4A_n260P </w:t>
            </w:r>
          </w:p>
          <w:p w14:paraId="2039229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976E68" w:rsidRPr="000549BB" w14:paraId="6312321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2CEBD0"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3E5F44DB"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E16B89"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E748C6"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FC43F" w14:textId="77777777" w:rsidR="00976E68" w:rsidRPr="00840CFD" w:rsidRDefault="00C8650C" w:rsidP="00BC6BDB">
            <w:pPr>
              <w:keepNext/>
              <w:snapToGrid w:val="0"/>
              <w:spacing w:after="0"/>
              <w:jc w:val="both"/>
              <w:rPr>
                <w:rStyle w:val="ae"/>
                <w:rFonts w:ascii="Arial" w:hAnsi="Arial" w:cs="Arial"/>
                <w:sz w:val="18"/>
                <w:szCs w:val="18"/>
              </w:rPr>
            </w:pPr>
            <w:hyperlink r:id="rId333"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788970"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3D84BF" w14:textId="28890D4E" w:rsidR="00976E68" w:rsidRPr="00840CFD" w:rsidRDefault="00976E68" w:rsidP="00976E68">
            <w:pPr>
              <w:pStyle w:val="TAL"/>
              <w:snapToGrid w:val="0"/>
              <w:jc w:val="both"/>
              <w:rPr>
                <w:rFonts w:cs="Arial"/>
                <w:szCs w:val="18"/>
              </w:rPr>
            </w:pPr>
            <w:r w:rsidRPr="00C8516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1A855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DC_4A_n260Q_UL_4A_n260P</w:t>
            </w:r>
          </w:p>
          <w:p w14:paraId="297AB22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DC_4A_n260P_UL_4A_n260P</w:t>
            </w:r>
          </w:p>
        </w:tc>
      </w:tr>
      <w:tr w:rsidR="00976E68" w:rsidRPr="000549BB" w14:paraId="729AAA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17F8EA" w14:textId="77777777" w:rsidR="00976E68" w:rsidRPr="00840CFD" w:rsidRDefault="00976E68"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w:t>
            </w:r>
          </w:p>
        </w:tc>
        <w:tc>
          <w:tcPr>
            <w:tcW w:w="1531" w:type="dxa"/>
            <w:tcBorders>
              <w:top w:val="single" w:sz="4" w:space="0" w:color="auto"/>
              <w:left w:val="single" w:sz="4" w:space="0" w:color="auto"/>
              <w:bottom w:val="single" w:sz="4" w:space="0" w:color="auto"/>
              <w:right w:val="single" w:sz="4" w:space="0" w:color="auto"/>
            </w:tcBorders>
            <w:vAlign w:val="center"/>
          </w:tcPr>
          <w:p w14:paraId="4EB5061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6AAF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C8C78E"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C4A8E" w14:textId="77777777" w:rsidR="00976E68" w:rsidRPr="00840CFD" w:rsidRDefault="00C8650C" w:rsidP="00BC6BDB">
            <w:pPr>
              <w:keepNext/>
              <w:snapToGrid w:val="0"/>
              <w:spacing w:after="0"/>
              <w:jc w:val="both"/>
              <w:rPr>
                <w:rFonts w:ascii="Arial" w:hAnsi="Arial" w:cs="Arial"/>
                <w:sz w:val="18"/>
                <w:szCs w:val="18"/>
              </w:rPr>
            </w:pPr>
            <w:hyperlink r:id="rId334"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E51DB9"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B230E0" w14:textId="2CD02C66" w:rsidR="00976E68" w:rsidRPr="00840CFD" w:rsidRDefault="00976E68" w:rsidP="00976E68">
            <w:pPr>
              <w:pStyle w:val="TAL"/>
              <w:snapToGrid w:val="0"/>
              <w:jc w:val="both"/>
              <w:rPr>
                <w:rFonts w:cs="Arial"/>
                <w:szCs w:val="18"/>
              </w:rPr>
            </w:pPr>
            <w:r w:rsidRPr="003910B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09E628" w14:textId="77777777" w:rsidR="00976E68" w:rsidRPr="00840CFD" w:rsidRDefault="00976E68"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DC_4A_n260P_UL_4A_n260P</w:t>
            </w:r>
          </w:p>
          <w:p w14:paraId="73CF4BC5" w14:textId="77777777" w:rsidR="00976E68" w:rsidRPr="00840CFD" w:rsidRDefault="00976E68"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DC_4A_n260A_UL_4A_n260A</w:t>
            </w:r>
          </w:p>
        </w:tc>
      </w:tr>
      <w:tr w:rsidR="00976E68" w:rsidRPr="000549BB" w14:paraId="39E6EBF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7C44E5"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646BC780"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D17030"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C9B07D"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7717" w14:textId="77777777" w:rsidR="00976E68" w:rsidRPr="00840CFD" w:rsidRDefault="00C8650C" w:rsidP="00BC6BDB">
            <w:pPr>
              <w:keepNext/>
              <w:snapToGrid w:val="0"/>
              <w:spacing w:after="0"/>
              <w:jc w:val="both"/>
              <w:rPr>
                <w:rStyle w:val="ae"/>
                <w:rFonts w:ascii="Arial" w:hAnsi="Arial" w:cs="Arial"/>
                <w:sz w:val="18"/>
                <w:szCs w:val="18"/>
              </w:rPr>
            </w:pPr>
            <w:hyperlink r:id="rId335"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D9725E"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053EC9" w14:textId="49440E56" w:rsidR="00976E68" w:rsidRPr="00840CFD" w:rsidRDefault="00976E68" w:rsidP="00976E68">
            <w:pPr>
              <w:pStyle w:val="TAL"/>
              <w:snapToGrid w:val="0"/>
              <w:jc w:val="both"/>
              <w:rPr>
                <w:rFonts w:cs="Arial"/>
                <w:szCs w:val="18"/>
              </w:rPr>
            </w:pPr>
            <w:r w:rsidRPr="003910B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469F8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DC_4A_n260Q_UL_4A_n260Q </w:t>
            </w:r>
          </w:p>
          <w:p w14:paraId="1B62D73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DC_4A_n260A_UL_4A_n260Q</w:t>
            </w:r>
          </w:p>
        </w:tc>
      </w:tr>
      <w:tr w:rsidR="00976E68" w:rsidRPr="000549BB" w14:paraId="76C7C4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F62E4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015B313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7AE9F6"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6E4EF2"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77152" w14:textId="77777777" w:rsidR="00976E68" w:rsidRPr="00840CFD" w:rsidRDefault="00C8650C" w:rsidP="00BC6BDB">
            <w:pPr>
              <w:keepNext/>
              <w:snapToGrid w:val="0"/>
              <w:spacing w:after="0"/>
              <w:jc w:val="both"/>
              <w:rPr>
                <w:rStyle w:val="ae"/>
                <w:rFonts w:ascii="Arial" w:hAnsi="Arial" w:cs="Arial"/>
                <w:sz w:val="18"/>
                <w:szCs w:val="18"/>
              </w:rPr>
            </w:pPr>
            <w:hyperlink r:id="rId336"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231907"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83EAE6" w14:textId="52E6C572" w:rsidR="00976E68" w:rsidRPr="00840CFD" w:rsidRDefault="00976E68" w:rsidP="00976E68">
            <w:pPr>
              <w:pStyle w:val="TAL"/>
              <w:snapToGrid w:val="0"/>
              <w:jc w:val="both"/>
              <w:rPr>
                <w:rFonts w:cs="Arial"/>
                <w:szCs w:val="18"/>
              </w:rPr>
            </w:pPr>
            <w:r w:rsidRPr="003910B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763B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DC_4A_n260Q_UL_4A_n260Q</w:t>
            </w:r>
          </w:p>
          <w:p w14:paraId="0019BF2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DC_4A_n260P_UL_4A_n260P</w:t>
            </w:r>
          </w:p>
        </w:tc>
      </w:tr>
      <w:tr w:rsidR="00976E68" w:rsidRPr="000549BB" w14:paraId="4BD6DC0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C410C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4C47B6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E375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5CFAA9"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9163C" w14:textId="77777777" w:rsidR="00976E68" w:rsidRPr="00840CFD" w:rsidRDefault="00C8650C" w:rsidP="00BC6BDB">
            <w:pPr>
              <w:keepNext/>
              <w:snapToGrid w:val="0"/>
              <w:spacing w:after="0"/>
              <w:jc w:val="both"/>
              <w:rPr>
                <w:rStyle w:val="ae"/>
                <w:rFonts w:ascii="Arial" w:hAnsi="Arial" w:cs="Arial"/>
                <w:sz w:val="18"/>
                <w:szCs w:val="18"/>
              </w:rPr>
            </w:pPr>
            <w:hyperlink r:id="rId337"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A6EAC4"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893B7D" w14:textId="7A3175D6" w:rsidR="00976E68" w:rsidRPr="00840CFD" w:rsidRDefault="00976E68" w:rsidP="00976E68">
            <w:pPr>
              <w:pStyle w:val="TAL"/>
              <w:snapToGrid w:val="0"/>
              <w:jc w:val="both"/>
              <w:rPr>
                <w:rFonts w:cs="Arial"/>
                <w:szCs w:val="18"/>
              </w:rPr>
            </w:pPr>
            <w:r w:rsidRPr="00814F1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25E4"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DC_4A_n260(2A-P)_UL_4A_n260A </w:t>
            </w:r>
          </w:p>
          <w:p w14:paraId="230682D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976E68" w:rsidRPr="000549BB" w14:paraId="3D1FB8E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C3FBE5"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55A343A0"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663D3E"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877D9"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9147" w14:textId="77777777" w:rsidR="00976E68" w:rsidRPr="00840CFD" w:rsidRDefault="00C8650C" w:rsidP="00BC6BDB">
            <w:pPr>
              <w:keepNext/>
              <w:snapToGrid w:val="0"/>
              <w:spacing w:after="0"/>
              <w:jc w:val="both"/>
              <w:rPr>
                <w:rStyle w:val="ae"/>
                <w:rFonts w:ascii="Arial" w:hAnsi="Arial" w:cs="Arial"/>
                <w:sz w:val="18"/>
                <w:szCs w:val="18"/>
              </w:rPr>
            </w:pPr>
            <w:hyperlink r:id="rId338"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143BA5"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40DD2B" w14:textId="56828143" w:rsidR="00976E68" w:rsidRPr="00840CFD" w:rsidRDefault="00976E68" w:rsidP="00976E68">
            <w:pPr>
              <w:pStyle w:val="TAL"/>
              <w:snapToGrid w:val="0"/>
              <w:jc w:val="both"/>
              <w:rPr>
                <w:rFonts w:cs="Arial"/>
                <w:szCs w:val="18"/>
              </w:rPr>
            </w:pPr>
            <w:r w:rsidRPr="00814F1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718540"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DC_4A_n260(A-O-P)_UL_4A_n260A</w:t>
            </w:r>
          </w:p>
          <w:p w14:paraId="7711BECA"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DC_4A_n260(2A-P)_UL_4A_n260A</w:t>
            </w:r>
          </w:p>
          <w:p w14:paraId="7ED143B7"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DC_4A_n260(2A-O)_UL_4A_n260A</w:t>
            </w:r>
          </w:p>
        </w:tc>
      </w:tr>
      <w:tr w:rsidR="00976E68" w:rsidRPr="000549BB" w14:paraId="754B664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04F4F3"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DC_4A_n260(3A-O) </w:t>
            </w:r>
          </w:p>
        </w:tc>
        <w:tc>
          <w:tcPr>
            <w:tcW w:w="1531" w:type="dxa"/>
            <w:tcBorders>
              <w:top w:val="single" w:sz="4" w:space="0" w:color="auto"/>
              <w:left w:val="single" w:sz="4" w:space="0" w:color="auto"/>
              <w:bottom w:val="single" w:sz="4" w:space="0" w:color="auto"/>
              <w:right w:val="single" w:sz="4" w:space="0" w:color="auto"/>
            </w:tcBorders>
            <w:vAlign w:val="center"/>
          </w:tcPr>
          <w:p w14:paraId="2A35B3E5"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312B5"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31A4A3"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D6DD" w14:textId="77777777" w:rsidR="00976E68" w:rsidRPr="00840CFD" w:rsidRDefault="00C8650C" w:rsidP="00BC6BDB">
            <w:pPr>
              <w:keepNext/>
              <w:snapToGrid w:val="0"/>
              <w:spacing w:after="0"/>
              <w:jc w:val="both"/>
              <w:rPr>
                <w:rStyle w:val="ae"/>
                <w:rFonts w:ascii="Arial" w:hAnsi="Arial" w:cs="Arial"/>
                <w:sz w:val="18"/>
                <w:szCs w:val="18"/>
              </w:rPr>
            </w:pPr>
            <w:hyperlink r:id="rId339"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908101"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B1B6FD" w14:textId="67A5BE2E" w:rsidR="00976E68" w:rsidRPr="00840CFD" w:rsidRDefault="00976E68" w:rsidP="00976E68">
            <w:pPr>
              <w:pStyle w:val="TAL"/>
              <w:snapToGrid w:val="0"/>
              <w:jc w:val="both"/>
              <w:rPr>
                <w:rFonts w:cs="Arial"/>
                <w:szCs w:val="18"/>
              </w:rPr>
            </w:pPr>
            <w:r w:rsidRPr="0072313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C5E784"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p w14:paraId="724FAA7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DC_4A_n260(3A)_UL_4A_n260A </w:t>
            </w:r>
          </w:p>
        </w:tc>
      </w:tr>
      <w:tr w:rsidR="00976E68" w:rsidRPr="000549BB" w14:paraId="44EF62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9FA3E8"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F5FEDB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2EAD84"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C3715A"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5FB7" w14:textId="77777777" w:rsidR="00976E68" w:rsidRPr="00840CFD" w:rsidRDefault="00C8650C" w:rsidP="00BC6BDB">
            <w:pPr>
              <w:keepNext/>
              <w:snapToGrid w:val="0"/>
              <w:spacing w:after="0"/>
              <w:jc w:val="both"/>
              <w:rPr>
                <w:rStyle w:val="ae"/>
                <w:rFonts w:ascii="Arial" w:hAnsi="Arial" w:cs="Arial"/>
                <w:sz w:val="18"/>
                <w:szCs w:val="18"/>
              </w:rPr>
            </w:pPr>
            <w:hyperlink r:id="rId340"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4B70A"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EC004" w14:textId="5C7DD88E" w:rsidR="00976E68" w:rsidRPr="00840CFD" w:rsidRDefault="00976E68" w:rsidP="00976E68">
            <w:pPr>
              <w:pStyle w:val="TAL"/>
              <w:snapToGrid w:val="0"/>
              <w:jc w:val="both"/>
              <w:rPr>
                <w:rFonts w:cs="Arial"/>
                <w:szCs w:val="18"/>
              </w:rPr>
            </w:pPr>
            <w:r w:rsidRPr="0072313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093AEF"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DC_4A_n260(2A-P)_UL_4A_n260O </w:t>
            </w:r>
          </w:p>
          <w:p w14:paraId="2226C8B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976E68" w:rsidRPr="000549BB" w14:paraId="231337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A6C8C0"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F702B9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442DE6"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A18A53"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46DB7" w14:textId="77777777" w:rsidR="00976E68" w:rsidRPr="00840CFD" w:rsidRDefault="00C8650C" w:rsidP="00BC6BDB">
            <w:pPr>
              <w:keepNext/>
              <w:snapToGrid w:val="0"/>
              <w:spacing w:after="0"/>
              <w:jc w:val="both"/>
              <w:rPr>
                <w:rStyle w:val="ae"/>
                <w:rFonts w:ascii="Arial" w:hAnsi="Arial" w:cs="Arial"/>
                <w:sz w:val="18"/>
                <w:szCs w:val="18"/>
              </w:rPr>
            </w:pPr>
            <w:hyperlink r:id="rId341"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31DDF8"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1D60CB" w14:textId="62E9A45D" w:rsidR="00976E68" w:rsidRPr="00840CFD" w:rsidRDefault="00976E68" w:rsidP="00976E68">
            <w:pPr>
              <w:pStyle w:val="TAL"/>
              <w:snapToGrid w:val="0"/>
              <w:jc w:val="both"/>
              <w:rPr>
                <w:rFonts w:cs="Arial"/>
                <w:szCs w:val="18"/>
              </w:rPr>
            </w:pPr>
            <w:r w:rsidRPr="0072313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16FC39"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DC_4A_n260(A-O-P)_UL_4A_n260O</w:t>
            </w:r>
          </w:p>
          <w:p w14:paraId="55D7048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DC_4A_n260(2A-P)_UL_4A_n260O</w:t>
            </w:r>
          </w:p>
          <w:p w14:paraId="34D67A01"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tc>
      </w:tr>
      <w:tr w:rsidR="001C2FF2" w:rsidRPr="000549BB" w14:paraId="3542F0F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48F479"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10D7A485"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CF3EA2"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AF29"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6775C" w14:textId="77777777" w:rsidR="001C2FF2" w:rsidRPr="00840CFD" w:rsidRDefault="00C8650C" w:rsidP="00BC6BDB">
            <w:pPr>
              <w:keepNext/>
              <w:snapToGrid w:val="0"/>
              <w:spacing w:after="0"/>
              <w:jc w:val="both"/>
              <w:rPr>
                <w:rStyle w:val="ae"/>
                <w:rFonts w:ascii="Arial" w:hAnsi="Arial" w:cs="Arial"/>
                <w:sz w:val="18"/>
                <w:szCs w:val="18"/>
              </w:rPr>
            </w:pPr>
            <w:hyperlink r:id="rId342"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BDD87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272BF9" w14:textId="38536964" w:rsidR="001C2FF2" w:rsidRPr="00840CFD" w:rsidRDefault="001C2FF2" w:rsidP="001C2FF2">
            <w:pPr>
              <w:pStyle w:val="TAL"/>
              <w:snapToGrid w:val="0"/>
              <w:jc w:val="both"/>
              <w:rPr>
                <w:rFonts w:cs="Arial"/>
                <w:szCs w:val="18"/>
              </w:rPr>
            </w:pPr>
            <w:r w:rsidRPr="005623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CEACE6"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DC_4A_n260(2A-P)_UL_4A_n260P </w:t>
            </w:r>
          </w:p>
          <w:p w14:paraId="50CBCB4C"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1C2FF2" w:rsidRPr="000549BB" w14:paraId="54A8CF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3CD3C"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C8560E5"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312D3"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55F621"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22C8" w14:textId="77777777" w:rsidR="001C2FF2" w:rsidRPr="00840CFD" w:rsidRDefault="00C8650C" w:rsidP="00BC6BDB">
            <w:pPr>
              <w:keepNext/>
              <w:snapToGrid w:val="0"/>
              <w:spacing w:after="0"/>
              <w:jc w:val="both"/>
              <w:rPr>
                <w:rStyle w:val="ae"/>
                <w:rFonts w:ascii="Arial" w:hAnsi="Arial" w:cs="Arial"/>
                <w:sz w:val="18"/>
                <w:szCs w:val="18"/>
              </w:rPr>
            </w:pPr>
            <w:hyperlink r:id="rId343"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8D347D9"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78069B" w14:textId="72FEE07D" w:rsidR="001C2FF2" w:rsidRPr="00840CFD" w:rsidRDefault="001C2FF2" w:rsidP="001C2FF2">
            <w:pPr>
              <w:pStyle w:val="TAL"/>
              <w:snapToGrid w:val="0"/>
              <w:jc w:val="both"/>
              <w:rPr>
                <w:rFonts w:cs="Arial"/>
                <w:szCs w:val="18"/>
              </w:rPr>
            </w:pPr>
            <w:r w:rsidRPr="005623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A239AF"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DC_4A_n260(A-O-P)_UL_4A_n260P</w:t>
            </w:r>
          </w:p>
          <w:p w14:paraId="518BAC17"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DC_4A_n260(2A-P)_UL_4A_n260P</w:t>
            </w:r>
          </w:p>
          <w:p w14:paraId="7655CD10"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tc>
      </w:tr>
      <w:tr w:rsidR="001C2FF2" w:rsidRPr="000549BB" w14:paraId="09F3A0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2A8919"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9DA71A0"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45F68B"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101029"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8AA51" w14:textId="77777777" w:rsidR="001C2FF2" w:rsidRPr="00840CFD" w:rsidRDefault="00C8650C" w:rsidP="00BC6BDB">
            <w:pPr>
              <w:keepNext/>
              <w:snapToGrid w:val="0"/>
              <w:spacing w:after="0"/>
              <w:jc w:val="both"/>
              <w:rPr>
                <w:rStyle w:val="ae"/>
                <w:rFonts w:ascii="Arial" w:hAnsi="Arial" w:cs="Arial"/>
                <w:sz w:val="18"/>
                <w:szCs w:val="18"/>
              </w:rPr>
            </w:pPr>
            <w:hyperlink r:id="rId344"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0BAD2D3"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36A3A0" w14:textId="36F72055" w:rsidR="001C2FF2" w:rsidRPr="00840CFD" w:rsidRDefault="001C2FF2" w:rsidP="001C2FF2">
            <w:pPr>
              <w:pStyle w:val="TAL"/>
              <w:snapToGrid w:val="0"/>
              <w:jc w:val="both"/>
              <w:rPr>
                <w:rFonts w:cs="Arial"/>
                <w:szCs w:val="18"/>
              </w:rPr>
            </w:pPr>
            <w:r w:rsidRPr="0096302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FE2BB"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DC_4A_n260(3A-O)_UL_4A_n260O </w:t>
            </w:r>
          </w:p>
          <w:p w14:paraId="7119E859"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DC_4A_n260(4A)_UL_4A_n260A</w:t>
            </w:r>
          </w:p>
        </w:tc>
      </w:tr>
      <w:tr w:rsidR="001C2FF2" w:rsidRPr="000549BB" w14:paraId="09D605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691BB0"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DC_4A_n260(A-2O)</w:t>
            </w:r>
          </w:p>
        </w:tc>
        <w:tc>
          <w:tcPr>
            <w:tcW w:w="1531" w:type="dxa"/>
            <w:tcBorders>
              <w:top w:val="single" w:sz="4" w:space="0" w:color="auto"/>
              <w:left w:val="single" w:sz="4" w:space="0" w:color="auto"/>
              <w:bottom w:val="single" w:sz="4" w:space="0" w:color="auto"/>
              <w:right w:val="single" w:sz="4" w:space="0" w:color="auto"/>
            </w:tcBorders>
            <w:vAlign w:val="center"/>
          </w:tcPr>
          <w:p w14:paraId="75582A44"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A7228"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DA4152"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C9FF" w14:textId="77777777" w:rsidR="001C2FF2" w:rsidRPr="00840CFD" w:rsidRDefault="00C8650C" w:rsidP="00BC6BDB">
            <w:pPr>
              <w:keepNext/>
              <w:snapToGrid w:val="0"/>
              <w:spacing w:after="0"/>
              <w:jc w:val="both"/>
              <w:rPr>
                <w:rStyle w:val="ae"/>
                <w:rFonts w:ascii="Arial" w:hAnsi="Arial" w:cs="Arial"/>
                <w:sz w:val="18"/>
                <w:szCs w:val="18"/>
              </w:rPr>
            </w:pPr>
            <w:hyperlink r:id="rId345"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3A01F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6B5C9F" w14:textId="41A03FB6" w:rsidR="001C2FF2" w:rsidRPr="00840CFD" w:rsidRDefault="001C2FF2" w:rsidP="001C2FF2">
            <w:pPr>
              <w:pStyle w:val="TAL"/>
              <w:snapToGrid w:val="0"/>
              <w:jc w:val="both"/>
              <w:rPr>
                <w:rFonts w:cs="Arial"/>
                <w:szCs w:val="18"/>
              </w:rPr>
            </w:pPr>
            <w:r w:rsidRPr="0096302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CCF03E"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DC_4A_n260(2O)_UL_4A_n260O</w:t>
            </w:r>
          </w:p>
          <w:p w14:paraId="40294201"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DC_4A_n260(A-O)_UL_4A_n260O</w:t>
            </w:r>
          </w:p>
        </w:tc>
      </w:tr>
      <w:tr w:rsidR="001C2FF2" w:rsidRPr="000549BB" w14:paraId="08C532E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01BAE"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eastAsia="zh-CN"/>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1D82C7BE"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357C4C"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EE32E5"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35961" w14:textId="77777777" w:rsidR="001C2FF2" w:rsidRPr="00840CFD" w:rsidRDefault="00C8650C" w:rsidP="00BC6BDB">
            <w:pPr>
              <w:keepNext/>
              <w:snapToGrid w:val="0"/>
              <w:spacing w:after="0"/>
              <w:jc w:val="both"/>
              <w:rPr>
                <w:rFonts w:ascii="Arial" w:hAnsi="Arial" w:cs="Arial"/>
                <w:sz w:val="18"/>
                <w:szCs w:val="18"/>
              </w:rPr>
            </w:pPr>
            <w:hyperlink r:id="rId346" w:history="1">
              <w:r w:rsidR="001C2FF2" w:rsidRPr="00840CFD">
                <w:rPr>
                  <w:rStyle w:val="ae"/>
                  <w:rFonts w:ascii="Arial" w:hAnsi="Arial" w:cs="Arial"/>
                  <w:sz w:val="18"/>
                  <w:szCs w:val="18"/>
                </w:rPr>
                <w:t>zheng.zhao@veri</w:t>
              </w:r>
              <w:r w:rsidR="001C2FF2"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289E14"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4535D0" w14:textId="3BB8F2FF" w:rsidR="001C2FF2" w:rsidRPr="00840CFD" w:rsidRDefault="001C2FF2" w:rsidP="001C2FF2">
            <w:pPr>
              <w:pStyle w:val="TAL"/>
              <w:snapToGrid w:val="0"/>
              <w:jc w:val="both"/>
              <w:rPr>
                <w:rFonts w:cs="Arial"/>
                <w:szCs w:val="18"/>
              </w:rPr>
            </w:pPr>
            <w:r w:rsidRPr="006B5B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2E5085"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DC_4A_n260(A-O)_UL_4A_n260A</w:t>
            </w:r>
          </w:p>
          <w:p w14:paraId="71D3BDC7"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lastRenderedPageBreak/>
              <w:t>DC_4A_n260(A-P)_UL_4A_n260A</w:t>
            </w:r>
          </w:p>
          <w:p w14:paraId="632475B9"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DC_4A_n260(O-P)_UL_4A_n260A</w:t>
            </w:r>
          </w:p>
        </w:tc>
      </w:tr>
      <w:tr w:rsidR="001C2FF2" w:rsidRPr="000549BB" w14:paraId="4020BB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3F2CC1"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rPr>
            </w:pPr>
            <w:r w:rsidRPr="00840CFD">
              <w:rPr>
                <w:rFonts w:ascii="Arial" w:eastAsia="DengXian" w:hAnsi="Arial" w:cs="Arial"/>
                <w:color w:val="000000"/>
                <w:sz w:val="18"/>
                <w:szCs w:val="18"/>
                <w:lang w:eastAsia="zh-CN"/>
              </w:rPr>
              <w:lastRenderedPageBreak/>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62A4913F"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5135F"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A51C85"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0191" w14:textId="77777777" w:rsidR="001C2FF2" w:rsidRPr="00840CFD" w:rsidRDefault="00C8650C" w:rsidP="00BC6BDB">
            <w:pPr>
              <w:keepNext/>
              <w:snapToGrid w:val="0"/>
              <w:spacing w:after="0"/>
              <w:jc w:val="both"/>
              <w:rPr>
                <w:rFonts w:ascii="Arial" w:hAnsi="Arial" w:cs="Arial"/>
                <w:sz w:val="18"/>
                <w:szCs w:val="18"/>
              </w:rPr>
            </w:pPr>
            <w:hyperlink r:id="rId347"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FCFD0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4D2B6" w14:textId="414EFE39" w:rsidR="001C2FF2" w:rsidRPr="00840CFD" w:rsidRDefault="001C2FF2" w:rsidP="001C2FF2">
            <w:pPr>
              <w:pStyle w:val="TAL"/>
              <w:snapToGrid w:val="0"/>
              <w:jc w:val="both"/>
              <w:rPr>
                <w:rFonts w:cs="Arial"/>
                <w:szCs w:val="18"/>
              </w:rPr>
            </w:pPr>
            <w:r w:rsidRPr="006B5B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9454AD"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DC_4A_n260(A-O)_UL_4A_n260O</w:t>
            </w:r>
          </w:p>
          <w:p w14:paraId="41815268"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DC_4A_n260(A-P)_UL_4A_n260O</w:t>
            </w:r>
          </w:p>
          <w:p w14:paraId="1943264B"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DC_4A_n260(O-P)_UL_4A_n260O</w:t>
            </w:r>
          </w:p>
        </w:tc>
      </w:tr>
      <w:tr w:rsidR="001C2FF2" w:rsidRPr="000549BB" w14:paraId="1E6318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75EC"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78A5BF64"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AC454F"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EBA36B"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910CB" w14:textId="77777777" w:rsidR="001C2FF2" w:rsidRPr="00840CFD" w:rsidRDefault="00C8650C" w:rsidP="00BC6BDB">
            <w:pPr>
              <w:keepNext/>
              <w:snapToGrid w:val="0"/>
              <w:spacing w:after="0"/>
              <w:jc w:val="both"/>
              <w:rPr>
                <w:rFonts w:ascii="Arial" w:hAnsi="Arial" w:cs="Arial"/>
                <w:sz w:val="18"/>
                <w:szCs w:val="18"/>
              </w:rPr>
            </w:pPr>
            <w:hyperlink r:id="rId348"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361C2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E3E1C8" w14:textId="0E7BA587" w:rsidR="001C2FF2" w:rsidRPr="00840CFD" w:rsidRDefault="001C2FF2" w:rsidP="001C2FF2">
            <w:pPr>
              <w:pStyle w:val="TAL"/>
              <w:snapToGrid w:val="0"/>
              <w:jc w:val="both"/>
              <w:rPr>
                <w:rFonts w:cs="Arial"/>
                <w:szCs w:val="18"/>
              </w:rPr>
            </w:pPr>
            <w:r w:rsidRPr="006B5B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59A406"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DC_4A_n260(A-O)_UL_4A_n260P</w:t>
            </w:r>
          </w:p>
          <w:p w14:paraId="2EF66960"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DC_4A_n260(A-P)_UL_4A_n260P</w:t>
            </w:r>
          </w:p>
          <w:p w14:paraId="3E3550A1"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DC_4A_n260(O-P)_UL_4A_n260P</w:t>
            </w:r>
          </w:p>
        </w:tc>
      </w:tr>
      <w:tr w:rsidR="00A67257" w:rsidRPr="001C2FF2" w14:paraId="409C116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B5117C" w14:textId="77777777" w:rsidR="00A67257" w:rsidRPr="001C2FF2" w:rsidRDefault="00A67257" w:rsidP="00BC6BDB">
            <w:pPr>
              <w:keepNext/>
              <w:snapToGrid w:val="0"/>
              <w:spacing w:after="0"/>
              <w:jc w:val="both"/>
              <w:rPr>
                <w:rFonts w:ascii="Arial" w:eastAsia="SimSun" w:hAnsi="Arial" w:cs="Arial"/>
                <w:sz w:val="18"/>
                <w:szCs w:val="18"/>
                <w:highlight w:val="yellow"/>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6CADF1"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59E5F8"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D838D5"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08FFC6" w14:textId="77777777" w:rsidR="00A67257" w:rsidRPr="001C2FF2" w:rsidRDefault="00C8650C" w:rsidP="00BC6BDB">
            <w:pPr>
              <w:keepNext/>
              <w:snapToGrid w:val="0"/>
              <w:spacing w:after="0"/>
              <w:jc w:val="both"/>
              <w:rPr>
                <w:rFonts w:ascii="Arial" w:hAnsi="Arial" w:cs="Arial"/>
                <w:sz w:val="18"/>
                <w:szCs w:val="18"/>
                <w:highlight w:val="yellow"/>
              </w:rPr>
            </w:pPr>
            <w:hyperlink r:id="rId349" w:history="1">
              <w:r w:rsidR="00A67257" w:rsidRPr="001C2FF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4911D8"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3E46D1" w14:textId="77777777" w:rsidR="00A67257" w:rsidRPr="001C2FF2" w:rsidRDefault="00A67257" w:rsidP="00BC6BDB">
            <w:pPr>
              <w:pStyle w:val="TAL"/>
              <w:snapToGrid w:val="0"/>
              <w:jc w:val="both"/>
              <w:rPr>
                <w:rFonts w:cs="Arial"/>
                <w:szCs w:val="18"/>
                <w:highlight w:val="yellow"/>
              </w:rPr>
            </w:pPr>
            <w:r w:rsidRPr="001C2FF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2F6E03" w14:textId="77777777" w:rsidR="00A67257" w:rsidRPr="001C2FF2" w:rsidRDefault="00A67257" w:rsidP="00BC6BDB">
            <w:pPr>
              <w:keepNext/>
              <w:snapToGrid w:val="0"/>
              <w:spacing w:after="0"/>
              <w:jc w:val="both"/>
              <w:rPr>
                <w:rFonts w:ascii="Arial" w:eastAsia="SimSun" w:hAnsi="Arial" w:cs="Arial"/>
                <w:sz w:val="18"/>
                <w:szCs w:val="18"/>
                <w:highlight w:val="yellow"/>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_n261H</w:t>
            </w:r>
          </w:p>
        </w:tc>
      </w:tr>
      <w:tr w:rsidR="00A67257" w:rsidRPr="000549BB" w14:paraId="6F63091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546B9E" w14:textId="77777777" w:rsidR="00A67257" w:rsidRPr="001C2FF2" w:rsidRDefault="00A67257" w:rsidP="00BC6BDB">
            <w:pPr>
              <w:keepNext/>
              <w:snapToGrid w:val="0"/>
              <w:spacing w:after="0"/>
              <w:jc w:val="both"/>
              <w:rPr>
                <w:rFonts w:ascii="Arial" w:eastAsia="SimSun" w:hAnsi="Arial" w:cs="Arial"/>
                <w:sz w:val="18"/>
                <w:szCs w:val="18"/>
                <w:highlight w:val="yellow"/>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B16603"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36437"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489E19"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Zheng Zhao</w:t>
            </w:r>
          </w:p>
          <w:p w14:paraId="6AE5F255"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8E8B23" w14:textId="77777777" w:rsidR="00A67257" w:rsidRPr="001C2FF2" w:rsidRDefault="00C8650C" w:rsidP="00BC6BDB">
            <w:pPr>
              <w:keepNext/>
              <w:snapToGrid w:val="0"/>
              <w:spacing w:after="0"/>
              <w:jc w:val="both"/>
              <w:rPr>
                <w:rFonts w:ascii="Arial" w:hAnsi="Arial" w:cs="Arial"/>
                <w:sz w:val="18"/>
                <w:szCs w:val="18"/>
                <w:highlight w:val="yellow"/>
              </w:rPr>
            </w:pPr>
            <w:hyperlink r:id="rId350" w:history="1">
              <w:r w:rsidR="00A67257" w:rsidRPr="001C2FF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7C72B1"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48B3E3" w14:textId="77777777" w:rsidR="00A67257" w:rsidRPr="001C2FF2" w:rsidRDefault="00A67257" w:rsidP="00BC6BDB">
            <w:pPr>
              <w:pStyle w:val="TAL"/>
              <w:snapToGrid w:val="0"/>
              <w:jc w:val="both"/>
              <w:rPr>
                <w:rFonts w:cs="Arial"/>
                <w:szCs w:val="18"/>
                <w:highlight w:val="yellow"/>
              </w:rPr>
            </w:pPr>
            <w:r w:rsidRPr="001C2FF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29DF29"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_n261I</w:t>
            </w:r>
          </w:p>
        </w:tc>
      </w:tr>
      <w:tr w:rsidR="00A67257" w:rsidRPr="003B37D2" w14:paraId="06192F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617E31"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3303E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2A8B0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24E6B5"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79B3930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1D701A" w14:textId="77777777" w:rsidR="00A67257" w:rsidRPr="003B37D2" w:rsidRDefault="00C8650C" w:rsidP="00BC6BDB">
            <w:pPr>
              <w:keepNext/>
              <w:snapToGrid w:val="0"/>
              <w:spacing w:after="0"/>
              <w:jc w:val="both"/>
              <w:rPr>
                <w:rFonts w:ascii="Arial" w:hAnsi="Arial" w:cs="Arial"/>
                <w:sz w:val="18"/>
                <w:szCs w:val="18"/>
                <w:highlight w:val="yellow"/>
              </w:rPr>
            </w:pPr>
            <w:hyperlink r:id="rId351"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2849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84708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DE2B16"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5827B35F"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_n261D</w:t>
            </w:r>
          </w:p>
        </w:tc>
      </w:tr>
      <w:tr w:rsidR="00A67257" w:rsidRPr="003B37D2" w14:paraId="354BA2C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33F897"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tc>
        <w:tc>
          <w:tcPr>
            <w:tcW w:w="1531" w:type="dxa"/>
            <w:tcBorders>
              <w:top w:val="single" w:sz="4" w:space="0" w:color="auto"/>
              <w:left w:val="single" w:sz="4" w:space="0" w:color="auto"/>
              <w:bottom w:val="single" w:sz="4" w:space="0" w:color="auto"/>
              <w:right w:val="single" w:sz="4" w:space="0" w:color="auto"/>
            </w:tcBorders>
            <w:vAlign w:val="center"/>
          </w:tcPr>
          <w:p w14:paraId="57D47C8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9AE9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6CB4F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0686D1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2CAACC" w14:textId="77777777" w:rsidR="00A67257" w:rsidRPr="003B37D2" w:rsidRDefault="00C8650C" w:rsidP="00BC6BDB">
            <w:pPr>
              <w:keepNext/>
              <w:snapToGrid w:val="0"/>
              <w:spacing w:after="0"/>
              <w:jc w:val="both"/>
              <w:rPr>
                <w:rFonts w:ascii="Arial" w:hAnsi="Arial" w:cs="Arial"/>
                <w:sz w:val="18"/>
                <w:szCs w:val="18"/>
                <w:highlight w:val="yellow"/>
              </w:rPr>
            </w:pPr>
            <w:hyperlink r:id="rId352"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1F7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41CDE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8532D8"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68FC6215"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w:t>
            </w:r>
          </w:p>
        </w:tc>
      </w:tr>
      <w:tr w:rsidR="00A67257" w:rsidRPr="003B37D2" w14:paraId="0B4E31F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AFD23B"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20EE89"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BD417"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B4336B"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225918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4B9844" w14:textId="77777777" w:rsidR="00A67257" w:rsidRPr="003B37D2" w:rsidRDefault="00C8650C" w:rsidP="00BC6BDB">
            <w:pPr>
              <w:keepNext/>
              <w:snapToGrid w:val="0"/>
              <w:spacing w:after="0"/>
              <w:jc w:val="both"/>
              <w:rPr>
                <w:rFonts w:ascii="Arial" w:hAnsi="Arial" w:cs="Arial"/>
                <w:sz w:val="18"/>
                <w:szCs w:val="18"/>
                <w:highlight w:val="yellow"/>
              </w:rPr>
            </w:pPr>
            <w:hyperlink r:id="rId353"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1D4E7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57AB9B"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5F2FA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w:t>
            </w:r>
          </w:p>
          <w:p w14:paraId="6CB2F08D"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p w14:paraId="27C352DA"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_n261(D-H)</w:t>
            </w:r>
          </w:p>
        </w:tc>
      </w:tr>
      <w:tr w:rsidR="00A67257" w:rsidRPr="003B37D2" w14:paraId="572B1B8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DF901E"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A8C25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35401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E908E1"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D0654A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E9D433" w14:textId="77777777" w:rsidR="00A67257" w:rsidRPr="003B37D2" w:rsidRDefault="00C8650C" w:rsidP="00BC6BDB">
            <w:pPr>
              <w:keepNext/>
              <w:snapToGrid w:val="0"/>
              <w:spacing w:after="0"/>
              <w:jc w:val="both"/>
              <w:rPr>
                <w:rFonts w:ascii="Arial" w:hAnsi="Arial" w:cs="Arial"/>
                <w:sz w:val="18"/>
                <w:szCs w:val="18"/>
                <w:highlight w:val="yellow"/>
              </w:rPr>
            </w:pPr>
            <w:hyperlink r:id="rId354"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E59FB"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4EC787"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495B9D"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474C5A25"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w:t>
            </w:r>
          </w:p>
        </w:tc>
      </w:tr>
      <w:tr w:rsidR="00A67257" w:rsidRPr="003B37D2" w14:paraId="58E2FAF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CCCF75"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3F902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8ACB91"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B03C96"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6F112833"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00C71" w14:textId="77777777" w:rsidR="00A67257" w:rsidRPr="003B37D2" w:rsidRDefault="00C8650C" w:rsidP="00BC6BDB">
            <w:pPr>
              <w:keepNext/>
              <w:snapToGrid w:val="0"/>
              <w:spacing w:after="0"/>
              <w:jc w:val="both"/>
              <w:rPr>
                <w:rFonts w:ascii="Arial" w:hAnsi="Arial" w:cs="Arial"/>
                <w:sz w:val="18"/>
                <w:szCs w:val="18"/>
                <w:highlight w:val="yellow"/>
              </w:rPr>
            </w:pPr>
            <w:hyperlink r:id="rId355"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9EB59"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3673D3"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63A4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p w14:paraId="7CF55F7F"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p w14:paraId="6C5D7874"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_n261(G-H)</w:t>
            </w:r>
          </w:p>
        </w:tc>
      </w:tr>
      <w:tr w:rsidR="00A67257" w:rsidRPr="003B37D2" w14:paraId="35B4ECD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1D2AF"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tc>
        <w:tc>
          <w:tcPr>
            <w:tcW w:w="1531" w:type="dxa"/>
            <w:tcBorders>
              <w:top w:val="single" w:sz="4" w:space="0" w:color="auto"/>
              <w:left w:val="single" w:sz="4" w:space="0" w:color="auto"/>
              <w:bottom w:val="single" w:sz="4" w:space="0" w:color="auto"/>
              <w:right w:val="single" w:sz="4" w:space="0" w:color="auto"/>
            </w:tcBorders>
            <w:vAlign w:val="center"/>
          </w:tcPr>
          <w:p w14:paraId="24BC42F7"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1CAD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AF23B2"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0F94719" w14:textId="77777777" w:rsidR="00A67257" w:rsidRPr="003B37D2" w:rsidRDefault="00C8650C" w:rsidP="00BC6BDB">
            <w:pPr>
              <w:keepNext/>
              <w:snapToGrid w:val="0"/>
              <w:spacing w:after="0"/>
              <w:jc w:val="both"/>
              <w:rPr>
                <w:rFonts w:ascii="Arial" w:hAnsi="Arial" w:cs="Arial"/>
                <w:sz w:val="18"/>
                <w:szCs w:val="18"/>
                <w:highlight w:val="yellow"/>
              </w:rPr>
            </w:pPr>
            <w:hyperlink r:id="rId356"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3F0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64E60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D9BAF8"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2FE66B73"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_n261I</w:t>
            </w:r>
          </w:p>
        </w:tc>
      </w:tr>
      <w:tr w:rsidR="00A67257" w:rsidRPr="003B37D2" w14:paraId="245787D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EE3084"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C83E4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ADDA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6F72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A5AEE6" w14:textId="77777777" w:rsidR="00A67257" w:rsidRPr="003B37D2" w:rsidRDefault="00C8650C" w:rsidP="00BC6BDB">
            <w:pPr>
              <w:keepNext/>
              <w:snapToGrid w:val="0"/>
              <w:spacing w:after="0"/>
              <w:jc w:val="both"/>
              <w:rPr>
                <w:rFonts w:ascii="Arial" w:hAnsi="Arial" w:cs="Arial"/>
                <w:sz w:val="18"/>
                <w:szCs w:val="18"/>
                <w:highlight w:val="yellow"/>
              </w:rPr>
            </w:pPr>
            <w:hyperlink r:id="rId357"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338BD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8797BC"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4D3CC"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w:t>
            </w:r>
          </w:p>
          <w:p w14:paraId="69CE2468"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_n261I</w:t>
            </w:r>
          </w:p>
        </w:tc>
      </w:tr>
      <w:tr w:rsidR="00A67257" w:rsidRPr="003B37D2" w14:paraId="7C55376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23531"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BF7197"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75911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AD92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7A35F6" w14:textId="77777777" w:rsidR="00A67257" w:rsidRPr="003B37D2" w:rsidRDefault="00C8650C" w:rsidP="00BC6BDB">
            <w:pPr>
              <w:keepNext/>
              <w:snapToGrid w:val="0"/>
              <w:spacing w:after="0"/>
              <w:jc w:val="both"/>
              <w:rPr>
                <w:rFonts w:ascii="Arial" w:hAnsi="Arial" w:cs="Arial"/>
                <w:sz w:val="18"/>
                <w:szCs w:val="18"/>
                <w:highlight w:val="yellow"/>
              </w:rPr>
            </w:pPr>
            <w:hyperlink r:id="rId358"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751B6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A9DE3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BED7F7"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p w14:paraId="6F7025D3"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p w14:paraId="3C67FCAC"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_n261(G-I)</w:t>
            </w:r>
          </w:p>
        </w:tc>
      </w:tr>
      <w:tr w:rsidR="00A67257" w:rsidRPr="003B37D2" w14:paraId="6D21EE1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3BAAAE"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0FD902"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050F0D"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1F19B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082AAA4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D3E226" w14:textId="77777777" w:rsidR="00A67257" w:rsidRPr="003B37D2" w:rsidRDefault="00C8650C" w:rsidP="00BC6BDB">
            <w:pPr>
              <w:keepNext/>
              <w:snapToGrid w:val="0"/>
              <w:spacing w:after="0"/>
              <w:jc w:val="both"/>
              <w:rPr>
                <w:rFonts w:ascii="Arial" w:hAnsi="Arial" w:cs="Arial"/>
                <w:sz w:val="18"/>
                <w:szCs w:val="18"/>
                <w:highlight w:val="yellow"/>
              </w:rPr>
            </w:pPr>
            <w:hyperlink r:id="rId359"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97C30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2149EB"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1D919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p w14:paraId="00662F5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p w14:paraId="6B31B60D"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_n261(H-I)</w:t>
            </w:r>
          </w:p>
        </w:tc>
      </w:tr>
      <w:tr w:rsidR="00A67257" w:rsidRPr="003B37D2" w14:paraId="28940F9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7904B"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27600B"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C54D2"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6ED96D"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297FBF9"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AA3CF9" w14:textId="77777777" w:rsidR="00A67257" w:rsidRPr="003B37D2" w:rsidRDefault="00C8650C" w:rsidP="00BC6BDB">
            <w:pPr>
              <w:keepNext/>
              <w:snapToGrid w:val="0"/>
              <w:spacing w:after="0"/>
              <w:jc w:val="both"/>
              <w:rPr>
                <w:rFonts w:ascii="Arial" w:hAnsi="Arial" w:cs="Arial"/>
                <w:sz w:val="18"/>
                <w:szCs w:val="18"/>
                <w:highlight w:val="yellow"/>
              </w:rPr>
            </w:pPr>
            <w:hyperlink r:id="rId360"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F1FB2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A3D6ADF"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39ED83"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w:t>
            </w:r>
          </w:p>
          <w:p w14:paraId="3659A823"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w:t>
            </w:r>
          </w:p>
        </w:tc>
      </w:tr>
      <w:tr w:rsidR="00A67257" w:rsidRPr="003B37D2" w14:paraId="4F7E883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28167C"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F3771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2C008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1DE33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7AA34FA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34D313" w14:textId="77777777" w:rsidR="00A67257" w:rsidRPr="003B37D2" w:rsidRDefault="00C8650C" w:rsidP="00BC6BDB">
            <w:pPr>
              <w:keepNext/>
              <w:snapToGrid w:val="0"/>
              <w:spacing w:after="0"/>
              <w:jc w:val="both"/>
              <w:rPr>
                <w:rFonts w:ascii="Arial" w:hAnsi="Arial" w:cs="Arial"/>
                <w:sz w:val="18"/>
                <w:szCs w:val="18"/>
                <w:highlight w:val="yellow"/>
              </w:rPr>
            </w:pPr>
            <w:hyperlink r:id="rId361"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926C5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527F9F"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F6DDF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w:t>
            </w:r>
          </w:p>
          <w:p w14:paraId="1FAD1EAD"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_n261I</w:t>
            </w:r>
          </w:p>
        </w:tc>
      </w:tr>
      <w:tr w:rsidR="00A67257" w:rsidRPr="00D804B4" w14:paraId="59768D2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24A24F" w14:textId="3889F732" w:rsidR="00A67257" w:rsidRPr="00D804B4" w:rsidRDefault="00A67257" w:rsidP="00BC6BDB">
            <w:pPr>
              <w:keepNext/>
              <w:snapToGrid w:val="0"/>
              <w:spacing w:after="0"/>
              <w:jc w:val="both"/>
              <w:rPr>
                <w:rFonts w:ascii="Arial" w:eastAsia="新細明體" w:hAnsi="Arial" w:cs="Arial"/>
                <w:sz w:val="18"/>
                <w:szCs w:val="18"/>
                <w:lang w:val="x-none" w:eastAsia="zh-TW"/>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_n261(A-2H)</w:t>
            </w:r>
          </w:p>
        </w:tc>
        <w:tc>
          <w:tcPr>
            <w:tcW w:w="1531" w:type="dxa"/>
            <w:tcBorders>
              <w:top w:val="single" w:sz="4" w:space="0" w:color="auto"/>
              <w:left w:val="single" w:sz="4" w:space="0" w:color="auto"/>
              <w:bottom w:val="single" w:sz="4" w:space="0" w:color="auto"/>
              <w:right w:val="single" w:sz="4" w:space="0" w:color="auto"/>
            </w:tcBorders>
            <w:vAlign w:val="center"/>
          </w:tcPr>
          <w:p w14:paraId="504065AF" w14:textId="1FDD1A20" w:rsidR="00A67257" w:rsidRPr="00D804B4" w:rsidRDefault="00A67257" w:rsidP="00BC6BDB">
            <w:pPr>
              <w:keepNext/>
              <w:snapToGrid w:val="0"/>
              <w:spacing w:after="0"/>
              <w:jc w:val="both"/>
              <w:rPr>
                <w:rFonts w:ascii="Arial" w:eastAsia="新細明體" w:hAnsi="Arial" w:cs="Arial"/>
                <w:sz w:val="18"/>
                <w:szCs w:val="18"/>
                <w:lang w:eastAsia="zh-TW"/>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89CC81"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775A37"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Zheng Zhao</w:t>
            </w:r>
          </w:p>
          <w:p w14:paraId="33CCB24B"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E0B792" w14:textId="77777777" w:rsidR="00A67257" w:rsidRPr="00D804B4" w:rsidRDefault="00C8650C" w:rsidP="00BC6BDB">
            <w:pPr>
              <w:keepNext/>
              <w:snapToGrid w:val="0"/>
              <w:spacing w:after="0"/>
              <w:jc w:val="both"/>
              <w:rPr>
                <w:rFonts w:ascii="Arial" w:hAnsi="Arial" w:cs="Arial"/>
                <w:sz w:val="18"/>
                <w:szCs w:val="18"/>
              </w:rPr>
            </w:pPr>
            <w:hyperlink r:id="rId362" w:history="1">
              <w:r w:rsidR="00A67257"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F2B17"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54DD08" w14:textId="77777777" w:rsidR="00A67257" w:rsidRPr="00D804B4" w:rsidRDefault="00A67257" w:rsidP="00BC6BDB">
            <w:pPr>
              <w:pStyle w:val="TAL"/>
              <w:snapToGrid w:val="0"/>
              <w:jc w:val="both"/>
              <w:rPr>
                <w:rFonts w:cs="Arial"/>
                <w:szCs w:val="18"/>
              </w:rPr>
            </w:pPr>
            <w:r w:rsidRPr="00D804B4">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B06748"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w:t>
            </w:r>
            <w:r w:rsidRPr="00D804B4">
              <w:rPr>
                <w:rFonts w:ascii="Arial" w:hAnsi="Arial" w:cs="Arial"/>
                <w:sz w:val="18"/>
                <w:szCs w:val="18"/>
                <w:lang w:val="en-US" w:eastAsia="ja-JP"/>
              </w:rPr>
              <w:t>A</w:t>
            </w:r>
            <w:r w:rsidRPr="00D804B4">
              <w:rPr>
                <w:rFonts w:ascii="Arial" w:hAnsi="Arial" w:cs="Arial"/>
                <w:sz w:val="18"/>
                <w:szCs w:val="18"/>
                <w:lang w:val="x-none" w:eastAsia="ja-JP"/>
              </w:rPr>
              <w:t>-H)</w:t>
            </w:r>
          </w:p>
          <w:p w14:paraId="6776F3DF"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DC_4A_n261(2H)</w:t>
            </w:r>
          </w:p>
        </w:tc>
      </w:tr>
      <w:tr w:rsidR="00A67257" w:rsidRPr="000549BB" w14:paraId="77954FA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10F0AC"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_n261(A-2I)</w:t>
            </w:r>
          </w:p>
        </w:tc>
        <w:tc>
          <w:tcPr>
            <w:tcW w:w="1531" w:type="dxa"/>
            <w:tcBorders>
              <w:top w:val="single" w:sz="4" w:space="0" w:color="auto"/>
              <w:left w:val="single" w:sz="4" w:space="0" w:color="auto"/>
              <w:bottom w:val="single" w:sz="4" w:space="0" w:color="auto"/>
              <w:right w:val="single" w:sz="4" w:space="0" w:color="auto"/>
            </w:tcBorders>
            <w:vAlign w:val="center"/>
          </w:tcPr>
          <w:p w14:paraId="08EDCD7B"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F096BE"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3AD33"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Zheng Zhao</w:t>
            </w:r>
          </w:p>
          <w:p w14:paraId="68A83D84"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4CCF71" w14:textId="77777777" w:rsidR="00A67257" w:rsidRPr="00D804B4" w:rsidRDefault="00C8650C" w:rsidP="00BC6BDB">
            <w:pPr>
              <w:keepNext/>
              <w:snapToGrid w:val="0"/>
              <w:spacing w:after="0"/>
              <w:jc w:val="both"/>
              <w:rPr>
                <w:rFonts w:ascii="Arial" w:hAnsi="Arial" w:cs="Arial"/>
                <w:sz w:val="18"/>
                <w:szCs w:val="18"/>
              </w:rPr>
            </w:pPr>
            <w:hyperlink r:id="rId363" w:history="1">
              <w:r w:rsidR="00A67257"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ED767"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A4A7B" w14:textId="77777777" w:rsidR="00A67257" w:rsidRPr="00D804B4" w:rsidRDefault="00A67257" w:rsidP="00BC6BDB">
            <w:pPr>
              <w:pStyle w:val="TAL"/>
              <w:snapToGrid w:val="0"/>
              <w:jc w:val="both"/>
              <w:rPr>
                <w:rFonts w:cs="Arial"/>
                <w:szCs w:val="18"/>
              </w:rPr>
            </w:pPr>
            <w:r w:rsidRPr="00D804B4">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E83623"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DC_4A_n261(</w:t>
            </w:r>
            <w:r w:rsidRPr="00D804B4">
              <w:rPr>
                <w:rFonts w:ascii="Arial" w:hAnsi="Arial" w:cs="Arial"/>
                <w:sz w:val="18"/>
                <w:szCs w:val="18"/>
                <w:lang w:val="en-US" w:eastAsia="ja-JP"/>
              </w:rPr>
              <w:t>A</w:t>
            </w:r>
            <w:r w:rsidRPr="00D804B4">
              <w:rPr>
                <w:rFonts w:ascii="Arial" w:hAnsi="Arial" w:cs="Arial"/>
                <w:sz w:val="18"/>
                <w:szCs w:val="18"/>
                <w:lang w:val="x-none" w:eastAsia="ja-JP"/>
              </w:rPr>
              <w:t>-I)</w:t>
            </w:r>
          </w:p>
          <w:p w14:paraId="0F71B44F" w14:textId="77777777" w:rsidR="00A67257" w:rsidRPr="00840CFD"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DC_4A_n261(2I)</w:t>
            </w:r>
          </w:p>
          <w:p w14:paraId="181EFB24" w14:textId="77777777" w:rsidR="00A67257" w:rsidRPr="00840CFD" w:rsidRDefault="00A67257" w:rsidP="00BC6BDB">
            <w:pPr>
              <w:keepNext/>
              <w:snapToGrid w:val="0"/>
              <w:spacing w:after="0"/>
              <w:jc w:val="both"/>
              <w:rPr>
                <w:rFonts w:ascii="Arial" w:hAnsi="Arial" w:cs="Arial"/>
                <w:sz w:val="18"/>
                <w:szCs w:val="18"/>
                <w:lang w:val="x-none" w:eastAsia="ja-JP"/>
              </w:rPr>
            </w:pPr>
          </w:p>
        </w:tc>
      </w:tr>
      <w:tr w:rsidR="00A67257" w:rsidRPr="000549BB" w14:paraId="05660E9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D564B"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DC_4A_n261(4A)</w:t>
            </w:r>
          </w:p>
        </w:tc>
        <w:tc>
          <w:tcPr>
            <w:tcW w:w="1531" w:type="dxa"/>
            <w:tcBorders>
              <w:top w:val="single" w:sz="4" w:space="0" w:color="auto"/>
              <w:left w:val="single" w:sz="4" w:space="0" w:color="auto"/>
              <w:bottom w:val="single" w:sz="4" w:space="0" w:color="auto"/>
              <w:right w:val="single" w:sz="4" w:space="0" w:color="auto"/>
            </w:tcBorders>
            <w:vAlign w:val="center"/>
          </w:tcPr>
          <w:p w14:paraId="1E843DB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40270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258B4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55C55C4" w14:textId="77777777" w:rsidR="00A67257" w:rsidRPr="00840CFD" w:rsidRDefault="00C8650C" w:rsidP="00BC6BDB">
            <w:pPr>
              <w:keepNext/>
              <w:snapToGrid w:val="0"/>
              <w:spacing w:after="0"/>
              <w:jc w:val="both"/>
              <w:rPr>
                <w:rFonts w:ascii="Arial" w:hAnsi="Arial" w:cs="Arial"/>
                <w:sz w:val="18"/>
                <w:szCs w:val="18"/>
              </w:rPr>
            </w:pPr>
            <w:hyperlink r:id="rId3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3248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AD6E90" w14:textId="003FF2C1" w:rsidR="00A67257" w:rsidRPr="00B87B55" w:rsidDel="00597620" w:rsidRDefault="00B87B55"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777F9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DC_4A_n261(3A)_UL_4A_n261A</w:t>
            </w:r>
          </w:p>
        </w:tc>
      </w:tr>
      <w:tr w:rsidR="00B87B55" w:rsidRPr="000549BB" w14:paraId="515FDA7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4A3E59"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DC_4A_n261G</w:t>
            </w:r>
          </w:p>
        </w:tc>
        <w:tc>
          <w:tcPr>
            <w:tcW w:w="1531" w:type="dxa"/>
            <w:tcBorders>
              <w:top w:val="single" w:sz="4" w:space="0" w:color="auto"/>
              <w:left w:val="single" w:sz="4" w:space="0" w:color="auto"/>
              <w:bottom w:val="single" w:sz="4" w:space="0" w:color="auto"/>
              <w:right w:val="single" w:sz="4" w:space="0" w:color="auto"/>
            </w:tcBorders>
            <w:vAlign w:val="center"/>
          </w:tcPr>
          <w:p w14:paraId="3646BC77"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B8FCCB"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6D03D"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2F7B7D" w14:textId="77777777" w:rsidR="00B87B55" w:rsidRPr="00840CFD" w:rsidRDefault="00C8650C" w:rsidP="00BC6BDB">
            <w:pPr>
              <w:keepNext/>
              <w:snapToGrid w:val="0"/>
              <w:spacing w:after="0"/>
              <w:jc w:val="both"/>
              <w:rPr>
                <w:rFonts w:ascii="Arial" w:hAnsi="Arial" w:cs="Arial"/>
                <w:sz w:val="18"/>
                <w:szCs w:val="18"/>
              </w:rPr>
            </w:pPr>
            <w:hyperlink r:id="rId365"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1679E"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10DFF4" w14:textId="30508146"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C7F64"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DC_4A_n261A_UL_4A_n261G</w:t>
            </w:r>
          </w:p>
        </w:tc>
      </w:tr>
      <w:tr w:rsidR="00B87B55" w:rsidRPr="000549BB" w14:paraId="163D761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4C2D51"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c>
          <w:tcPr>
            <w:tcW w:w="1531" w:type="dxa"/>
            <w:tcBorders>
              <w:top w:val="single" w:sz="4" w:space="0" w:color="auto"/>
              <w:left w:val="single" w:sz="4" w:space="0" w:color="auto"/>
              <w:bottom w:val="single" w:sz="4" w:space="0" w:color="auto"/>
              <w:right w:val="single" w:sz="4" w:space="0" w:color="auto"/>
            </w:tcBorders>
            <w:vAlign w:val="center"/>
          </w:tcPr>
          <w:p w14:paraId="36735777"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EF3E4F"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361A84"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A40E2E" w14:textId="77777777" w:rsidR="00B87B55" w:rsidRPr="00840CFD" w:rsidRDefault="00C8650C" w:rsidP="00BC6BDB">
            <w:pPr>
              <w:keepNext/>
              <w:snapToGrid w:val="0"/>
              <w:spacing w:after="0"/>
              <w:jc w:val="both"/>
              <w:rPr>
                <w:rFonts w:ascii="Arial" w:hAnsi="Arial" w:cs="Arial"/>
                <w:sz w:val="18"/>
                <w:szCs w:val="18"/>
              </w:rPr>
            </w:pPr>
            <w:hyperlink r:id="rId366"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A51F"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B68C2" w14:textId="1B7C25E3"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3EBF4B"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B87B55" w:rsidRPr="000549BB" w14:paraId="1201A8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91685"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c>
          <w:tcPr>
            <w:tcW w:w="1531" w:type="dxa"/>
            <w:tcBorders>
              <w:top w:val="single" w:sz="4" w:space="0" w:color="auto"/>
              <w:left w:val="single" w:sz="4" w:space="0" w:color="auto"/>
              <w:bottom w:val="single" w:sz="4" w:space="0" w:color="auto"/>
              <w:right w:val="single" w:sz="4" w:space="0" w:color="auto"/>
            </w:tcBorders>
            <w:vAlign w:val="center"/>
          </w:tcPr>
          <w:p w14:paraId="5F11B9F1"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173348"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173E1B"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DB64955" w14:textId="77777777" w:rsidR="00B87B55" w:rsidRPr="00840CFD" w:rsidRDefault="00C8650C" w:rsidP="00BC6BDB">
            <w:pPr>
              <w:keepNext/>
              <w:snapToGrid w:val="0"/>
              <w:spacing w:after="0"/>
              <w:jc w:val="both"/>
              <w:rPr>
                <w:rFonts w:ascii="Arial" w:hAnsi="Arial" w:cs="Arial"/>
                <w:sz w:val="18"/>
                <w:szCs w:val="18"/>
              </w:rPr>
            </w:pPr>
            <w:hyperlink r:id="rId367"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80C36"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69454A" w14:textId="04C633F5"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940145"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B87B55" w:rsidRPr="000549BB" w14:paraId="722E38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000C8"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4F1AEAFF"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B61985"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FDD7D6"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4E0262" w14:textId="77777777" w:rsidR="00B87B55" w:rsidRPr="00840CFD" w:rsidRDefault="00C8650C" w:rsidP="00BC6BDB">
            <w:pPr>
              <w:keepNext/>
              <w:snapToGrid w:val="0"/>
              <w:spacing w:after="0"/>
              <w:jc w:val="both"/>
              <w:rPr>
                <w:rFonts w:ascii="Arial" w:hAnsi="Arial" w:cs="Arial"/>
                <w:sz w:val="18"/>
                <w:szCs w:val="18"/>
              </w:rPr>
            </w:pPr>
            <w:hyperlink r:id="rId368"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E5B0A"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B78F23" w14:textId="42C40436"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FAF8F8"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B87B55" w:rsidRPr="000549BB" w14:paraId="3A02D1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33E0A1"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4B3D72E7"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6DEFD9"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9708D7"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3ACBA3" w14:textId="77777777" w:rsidR="00B87B55" w:rsidRPr="00840CFD" w:rsidRDefault="00C8650C" w:rsidP="00BC6BDB">
            <w:pPr>
              <w:keepNext/>
              <w:snapToGrid w:val="0"/>
              <w:spacing w:after="0"/>
              <w:jc w:val="both"/>
              <w:rPr>
                <w:rFonts w:ascii="Arial" w:hAnsi="Arial" w:cs="Arial"/>
                <w:sz w:val="18"/>
                <w:szCs w:val="18"/>
              </w:rPr>
            </w:pPr>
            <w:hyperlink r:id="rId369"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31A83"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3CD574" w14:textId="74E26D05"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59005"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B87B55" w:rsidRPr="000549BB" w14:paraId="758C185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218DDE"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374C316D"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10E9C9"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E56691"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B9C7209" w14:textId="77777777" w:rsidR="00B87B55" w:rsidRPr="00840CFD" w:rsidRDefault="00C8650C" w:rsidP="00BC6BDB">
            <w:pPr>
              <w:keepNext/>
              <w:snapToGrid w:val="0"/>
              <w:spacing w:after="0"/>
              <w:jc w:val="both"/>
              <w:rPr>
                <w:rFonts w:ascii="Arial" w:hAnsi="Arial" w:cs="Arial"/>
                <w:sz w:val="18"/>
                <w:szCs w:val="18"/>
              </w:rPr>
            </w:pPr>
            <w:hyperlink r:id="rId370"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FB2CC"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0B2071" w14:textId="2D7D5E1E"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84AD9"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DC_4A_n261H_UL_4A_n261G</w:t>
            </w:r>
          </w:p>
        </w:tc>
      </w:tr>
      <w:tr w:rsidR="003666AA" w:rsidRPr="000549BB" w14:paraId="127850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F5DB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090BC6BF"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D451E0"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55B29A"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9B18893" w14:textId="77777777" w:rsidR="003666AA" w:rsidRPr="00840CFD" w:rsidRDefault="00C8650C" w:rsidP="00BC6BDB">
            <w:pPr>
              <w:keepNext/>
              <w:snapToGrid w:val="0"/>
              <w:spacing w:after="0"/>
              <w:jc w:val="both"/>
              <w:rPr>
                <w:rFonts w:ascii="Arial" w:hAnsi="Arial" w:cs="Arial"/>
                <w:sz w:val="18"/>
                <w:szCs w:val="18"/>
              </w:rPr>
            </w:pPr>
            <w:hyperlink r:id="rId371"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45F2"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7526E2" w14:textId="3D905DC5"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61A15D"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DC_4A_n261L_UL_4A_n261A</w:t>
            </w:r>
          </w:p>
        </w:tc>
      </w:tr>
      <w:tr w:rsidR="003666AA" w:rsidRPr="000549BB" w14:paraId="36AE80D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40815"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7776CB84"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A8882"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0398F3"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0F852F" w14:textId="77777777" w:rsidR="003666AA" w:rsidRPr="00840CFD" w:rsidRDefault="00C8650C" w:rsidP="00BC6BDB">
            <w:pPr>
              <w:keepNext/>
              <w:snapToGrid w:val="0"/>
              <w:spacing w:after="0"/>
              <w:jc w:val="both"/>
              <w:rPr>
                <w:rFonts w:ascii="Arial" w:hAnsi="Arial" w:cs="Arial"/>
                <w:sz w:val="18"/>
                <w:szCs w:val="18"/>
              </w:rPr>
            </w:pPr>
            <w:hyperlink r:id="rId372"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52CEC"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493334" w14:textId="666A233C"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3E00B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DC_4A_n261L_UL_4A_n261I</w:t>
            </w:r>
          </w:p>
        </w:tc>
      </w:tr>
      <w:tr w:rsidR="003666AA" w:rsidRPr="000549BB" w14:paraId="1493444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918475"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6C9359DD"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EB598F"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D7C0E7"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1044CB" w14:textId="77777777" w:rsidR="003666AA" w:rsidRPr="00840CFD" w:rsidRDefault="00C8650C" w:rsidP="00BC6BDB">
            <w:pPr>
              <w:keepNext/>
              <w:snapToGrid w:val="0"/>
              <w:spacing w:after="0"/>
              <w:jc w:val="both"/>
              <w:rPr>
                <w:rFonts w:ascii="Arial" w:hAnsi="Arial" w:cs="Arial"/>
                <w:sz w:val="18"/>
                <w:szCs w:val="18"/>
              </w:rPr>
            </w:pPr>
            <w:hyperlink r:id="rId373"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C08A5"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54872B" w14:textId="10D69861"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D265A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w:t>
            </w:r>
          </w:p>
        </w:tc>
      </w:tr>
      <w:tr w:rsidR="003666AA" w:rsidRPr="000549BB" w14:paraId="3A5B45F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AF855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189AB512"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212705"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29620"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A62305" w14:textId="77777777" w:rsidR="003666AA" w:rsidRPr="00840CFD" w:rsidRDefault="00C8650C" w:rsidP="00BC6BDB">
            <w:pPr>
              <w:keepNext/>
              <w:snapToGrid w:val="0"/>
              <w:spacing w:after="0"/>
              <w:jc w:val="both"/>
              <w:rPr>
                <w:rFonts w:ascii="Arial" w:hAnsi="Arial" w:cs="Arial"/>
                <w:sz w:val="18"/>
                <w:szCs w:val="18"/>
              </w:rPr>
            </w:pPr>
            <w:hyperlink r:id="rId374"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A35AF"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0A3D42" w14:textId="13A08414"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DD002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DC_4A_n261L_UL_4A_n261G</w:t>
            </w:r>
          </w:p>
        </w:tc>
      </w:tr>
      <w:tr w:rsidR="003666AA" w:rsidRPr="000549BB" w14:paraId="54756F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7C2F6"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DC_4A_n261(A-H)</w:t>
            </w:r>
          </w:p>
        </w:tc>
        <w:tc>
          <w:tcPr>
            <w:tcW w:w="1531" w:type="dxa"/>
            <w:tcBorders>
              <w:top w:val="single" w:sz="4" w:space="0" w:color="auto"/>
              <w:left w:val="single" w:sz="4" w:space="0" w:color="auto"/>
              <w:bottom w:val="single" w:sz="4" w:space="0" w:color="auto"/>
              <w:right w:val="single" w:sz="4" w:space="0" w:color="auto"/>
            </w:tcBorders>
            <w:vAlign w:val="center"/>
          </w:tcPr>
          <w:p w14:paraId="0B1F33FB"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19EB24"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5E9E71"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F13123" w14:textId="77777777" w:rsidR="003666AA" w:rsidRPr="00840CFD" w:rsidRDefault="00C8650C" w:rsidP="00BC6BDB">
            <w:pPr>
              <w:keepNext/>
              <w:snapToGrid w:val="0"/>
              <w:spacing w:after="0"/>
              <w:jc w:val="both"/>
              <w:rPr>
                <w:rFonts w:ascii="Arial" w:hAnsi="Arial" w:cs="Arial"/>
                <w:sz w:val="18"/>
                <w:szCs w:val="18"/>
              </w:rPr>
            </w:pPr>
            <w:hyperlink r:id="rId375"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6EE9E"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2D1A9B" w14:textId="0FF7A7A5"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62AC36"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w:t>
            </w:r>
          </w:p>
        </w:tc>
      </w:tr>
      <w:tr w:rsidR="003666AA" w:rsidRPr="000549BB" w14:paraId="66F937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0EF0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DC_4A_n261(A-H)</w:t>
            </w:r>
          </w:p>
        </w:tc>
        <w:tc>
          <w:tcPr>
            <w:tcW w:w="1531" w:type="dxa"/>
            <w:tcBorders>
              <w:top w:val="single" w:sz="4" w:space="0" w:color="auto"/>
              <w:left w:val="single" w:sz="4" w:space="0" w:color="auto"/>
              <w:bottom w:val="single" w:sz="4" w:space="0" w:color="auto"/>
              <w:right w:val="single" w:sz="4" w:space="0" w:color="auto"/>
            </w:tcBorders>
            <w:vAlign w:val="center"/>
          </w:tcPr>
          <w:p w14:paraId="13EF1B3E"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F4CD5F"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77AA07"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C29353" w14:textId="77777777" w:rsidR="003666AA" w:rsidRPr="00840CFD" w:rsidRDefault="00C8650C" w:rsidP="00BC6BDB">
            <w:pPr>
              <w:keepNext/>
              <w:snapToGrid w:val="0"/>
              <w:spacing w:after="0"/>
              <w:jc w:val="both"/>
              <w:rPr>
                <w:rFonts w:ascii="Arial" w:hAnsi="Arial" w:cs="Arial"/>
                <w:sz w:val="18"/>
                <w:szCs w:val="18"/>
              </w:rPr>
            </w:pPr>
            <w:hyperlink r:id="rId376"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CD9D"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CEE09E" w14:textId="2AE71725"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8BEC6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DC_4A_n261A_UL_4A_n261G</w:t>
            </w:r>
          </w:p>
        </w:tc>
      </w:tr>
      <w:tr w:rsidR="003666AA" w:rsidRPr="000549BB" w14:paraId="799B867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E2AF3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c>
          <w:tcPr>
            <w:tcW w:w="1531" w:type="dxa"/>
            <w:tcBorders>
              <w:top w:val="single" w:sz="4" w:space="0" w:color="auto"/>
              <w:left w:val="single" w:sz="4" w:space="0" w:color="auto"/>
              <w:bottom w:val="single" w:sz="4" w:space="0" w:color="auto"/>
              <w:right w:val="single" w:sz="4" w:space="0" w:color="auto"/>
            </w:tcBorders>
            <w:vAlign w:val="center"/>
          </w:tcPr>
          <w:p w14:paraId="706905C8"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0FAEF7"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B7F419"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1C5008" w14:textId="77777777" w:rsidR="003666AA" w:rsidRPr="00840CFD" w:rsidRDefault="00C8650C" w:rsidP="00BC6BDB">
            <w:pPr>
              <w:keepNext/>
              <w:snapToGrid w:val="0"/>
              <w:spacing w:after="0"/>
              <w:jc w:val="both"/>
              <w:rPr>
                <w:rFonts w:ascii="Arial" w:hAnsi="Arial" w:cs="Arial"/>
                <w:sz w:val="18"/>
                <w:szCs w:val="18"/>
              </w:rPr>
            </w:pPr>
            <w:hyperlink r:id="rId377"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6FA6E"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32184B" w14:textId="7E6FB4BD"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AAFE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
        </w:tc>
      </w:tr>
      <w:tr w:rsidR="003666AA" w:rsidRPr="000549BB" w14:paraId="1BFDCA3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8250C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c>
          <w:tcPr>
            <w:tcW w:w="1531" w:type="dxa"/>
            <w:tcBorders>
              <w:top w:val="single" w:sz="4" w:space="0" w:color="auto"/>
              <w:left w:val="single" w:sz="4" w:space="0" w:color="auto"/>
              <w:bottom w:val="single" w:sz="4" w:space="0" w:color="auto"/>
              <w:right w:val="single" w:sz="4" w:space="0" w:color="auto"/>
            </w:tcBorders>
            <w:vAlign w:val="center"/>
          </w:tcPr>
          <w:p w14:paraId="4861E27F"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3AF3C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A82596"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B6E027" w14:textId="77777777" w:rsidR="003666AA" w:rsidRPr="00840CFD" w:rsidRDefault="00C8650C" w:rsidP="00BC6BDB">
            <w:pPr>
              <w:keepNext/>
              <w:snapToGrid w:val="0"/>
              <w:spacing w:after="0"/>
              <w:jc w:val="both"/>
              <w:rPr>
                <w:rFonts w:ascii="Arial" w:hAnsi="Arial" w:cs="Arial"/>
                <w:sz w:val="18"/>
                <w:szCs w:val="18"/>
              </w:rPr>
            </w:pPr>
            <w:hyperlink r:id="rId378"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23141"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E85278" w14:textId="1E75AFBF"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B0A6D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3666AA" w:rsidRPr="000549BB" w14:paraId="09DEFA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2A13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DC_4A_n261(2H)</w:t>
            </w:r>
          </w:p>
        </w:tc>
        <w:tc>
          <w:tcPr>
            <w:tcW w:w="1531" w:type="dxa"/>
            <w:tcBorders>
              <w:top w:val="single" w:sz="4" w:space="0" w:color="auto"/>
              <w:left w:val="single" w:sz="4" w:space="0" w:color="auto"/>
              <w:bottom w:val="single" w:sz="4" w:space="0" w:color="auto"/>
              <w:right w:val="single" w:sz="4" w:space="0" w:color="auto"/>
            </w:tcBorders>
            <w:vAlign w:val="center"/>
          </w:tcPr>
          <w:p w14:paraId="012F14D9"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3F6AE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5D260"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948EC3" w14:textId="77777777" w:rsidR="003666AA" w:rsidRPr="00840CFD" w:rsidRDefault="00C8650C" w:rsidP="00BC6BDB">
            <w:pPr>
              <w:keepNext/>
              <w:snapToGrid w:val="0"/>
              <w:spacing w:after="0"/>
              <w:jc w:val="both"/>
              <w:rPr>
                <w:rFonts w:ascii="Arial" w:hAnsi="Arial" w:cs="Arial"/>
                <w:sz w:val="18"/>
                <w:szCs w:val="18"/>
              </w:rPr>
            </w:pPr>
            <w:hyperlink r:id="rId379"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5C048"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1E644B" w14:textId="23E3FA3F"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FA7ECB"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3666AA" w:rsidRPr="000549BB" w14:paraId="2E744A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86822"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DC_4A_n261(2H)</w:t>
            </w:r>
          </w:p>
        </w:tc>
        <w:tc>
          <w:tcPr>
            <w:tcW w:w="1531" w:type="dxa"/>
            <w:tcBorders>
              <w:top w:val="single" w:sz="4" w:space="0" w:color="auto"/>
              <w:left w:val="single" w:sz="4" w:space="0" w:color="auto"/>
              <w:bottom w:val="single" w:sz="4" w:space="0" w:color="auto"/>
              <w:right w:val="single" w:sz="4" w:space="0" w:color="auto"/>
            </w:tcBorders>
            <w:vAlign w:val="center"/>
          </w:tcPr>
          <w:p w14:paraId="56CFBC23"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71781B"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19AB80"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54BE7" w14:textId="77777777" w:rsidR="003666AA" w:rsidRPr="00840CFD" w:rsidRDefault="00C8650C" w:rsidP="00BC6BDB">
            <w:pPr>
              <w:keepNext/>
              <w:snapToGrid w:val="0"/>
              <w:spacing w:after="0"/>
              <w:jc w:val="both"/>
              <w:rPr>
                <w:rFonts w:ascii="Arial" w:hAnsi="Arial" w:cs="Arial"/>
                <w:sz w:val="18"/>
                <w:szCs w:val="18"/>
              </w:rPr>
            </w:pPr>
            <w:hyperlink r:id="rId380"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DC73E"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6165B3" w14:textId="7C03FDC7"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74524"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DC_4A_n261H_UL_4A_n261G</w:t>
            </w:r>
          </w:p>
        </w:tc>
      </w:tr>
      <w:tr w:rsidR="003666AA" w:rsidRPr="000549BB" w14:paraId="080EE2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47A64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DC_4A_n261(A-G-H)</w:t>
            </w:r>
          </w:p>
        </w:tc>
        <w:tc>
          <w:tcPr>
            <w:tcW w:w="1531" w:type="dxa"/>
            <w:tcBorders>
              <w:top w:val="single" w:sz="4" w:space="0" w:color="auto"/>
              <w:left w:val="single" w:sz="4" w:space="0" w:color="auto"/>
              <w:bottom w:val="single" w:sz="4" w:space="0" w:color="auto"/>
              <w:right w:val="single" w:sz="4" w:space="0" w:color="auto"/>
            </w:tcBorders>
            <w:vAlign w:val="center"/>
          </w:tcPr>
          <w:p w14:paraId="5DC21E06"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06A32B"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AEA467"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E5DFF4" w14:textId="77777777" w:rsidR="003666AA" w:rsidRPr="00840CFD" w:rsidRDefault="00C8650C" w:rsidP="00BC6BDB">
            <w:pPr>
              <w:keepNext/>
              <w:snapToGrid w:val="0"/>
              <w:spacing w:after="0"/>
              <w:jc w:val="both"/>
              <w:rPr>
                <w:rFonts w:ascii="Arial" w:hAnsi="Arial" w:cs="Arial"/>
                <w:sz w:val="18"/>
                <w:szCs w:val="18"/>
              </w:rPr>
            </w:pPr>
            <w:hyperlink r:id="rId381"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D79FF"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CDE3E8" w14:textId="402BB2A7"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AD24EF"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p w14:paraId="6A6E9CCB"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DC_4A_n261(A-H)</w:t>
            </w:r>
          </w:p>
          <w:p w14:paraId="30820BE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r>
      <w:tr w:rsidR="003666AA" w:rsidRPr="000549BB" w14:paraId="054E02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A191"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DC_4A_n261(A-G-H)</w:t>
            </w:r>
          </w:p>
        </w:tc>
        <w:tc>
          <w:tcPr>
            <w:tcW w:w="1531" w:type="dxa"/>
            <w:tcBorders>
              <w:top w:val="single" w:sz="4" w:space="0" w:color="auto"/>
              <w:left w:val="single" w:sz="4" w:space="0" w:color="auto"/>
              <w:bottom w:val="single" w:sz="4" w:space="0" w:color="auto"/>
              <w:right w:val="single" w:sz="4" w:space="0" w:color="auto"/>
            </w:tcBorders>
            <w:vAlign w:val="center"/>
          </w:tcPr>
          <w:p w14:paraId="38291723"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695CE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1EC751"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D13263" w14:textId="77777777" w:rsidR="003666AA" w:rsidRPr="00840CFD" w:rsidRDefault="00C8650C" w:rsidP="00BC6BDB">
            <w:pPr>
              <w:keepNext/>
              <w:snapToGrid w:val="0"/>
              <w:spacing w:after="0"/>
              <w:jc w:val="both"/>
              <w:rPr>
                <w:rFonts w:ascii="Arial" w:hAnsi="Arial" w:cs="Arial"/>
                <w:sz w:val="18"/>
                <w:szCs w:val="18"/>
              </w:rPr>
            </w:pPr>
            <w:hyperlink r:id="rId382"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6D023"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EBB631" w14:textId="67719824"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B949B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DC_4A_n261(A-G)))_UL_4A_n261G</w:t>
            </w:r>
          </w:p>
        </w:tc>
      </w:tr>
      <w:tr w:rsidR="003666AA" w:rsidRPr="000549BB" w14:paraId="3520F5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C17B4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5A329C9"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86D971"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507A3A"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6DC310" w14:textId="77777777" w:rsidR="003666AA" w:rsidRPr="00840CFD" w:rsidRDefault="00C8650C" w:rsidP="00BC6BDB">
            <w:pPr>
              <w:keepNext/>
              <w:snapToGrid w:val="0"/>
              <w:spacing w:after="0"/>
              <w:jc w:val="both"/>
              <w:rPr>
                <w:rFonts w:ascii="Arial" w:hAnsi="Arial" w:cs="Arial"/>
                <w:sz w:val="18"/>
                <w:szCs w:val="18"/>
              </w:rPr>
            </w:pPr>
            <w:hyperlink r:id="rId383"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0F4EF"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215089" w14:textId="0BE6975D" w:rsidR="003666AA" w:rsidRPr="00840CFD" w:rsidDel="00597620" w:rsidRDefault="003666AA" w:rsidP="003666AA">
            <w:pPr>
              <w:pStyle w:val="TAL"/>
              <w:snapToGrid w:val="0"/>
              <w:jc w:val="both"/>
              <w:rPr>
                <w:rFonts w:eastAsia="Malgun Gothic" w:cs="Arial"/>
                <w:szCs w:val="18"/>
                <w:lang w:eastAsia="ko-KR"/>
              </w:rPr>
            </w:pPr>
            <w:r w:rsidRPr="00A01E2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1B7E33"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DC_4A_n261(A-G)_UL_4A_n261G</w:t>
            </w:r>
          </w:p>
          <w:p w14:paraId="09C5299F"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DC_4A_n261(A-I)_UL_4A_n261I</w:t>
            </w:r>
          </w:p>
          <w:p w14:paraId="6BDA69FD"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DC_4A_n261(G-I)_UL_4A_n261I</w:t>
            </w:r>
          </w:p>
        </w:tc>
      </w:tr>
      <w:tr w:rsidR="003666AA" w:rsidRPr="000549BB" w14:paraId="53C427A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F290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5569AB5"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79FA6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891E49"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5BA592" w14:textId="77777777" w:rsidR="003666AA" w:rsidRPr="00840CFD" w:rsidRDefault="00C8650C" w:rsidP="00BC6BDB">
            <w:pPr>
              <w:keepNext/>
              <w:snapToGrid w:val="0"/>
              <w:spacing w:after="0"/>
              <w:jc w:val="both"/>
              <w:rPr>
                <w:rFonts w:ascii="Arial" w:hAnsi="Arial" w:cs="Arial"/>
                <w:sz w:val="18"/>
                <w:szCs w:val="18"/>
              </w:rPr>
            </w:pPr>
            <w:hyperlink r:id="rId384"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B9DB8"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0E60DB" w14:textId="28498F0C" w:rsidR="003666AA" w:rsidRPr="00840CFD" w:rsidDel="00597620" w:rsidRDefault="003666AA" w:rsidP="003666AA">
            <w:pPr>
              <w:pStyle w:val="TAL"/>
              <w:snapToGrid w:val="0"/>
              <w:jc w:val="both"/>
              <w:rPr>
                <w:rFonts w:eastAsia="Malgun Gothic" w:cs="Arial"/>
                <w:szCs w:val="18"/>
                <w:lang w:eastAsia="ko-KR"/>
              </w:rPr>
            </w:pPr>
            <w:r w:rsidRPr="00A01E2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A67033"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p w14:paraId="352B28A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w:t>
            </w:r>
          </w:p>
        </w:tc>
      </w:tr>
      <w:tr w:rsidR="003666AA" w:rsidRPr="000549BB" w14:paraId="4285D4B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31EAFD"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110C407"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3D0B66"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EB0D24"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63E3AF" w14:textId="77777777" w:rsidR="003666AA" w:rsidRPr="00840CFD" w:rsidRDefault="00C8650C" w:rsidP="00BC6BDB">
            <w:pPr>
              <w:keepNext/>
              <w:snapToGrid w:val="0"/>
              <w:spacing w:after="0"/>
              <w:jc w:val="both"/>
              <w:rPr>
                <w:rFonts w:ascii="Arial" w:hAnsi="Arial" w:cs="Arial"/>
                <w:sz w:val="18"/>
                <w:szCs w:val="18"/>
              </w:rPr>
            </w:pPr>
            <w:hyperlink r:id="rId385"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2A6F5"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6C04E9" w14:textId="2901850B"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051484"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DC_4A_n261(A-G)_UL_4A_n261G</w:t>
            </w:r>
          </w:p>
          <w:p w14:paraId="3EF0FCCC"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DC_4A_n261(A-I)_UL_4A_n261G</w:t>
            </w:r>
          </w:p>
          <w:p w14:paraId="3E1EE6B7"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DC_4A_n261(G-I)_UL_4A_n261G</w:t>
            </w:r>
          </w:p>
        </w:tc>
      </w:tr>
      <w:tr w:rsidR="003666AA" w:rsidRPr="000549BB" w14:paraId="0F085D6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3D7ED1"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0936DCB7"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BE0238"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67D87D"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6E90B73" w14:textId="77777777" w:rsidR="003666AA" w:rsidRPr="00840CFD" w:rsidRDefault="00C8650C" w:rsidP="00BC6BDB">
            <w:pPr>
              <w:keepNext/>
              <w:snapToGrid w:val="0"/>
              <w:spacing w:after="0"/>
              <w:jc w:val="both"/>
              <w:rPr>
                <w:rFonts w:ascii="Arial" w:hAnsi="Arial" w:cs="Arial"/>
                <w:sz w:val="18"/>
                <w:szCs w:val="18"/>
              </w:rPr>
            </w:pPr>
            <w:hyperlink r:id="rId386"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92506"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BE46BF" w14:textId="3A59CDFD"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CF90E"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71DB8EF6"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DC_4A_n261I_UL_4A_n261I</w:t>
            </w:r>
          </w:p>
        </w:tc>
      </w:tr>
      <w:tr w:rsidR="003666AA" w:rsidRPr="000549BB" w14:paraId="1D7BED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3A011"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735084BD"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13B52"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4DB1F4"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CB0862D" w14:textId="77777777" w:rsidR="003666AA" w:rsidRPr="00840CFD" w:rsidRDefault="00C8650C" w:rsidP="00BC6BDB">
            <w:pPr>
              <w:keepNext/>
              <w:snapToGrid w:val="0"/>
              <w:spacing w:after="0"/>
              <w:jc w:val="both"/>
              <w:rPr>
                <w:rFonts w:ascii="Arial" w:hAnsi="Arial" w:cs="Arial"/>
                <w:sz w:val="18"/>
                <w:szCs w:val="18"/>
              </w:rPr>
            </w:pPr>
            <w:hyperlink r:id="rId387"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5074"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D33F63" w14:textId="22403855"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33C396"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21E3067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r>
      <w:tr w:rsidR="003666AA" w:rsidRPr="000549BB" w14:paraId="177E13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46D16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55DC5880"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BF88D"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BAE8B9"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17F078E" w14:textId="77777777" w:rsidR="003666AA" w:rsidRPr="00840CFD" w:rsidRDefault="00C8650C" w:rsidP="00BC6BDB">
            <w:pPr>
              <w:keepNext/>
              <w:snapToGrid w:val="0"/>
              <w:spacing w:after="0"/>
              <w:jc w:val="both"/>
              <w:rPr>
                <w:rFonts w:ascii="Arial" w:hAnsi="Arial" w:cs="Arial"/>
                <w:sz w:val="18"/>
                <w:szCs w:val="18"/>
              </w:rPr>
            </w:pPr>
            <w:hyperlink r:id="rId388"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1ABD3"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39A44D" w14:textId="14BDCB0E"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11855"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DC_4A_n261H_UL_4A_n261G</w:t>
            </w:r>
          </w:p>
          <w:p w14:paraId="0AEF402F"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DC_4A_n261I_UL_4A_n261G</w:t>
            </w:r>
          </w:p>
        </w:tc>
      </w:tr>
      <w:tr w:rsidR="00A67257" w:rsidRPr="000549BB" w14:paraId="6D669CE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C2F48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042CBDD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7C655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4841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9A3F" w14:textId="77777777" w:rsidR="00A67257" w:rsidRPr="00840CFD" w:rsidRDefault="00C8650C" w:rsidP="00BC6BDB">
            <w:pPr>
              <w:keepNext/>
              <w:snapToGrid w:val="0"/>
              <w:spacing w:after="0"/>
              <w:jc w:val="both"/>
              <w:rPr>
                <w:rStyle w:val="ae"/>
                <w:rFonts w:ascii="Arial" w:hAnsi="Arial" w:cs="Arial"/>
                <w:sz w:val="18"/>
                <w:szCs w:val="18"/>
              </w:rPr>
            </w:pPr>
            <w:hyperlink r:id="rId38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FB5F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886183" w14:textId="50239813" w:rsidR="00A67257" w:rsidRPr="00840CFD" w:rsidRDefault="007011B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D00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2076DEE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9DDCC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c>
          <w:tcPr>
            <w:tcW w:w="1531" w:type="dxa"/>
            <w:tcBorders>
              <w:top w:val="single" w:sz="4" w:space="0" w:color="auto"/>
              <w:left w:val="single" w:sz="4" w:space="0" w:color="auto"/>
              <w:bottom w:val="single" w:sz="4" w:space="0" w:color="auto"/>
              <w:right w:val="single" w:sz="4" w:space="0" w:color="auto"/>
            </w:tcBorders>
            <w:vAlign w:val="center"/>
          </w:tcPr>
          <w:p w14:paraId="072C75A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923B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CCCE5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DBA5" w14:textId="77777777" w:rsidR="00A67257" w:rsidRPr="00840CFD" w:rsidRDefault="00C8650C" w:rsidP="00BC6BDB">
            <w:pPr>
              <w:keepNext/>
              <w:snapToGrid w:val="0"/>
              <w:spacing w:after="0"/>
              <w:jc w:val="both"/>
              <w:rPr>
                <w:rStyle w:val="ae"/>
                <w:rFonts w:ascii="Arial" w:hAnsi="Arial" w:cs="Arial"/>
                <w:sz w:val="18"/>
                <w:szCs w:val="18"/>
              </w:rPr>
            </w:pPr>
            <w:hyperlink r:id="rId39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98073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5953EC" w14:textId="3DF58EA4"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F54C2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1559938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19431"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DC_4A_n261(D-H)</w:t>
            </w:r>
          </w:p>
        </w:tc>
        <w:tc>
          <w:tcPr>
            <w:tcW w:w="1531" w:type="dxa"/>
            <w:tcBorders>
              <w:top w:val="single" w:sz="4" w:space="0" w:color="auto"/>
              <w:left w:val="single" w:sz="4" w:space="0" w:color="auto"/>
              <w:bottom w:val="single" w:sz="4" w:space="0" w:color="auto"/>
              <w:right w:val="single" w:sz="4" w:space="0" w:color="auto"/>
            </w:tcBorders>
            <w:vAlign w:val="center"/>
          </w:tcPr>
          <w:p w14:paraId="53AEDA9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4B4E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D9E2C1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0E9B" w14:textId="77777777" w:rsidR="00A67257" w:rsidRPr="00840CFD" w:rsidRDefault="00C8650C" w:rsidP="00BC6BDB">
            <w:pPr>
              <w:keepNext/>
              <w:snapToGrid w:val="0"/>
              <w:spacing w:after="0"/>
              <w:jc w:val="both"/>
              <w:rPr>
                <w:rStyle w:val="ae"/>
                <w:rFonts w:ascii="Arial" w:hAnsi="Arial" w:cs="Arial"/>
                <w:sz w:val="18"/>
                <w:szCs w:val="18"/>
              </w:rPr>
            </w:pPr>
            <w:hyperlink r:id="rId39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B021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FD749B" w14:textId="68942562"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6F4D81"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71FD169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r>
      <w:tr w:rsidR="00A67257" w:rsidRPr="000549BB" w14:paraId="4C93C9A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7E4E4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DC_4A_n261(3A)</w:t>
            </w:r>
          </w:p>
        </w:tc>
        <w:tc>
          <w:tcPr>
            <w:tcW w:w="1531" w:type="dxa"/>
            <w:tcBorders>
              <w:top w:val="single" w:sz="4" w:space="0" w:color="auto"/>
              <w:left w:val="single" w:sz="4" w:space="0" w:color="auto"/>
              <w:bottom w:val="single" w:sz="4" w:space="0" w:color="auto"/>
              <w:right w:val="single" w:sz="4" w:space="0" w:color="auto"/>
            </w:tcBorders>
            <w:vAlign w:val="center"/>
          </w:tcPr>
          <w:p w14:paraId="108DF3A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C8284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BEF06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8B458" w14:textId="77777777" w:rsidR="00A67257" w:rsidRPr="00840CFD" w:rsidRDefault="00C8650C" w:rsidP="00BC6BDB">
            <w:pPr>
              <w:keepNext/>
              <w:snapToGrid w:val="0"/>
              <w:spacing w:after="0"/>
              <w:jc w:val="both"/>
              <w:rPr>
                <w:rStyle w:val="ae"/>
                <w:rFonts w:ascii="Arial" w:hAnsi="Arial" w:cs="Arial"/>
                <w:sz w:val="18"/>
                <w:szCs w:val="18"/>
              </w:rPr>
            </w:pPr>
            <w:hyperlink r:id="rId39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CB7E8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C1732F" w14:textId="008DEF64" w:rsidR="00A67257" w:rsidRPr="00840CFD" w:rsidRDefault="007011B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6C94C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DC_4A_n261(2A)_UL_4A_n261A</w:t>
            </w:r>
          </w:p>
        </w:tc>
      </w:tr>
      <w:tr w:rsidR="00A67257" w:rsidRPr="000549BB" w14:paraId="745A7CF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AB796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395C988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53D9B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D4328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4025F" w14:textId="77777777" w:rsidR="00A67257" w:rsidRPr="00840CFD" w:rsidRDefault="00C8650C" w:rsidP="00BC6BDB">
            <w:pPr>
              <w:keepNext/>
              <w:snapToGrid w:val="0"/>
              <w:spacing w:after="0"/>
              <w:jc w:val="both"/>
              <w:rPr>
                <w:rStyle w:val="ae"/>
                <w:rFonts w:ascii="Arial" w:hAnsi="Arial" w:cs="Arial"/>
                <w:sz w:val="18"/>
                <w:szCs w:val="18"/>
              </w:rPr>
            </w:pPr>
            <w:hyperlink r:id="rId39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FBC45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A8F30E" w14:textId="70FE4444"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81670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625FB0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9E315"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35096922"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130249"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4B888F"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287DA" w14:textId="77777777" w:rsidR="00FE00C7" w:rsidRPr="00840CFD" w:rsidRDefault="00C8650C" w:rsidP="00BC6BDB">
            <w:pPr>
              <w:keepNext/>
              <w:snapToGrid w:val="0"/>
              <w:spacing w:after="0"/>
              <w:jc w:val="both"/>
              <w:rPr>
                <w:rStyle w:val="ae"/>
                <w:rFonts w:ascii="Arial" w:hAnsi="Arial" w:cs="Arial"/>
                <w:sz w:val="18"/>
                <w:szCs w:val="18"/>
              </w:rPr>
            </w:pPr>
            <w:hyperlink r:id="rId394"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E28EFC"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943CC1" w14:textId="602584AD"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B7E79"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DC_4A_n261K_UL_4A_n261A</w:t>
            </w:r>
          </w:p>
        </w:tc>
      </w:tr>
      <w:tr w:rsidR="00FE00C7" w:rsidRPr="000549BB" w14:paraId="758D78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13BDE2"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6C6840A5"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84E6F6"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9D504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E40DD" w14:textId="77777777" w:rsidR="00FE00C7" w:rsidRPr="00840CFD" w:rsidRDefault="00C8650C" w:rsidP="00BC6BDB">
            <w:pPr>
              <w:keepNext/>
              <w:snapToGrid w:val="0"/>
              <w:spacing w:after="0"/>
              <w:jc w:val="both"/>
              <w:rPr>
                <w:rStyle w:val="ae"/>
                <w:rFonts w:ascii="Arial" w:hAnsi="Arial" w:cs="Arial"/>
                <w:sz w:val="18"/>
                <w:szCs w:val="18"/>
              </w:rPr>
            </w:pPr>
            <w:hyperlink r:id="rId395"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AB1C2E"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64C58A" w14:textId="1A5FC747"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FAF4C8"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DC_4A_n261K_UL_4A_n261I</w:t>
            </w:r>
          </w:p>
        </w:tc>
      </w:tr>
      <w:tr w:rsidR="00FE00C7" w:rsidRPr="000549BB" w14:paraId="526B4FD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58343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05D6EEAE"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F4980"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03877F"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DE5D" w14:textId="77777777" w:rsidR="00FE00C7" w:rsidRPr="00840CFD" w:rsidRDefault="00C8650C" w:rsidP="00BC6BDB">
            <w:pPr>
              <w:keepNext/>
              <w:snapToGrid w:val="0"/>
              <w:spacing w:after="0"/>
              <w:jc w:val="both"/>
              <w:rPr>
                <w:rStyle w:val="ae"/>
                <w:rFonts w:ascii="Arial" w:hAnsi="Arial" w:cs="Arial"/>
                <w:sz w:val="18"/>
                <w:szCs w:val="18"/>
              </w:rPr>
            </w:pPr>
            <w:hyperlink r:id="rId396"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6C7DB6"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1F867D" w14:textId="676CB958"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7714F1"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w:t>
            </w:r>
          </w:p>
        </w:tc>
      </w:tr>
      <w:tr w:rsidR="00FE00C7" w:rsidRPr="000549BB" w14:paraId="775CBC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310C5"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170746B6"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307263"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A0F14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AB79" w14:textId="77777777" w:rsidR="00FE00C7" w:rsidRPr="00840CFD" w:rsidRDefault="00C8650C" w:rsidP="00BC6BDB">
            <w:pPr>
              <w:keepNext/>
              <w:snapToGrid w:val="0"/>
              <w:spacing w:after="0"/>
              <w:jc w:val="both"/>
              <w:rPr>
                <w:rStyle w:val="ae"/>
                <w:rFonts w:ascii="Arial" w:hAnsi="Arial" w:cs="Arial"/>
                <w:sz w:val="18"/>
                <w:szCs w:val="18"/>
              </w:rPr>
            </w:pPr>
            <w:hyperlink r:id="rId397"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431EC4"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002EEE" w14:textId="510F5AE8"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51F4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DC_4A_n261K_UL_4A_n261G</w:t>
            </w:r>
          </w:p>
        </w:tc>
      </w:tr>
      <w:tr w:rsidR="00A67257" w:rsidRPr="000549BB" w14:paraId="570487F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1D9C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30FD6DE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6E2E5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F521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201" w14:textId="77777777" w:rsidR="00A67257" w:rsidRPr="00840CFD" w:rsidRDefault="00C8650C" w:rsidP="00BC6BDB">
            <w:pPr>
              <w:keepNext/>
              <w:snapToGrid w:val="0"/>
              <w:spacing w:after="0"/>
              <w:jc w:val="both"/>
              <w:rPr>
                <w:rStyle w:val="ae"/>
                <w:rFonts w:ascii="Arial" w:hAnsi="Arial" w:cs="Arial"/>
                <w:sz w:val="18"/>
                <w:szCs w:val="18"/>
              </w:rPr>
            </w:pPr>
            <w:hyperlink r:id="rId39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10DF7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A59D6" w14:textId="551F4C5F" w:rsidR="00A67257" w:rsidRPr="00840CFD" w:rsidRDefault="00FE00C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352CC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FE00C7" w:rsidRPr="000549BB" w14:paraId="0C10CBD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E00FB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tc>
        <w:tc>
          <w:tcPr>
            <w:tcW w:w="1531" w:type="dxa"/>
            <w:tcBorders>
              <w:top w:val="single" w:sz="4" w:space="0" w:color="auto"/>
              <w:left w:val="single" w:sz="4" w:space="0" w:color="auto"/>
              <w:bottom w:val="single" w:sz="4" w:space="0" w:color="auto"/>
              <w:right w:val="single" w:sz="4" w:space="0" w:color="auto"/>
            </w:tcBorders>
            <w:vAlign w:val="center"/>
          </w:tcPr>
          <w:p w14:paraId="25C830FB"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0BE1EE"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72BA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23E05" w14:textId="77777777" w:rsidR="00FE00C7" w:rsidRPr="00840CFD" w:rsidRDefault="00C8650C" w:rsidP="00BC6BDB">
            <w:pPr>
              <w:keepNext/>
              <w:snapToGrid w:val="0"/>
              <w:spacing w:after="0"/>
              <w:jc w:val="both"/>
              <w:rPr>
                <w:rStyle w:val="ae"/>
                <w:rFonts w:ascii="Arial" w:hAnsi="Arial" w:cs="Arial"/>
                <w:sz w:val="18"/>
                <w:szCs w:val="18"/>
              </w:rPr>
            </w:pPr>
            <w:hyperlink r:id="rId399"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9220EE"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061F80" w14:textId="2CC1CD67"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F377ED"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p w14:paraId="214C6D7B"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04AB7E7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9E8B9"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tc>
        <w:tc>
          <w:tcPr>
            <w:tcW w:w="1531" w:type="dxa"/>
            <w:tcBorders>
              <w:top w:val="single" w:sz="4" w:space="0" w:color="auto"/>
              <w:left w:val="single" w:sz="4" w:space="0" w:color="auto"/>
              <w:bottom w:val="single" w:sz="4" w:space="0" w:color="auto"/>
              <w:right w:val="single" w:sz="4" w:space="0" w:color="auto"/>
            </w:tcBorders>
            <w:vAlign w:val="center"/>
          </w:tcPr>
          <w:p w14:paraId="291202AF"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FDC89E"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06357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D9E1A" w14:textId="77777777" w:rsidR="00FE00C7" w:rsidRPr="00840CFD" w:rsidRDefault="00C8650C" w:rsidP="00BC6BDB">
            <w:pPr>
              <w:keepNext/>
              <w:snapToGrid w:val="0"/>
              <w:spacing w:after="0"/>
              <w:jc w:val="both"/>
              <w:rPr>
                <w:rStyle w:val="ae"/>
                <w:rFonts w:ascii="Arial" w:hAnsi="Arial" w:cs="Arial"/>
                <w:sz w:val="18"/>
                <w:szCs w:val="18"/>
              </w:rPr>
            </w:pPr>
            <w:hyperlink r:id="rId400"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0E701B2"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38D0A1" w14:textId="21F1A9AF"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8552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p w14:paraId="4BD6A602"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6AE451A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F1F47"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3EFFB94A"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42532"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C3DCC9"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9DAF7" w14:textId="77777777" w:rsidR="00FE00C7" w:rsidRPr="00840CFD" w:rsidRDefault="00C8650C" w:rsidP="00BC6BDB">
            <w:pPr>
              <w:keepNext/>
              <w:snapToGrid w:val="0"/>
              <w:spacing w:after="0"/>
              <w:jc w:val="both"/>
              <w:rPr>
                <w:rStyle w:val="ae"/>
                <w:rFonts w:ascii="Arial" w:hAnsi="Arial" w:cs="Arial"/>
                <w:sz w:val="18"/>
                <w:szCs w:val="18"/>
              </w:rPr>
            </w:pPr>
            <w:hyperlink r:id="rId401"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1522EA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D51031" w14:textId="4F075A11"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DAF8E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DC_4A_n261I_UL_4A_n261I</w:t>
            </w:r>
          </w:p>
          <w:p w14:paraId="5B8A7CD8"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0AAE32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1D055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78632270"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2D0D3D"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619C06"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7B3B" w14:textId="77777777" w:rsidR="00FE00C7" w:rsidRPr="00840CFD" w:rsidRDefault="00C8650C" w:rsidP="00BC6BDB">
            <w:pPr>
              <w:keepNext/>
              <w:snapToGrid w:val="0"/>
              <w:spacing w:after="0"/>
              <w:jc w:val="both"/>
              <w:rPr>
                <w:rStyle w:val="ae"/>
                <w:rFonts w:ascii="Arial" w:hAnsi="Arial" w:cs="Arial"/>
                <w:sz w:val="18"/>
                <w:szCs w:val="18"/>
              </w:rPr>
            </w:pPr>
            <w:hyperlink r:id="rId402"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A35362"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C2C559" w14:textId="6817208E"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19ACC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DC_4A_n261I_UL_4A_n261I</w:t>
            </w:r>
          </w:p>
          <w:p w14:paraId="3006A9D6"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FE00C7" w:rsidRPr="000549BB" w14:paraId="7B7593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CCEA0C"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6B3BB708"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E9A497"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C2A44"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64D2" w14:textId="77777777" w:rsidR="00FE00C7" w:rsidRPr="00840CFD" w:rsidRDefault="00C8650C" w:rsidP="00BC6BDB">
            <w:pPr>
              <w:keepNext/>
              <w:snapToGrid w:val="0"/>
              <w:spacing w:after="0"/>
              <w:jc w:val="both"/>
              <w:rPr>
                <w:rStyle w:val="ae"/>
                <w:rFonts w:ascii="Arial" w:hAnsi="Arial" w:cs="Arial"/>
                <w:sz w:val="18"/>
                <w:szCs w:val="18"/>
              </w:rPr>
            </w:pPr>
            <w:hyperlink r:id="rId403"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4FE9844"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244996" w14:textId="5A48D461"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27D403"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p w14:paraId="67FD4CBB"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63B7BBF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A3A3DD"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68D234F7"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6E635"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FA7079"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9970A" w14:textId="77777777" w:rsidR="00FE00C7" w:rsidRPr="00840CFD" w:rsidRDefault="00C8650C" w:rsidP="00BC6BDB">
            <w:pPr>
              <w:keepNext/>
              <w:snapToGrid w:val="0"/>
              <w:spacing w:after="0"/>
              <w:jc w:val="both"/>
              <w:rPr>
                <w:rStyle w:val="ae"/>
                <w:rFonts w:ascii="Arial" w:hAnsi="Arial" w:cs="Arial"/>
                <w:sz w:val="18"/>
                <w:szCs w:val="18"/>
              </w:rPr>
            </w:pPr>
            <w:hyperlink r:id="rId404"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DE4469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757867" w14:textId="3708838D"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90E4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p w14:paraId="4CC604EC"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FE00C7" w:rsidRPr="000549BB" w14:paraId="166B67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37BC1"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729F6058"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4009E0"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C7C499"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DC79" w14:textId="77777777" w:rsidR="00FE00C7" w:rsidRPr="00840CFD" w:rsidRDefault="00C8650C" w:rsidP="00BC6BDB">
            <w:pPr>
              <w:keepNext/>
              <w:snapToGrid w:val="0"/>
              <w:spacing w:after="0"/>
              <w:jc w:val="both"/>
              <w:rPr>
                <w:rStyle w:val="ae"/>
                <w:rFonts w:ascii="Arial" w:hAnsi="Arial" w:cs="Arial"/>
                <w:sz w:val="18"/>
                <w:szCs w:val="18"/>
              </w:rPr>
            </w:pPr>
            <w:hyperlink r:id="rId405"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900552"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28DBE7" w14:textId="5CAB8ACB"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8900D6"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DC_4A_n261I_UL_4A_n261G</w:t>
            </w:r>
          </w:p>
          <w:p w14:paraId="18F1FC5E"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1222CDB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7E0D3E"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4BCED4D2"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C75933"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B5DC5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7F4D" w14:textId="77777777" w:rsidR="00FE00C7" w:rsidRPr="00840CFD" w:rsidRDefault="00C8650C" w:rsidP="00BC6BDB">
            <w:pPr>
              <w:keepNext/>
              <w:snapToGrid w:val="0"/>
              <w:spacing w:after="0"/>
              <w:jc w:val="both"/>
              <w:rPr>
                <w:rStyle w:val="ae"/>
                <w:rFonts w:ascii="Arial" w:hAnsi="Arial" w:cs="Arial"/>
                <w:sz w:val="18"/>
                <w:szCs w:val="18"/>
              </w:rPr>
            </w:pPr>
            <w:hyperlink r:id="rId406"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C78AB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212482" w14:textId="3BF86E08"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82788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DC_4A_n261I_UL_4A_n261G</w:t>
            </w:r>
          </w:p>
          <w:p w14:paraId="1555A836"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A67257" w:rsidRPr="000549BB" w14:paraId="4AF28F0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C3A1AB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DC_5A_n257E</w:t>
            </w:r>
          </w:p>
        </w:tc>
        <w:tc>
          <w:tcPr>
            <w:tcW w:w="1531" w:type="dxa"/>
            <w:tcBorders>
              <w:top w:val="single" w:sz="4" w:space="0" w:color="auto"/>
              <w:left w:val="single" w:sz="4" w:space="0" w:color="auto"/>
              <w:bottom w:val="single" w:sz="4" w:space="0" w:color="auto"/>
              <w:right w:val="single" w:sz="4" w:space="0" w:color="auto"/>
            </w:tcBorders>
            <w:vAlign w:val="center"/>
          </w:tcPr>
          <w:p w14:paraId="3C1F3A9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15178C7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74BAB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02C30F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A5F1A77"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D8743F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94804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DL_5A_n257D_UL_5A_n257A</w:t>
            </w:r>
          </w:p>
        </w:tc>
      </w:tr>
      <w:tr w:rsidR="00A67257" w:rsidRPr="000549BB" w14:paraId="4F3C56C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666EF7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DC_5A_n257D</w:t>
            </w:r>
          </w:p>
        </w:tc>
        <w:tc>
          <w:tcPr>
            <w:tcW w:w="1531" w:type="dxa"/>
            <w:tcBorders>
              <w:top w:val="single" w:sz="4" w:space="0" w:color="auto"/>
              <w:left w:val="single" w:sz="4" w:space="0" w:color="auto"/>
              <w:bottom w:val="single" w:sz="4" w:space="0" w:color="auto"/>
              <w:right w:val="single" w:sz="4" w:space="0" w:color="auto"/>
            </w:tcBorders>
            <w:vAlign w:val="center"/>
          </w:tcPr>
          <w:p w14:paraId="45FC965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620951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03AAF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6C3380C"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A4A0E8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61C600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99BF6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tc>
      </w:tr>
      <w:tr w:rsidR="00A67257" w:rsidRPr="000549BB" w14:paraId="56256EE0" w14:textId="77777777" w:rsidTr="00BC6BDB">
        <w:tc>
          <w:tcPr>
            <w:tcW w:w="1978" w:type="dxa"/>
            <w:vAlign w:val="center"/>
          </w:tcPr>
          <w:p w14:paraId="58DAC1C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DC_5A_n257F</w:t>
            </w:r>
          </w:p>
        </w:tc>
        <w:tc>
          <w:tcPr>
            <w:tcW w:w="1531" w:type="dxa"/>
            <w:vAlign w:val="center"/>
          </w:tcPr>
          <w:p w14:paraId="5B48B7D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vAlign w:val="center"/>
          </w:tcPr>
          <w:p w14:paraId="0FC0ECE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74D05D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60E55A6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59CADB4B"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564BA1F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2E9152C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p w14:paraId="182172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DL_5A_n257E_UL_5A_n257A</w:t>
            </w:r>
          </w:p>
        </w:tc>
      </w:tr>
      <w:tr w:rsidR="00A67257" w:rsidRPr="000549BB" w14:paraId="32546943" w14:textId="77777777" w:rsidTr="00BC6BDB">
        <w:tc>
          <w:tcPr>
            <w:tcW w:w="1978" w:type="dxa"/>
            <w:vAlign w:val="center"/>
          </w:tcPr>
          <w:p w14:paraId="751B7B5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DC_5A_n257M</w:t>
            </w:r>
          </w:p>
        </w:tc>
        <w:tc>
          <w:tcPr>
            <w:tcW w:w="1531" w:type="dxa"/>
            <w:vAlign w:val="center"/>
          </w:tcPr>
          <w:p w14:paraId="3A587F8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vAlign w:val="center"/>
          </w:tcPr>
          <w:p w14:paraId="7020D7F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370A505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21B7D36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24369F37"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5E86D7A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760CC16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p w14:paraId="6264065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DL_5A_n257L_UL_5A_n257A</w:t>
            </w:r>
          </w:p>
        </w:tc>
      </w:tr>
      <w:tr w:rsidR="00A67257" w:rsidRPr="000549BB" w14:paraId="01C04D5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B56FC8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DC_5A_n257L</w:t>
            </w:r>
          </w:p>
        </w:tc>
        <w:tc>
          <w:tcPr>
            <w:tcW w:w="1531" w:type="dxa"/>
            <w:tcBorders>
              <w:top w:val="single" w:sz="4" w:space="0" w:color="auto"/>
              <w:left w:val="single" w:sz="4" w:space="0" w:color="auto"/>
              <w:bottom w:val="single" w:sz="4" w:space="0" w:color="auto"/>
              <w:right w:val="single" w:sz="4" w:space="0" w:color="auto"/>
            </w:tcBorders>
            <w:vAlign w:val="center"/>
          </w:tcPr>
          <w:p w14:paraId="0322313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51C7D0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998471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1ECA2C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E2DDA0D"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013072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5073D1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DL_5A_n257K_UL_5A_n257A</w:t>
            </w:r>
          </w:p>
        </w:tc>
      </w:tr>
      <w:tr w:rsidR="00A67257" w:rsidRPr="000549BB" w14:paraId="7CC0051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964BBB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DC_5A_n257K</w:t>
            </w:r>
          </w:p>
        </w:tc>
        <w:tc>
          <w:tcPr>
            <w:tcW w:w="1531" w:type="dxa"/>
            <w:tcBorders>
              <w:top w:val="single" w:sz="4" w:space="0" w:color="auto"/>
              <w:left w:val="single" w:sz="4" w:space="0" w:color="auto"/>
              <w:bottom w:val="single" w:sz="4" w:space="0" w:color="auto"/>
              <w:right w:val="single" w:sz="4" w:space="0" w:color="auto"/>
            </w:tcBorders>
            <w:vAlign w:val="center"/>
          </w:tcPr>
          <w:p w14:paraId="3882D1B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DB3859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B17AE5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68929D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715C5FD"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95941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439BE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DL_5A_n257J_UL_5A_n257A</w:t>
            </w:r>
          </w:p>
        </w:tc>
      </w:tr>
      <w:tr w:rsidR="00A67257" w:rsidRPr="000549BB" w14:paraId="0F1595C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D8F407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DC_5A_n257J</w:t>
            </w:r>
          </w:p>
        </w:tc>
        <w:tc>
          <w:tcPr>
            <w:tcW w:w="1531" w:type="dxa"/>
            <w:tcBorders>
              <w:top w:val="single" w:sz="4" w:space="0" w:color="auto"/>
              <w:left w:val="single" w:sz="4" w:space="0" w:color="auto"/>
              <w:bottom w:val="single" w:sz="4" w:space="0" w:color="auto"/>
              <w:right w:val="single" w:sz="4" w:space="0" w:color="auto"/>
            </w:tcBorders>
            <w:vAlign w:val="center"/>
          </w:tcPr>
          <w:p w14:paraId="2BA895E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7D8BB1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31931F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89F8F8D"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C52E99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3D7353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22275F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DL_5A_n257I_UL_5A_n257A</w:t>
            </w:r>
          </w:p>
        </w:tc>
      </w:tr>
      <w:tr w:rsidR="00A67257" w:rsidRPr="000549BB" w14:paraId="5F01A48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A1E9F9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DC_5A_n257I</w:t>
            </w:r>
          </w:p>
        </w:tc>
        <w:tc>
          <w:tcPr>
            <w:tcW w:w="1531" w:type="dxa"/>
            <w:tcBorders>
              <w:top w:val="single" w:sz="4" w:space="0" w:color="auto"/>
              <w:left w:val="single" w:sz="4" w:space="0" w:color="auto"/>
              <w:bottom w:val="single" w:sz="4" w:space="0" w:color="auto"/>
              <w:right w:val="single" w:sz="4" w:space="0" w:color="auto"/>
            </w:tcBorders>
            <w:vAlign w:val="center"/>
          </w:tcPr>
          <w:p w14:paraId="13DE6B6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56CC3E8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4881D5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4DA209E"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F222609"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C1A22E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1B9C68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DL_5A_n257H_UL_5A_n257A</w:t>
            </w:r>
          </w:p>
        </w:tc>
      </w:tr>
      <w:tr w:rsidR="00A67257" w:rsidRPr="000549BB" w14:paraId="050F527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D126C9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DC_5A_n257H</w:t>
            </w:r>
          </w:p>
        </w:tc>
        <w:tc>
          <w:tcPr>
            <w:tcW w:w="1531" w:type="dxa"/>
            <w:tcBorders>
              <w:top w:val="single" w:sz="4" w:space="0" w:color="auto"/>
              <w:left w:val="single" w:sz="4" w:space="0" w:color="auto"/>
              <w:bottom w:val="single" w:sz="4" w:space="0" w:color="auto"/>
              <w:right w:val="single" w:sz="4" w:space="0" w:color="auto"/>
            </w:tcBorders>
            <w:vAlign w:val="center"/>
          </w:tcPr>
          <w:p w14:paraId="26DCE5F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36F6A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5E69A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5078D0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DB9EDD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0E6B9C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E71211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DL_5A_n257G_UL_5A_n257A</w:t>
            </w:r>
          </w:p>
        </w:tc>
      </w:tr>
      <w:tr w:rsidR="00A67257" w:rsidRPr="000549BB" w14:paraId="5D84B2D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7DC44E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DC_5A_n257G</w:t>
            </w:r>
          </w:p>
        </w:tc>
        <w:tc>
          <w:tcPr>
            <w:tcW w:w="1531" w:type="dxa"/>
            <w:tcBorders>
              <w:top w:val="single" w:sz="4" w:space="0" w:color="auto"/>
              <w:left w:val="single" w:sz="4" w:space="0" w:color="auto"/>
              <w:bottom w:val="single" w:sz="4" w:space="0" w:color="auto"/>
              <w:right w:val="single" w:sz="4" w:space="0" w:color="auto"/>
            </w:tcBorders>
            <w:vAlign w:val="center"/>
          </w:tcPr>
          <w:p w14:paraId="184B197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141BFC9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0B6D07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068B01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B372430"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D741F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DAF8B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tc>
      </w:tr>
      <w:tr w:rsidR="00A67257" w:rsidRPr="000549BB" w14:paraId="7D440AF9" w14:textId="77777777" w:rsidTr="00BC6BDB">
        <w:tc>
          <w:tcPr>
            <w:tcW w:w="1978" w:type="dxa"/>
            <w:vAlign w:val="center"/>
          </w:tcPr>
          <w:p w14:paraId="46CDAF95" w14:textId="77777777" w:rsidR="00A67257" w:rsidRPr="00840CFD" w:rsidRDefault="00A67257" w:rsidP="00BC6BDB">
            <w:pPr>
              <w:pStyle w:val="TAL"/>
              <w:snapToGrid w:val="0"/>
              <w:jc w:val="both"/>
              <w:rPr>
                <w:rFonts w:cs="Arial"/>
                <w:szCs w:val="18"/>
              </w:rPr>
            </w:pPr>
            <w:r w:rsidRPr="00840CFD">
              <w:rPr>
                <w:rFonts w:cs="Arial"/>
                <w:szCs w:val="18"/>
              </w:rPr>
              <w:t>DC_5A_n260A(8A)</w:t>
            </w:r>
          </w:p>
        </w:tc>
        <w:tc>
          <w:tcPr>
            <w:tcW w:w="1531" w:type="dxa"/>
            <w:vAlign w:val="center"/>
          </w:tcPr>
          <w:p w14:paraId="5BD5B9E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DC_5A_n260A(8A)</w:t>
            </w:r>
          </w:p>
        </w:tc>
        <w:tc>
          <w:tcPr>
            <w:tcW w:w="902" w:type="dxa"/>
            <w:vAlign w:val="center"/>
          </w:tcPr>
          <w:p w14:paraId="314A87E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34D45E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67E4D63" w14:textId="77777777" w:rsidR="00A67257" w:rsidRPr="00840CFD" w:rsidRDefault="00C8650C" w:rsidP="00BC6BDB">
            <w:pPr>
              <w:pStyle w:val="TAL"/>
              <w:snapToGrid w:val="0"/>
              <w:jc w:val="both"/>
              <w:rPr>
                <w:rFonts w:cs="Arial"/>
                <w:szCs w:val="18"/>
              </w:rPr>
            </w:pPr>
            <w:hyperlink r:id="rId407" w:history="1">
              <w:r w:rsidR="00A67257" w:rsidRPr="00840CFD">
                <w:rPr>
                  <w:rStyle w:val="ae"/>
                  <w:rFonts w:eastAsia="新細明體" w:cs="Arial"/>
                  <w:szCs w:val="18"/>
                  <w:lang w:eastAsia="zh-TW"/>
                </w:rPr>
                <w:t>Marc.grant@att.com</w:t>
              </w:r>
            </w:hyperlink>
          </w:p>
        </w:tc>
        <w:tc>
          <w:tcPr>
            <w:tcW w:w="3239" w:type="dxa"/>
            <w:gridSpan w:val="2"/>
            <w:vAlign w:val="center"/>
          </w:tcPr>
          <w:p w14:paraId="066B8C7C"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6F9296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7FB5D1F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DL_5A_n260A(7)</w:t>
            </w:r>
          </w:p>
        </w:tc>
      </w:tr>
      <w:tr w:rsidR="00A67257" w:rsidRPr="000549BB" w14:paraId="19045125" w14:textId="77777777" w:rsidTr="00BC6BDB">
        <w:tc>
          <w:tcPr>
            <w:tcW w:w="1978" w:type="dxa"/>
            <w:vAlign w:val="center"/>
          </w:tcPr>
          <w:p w14:paraId="3665FF8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DC_5A_n258A</w:t>
            </w:r>
          </w:p>
        </w:tc>
        <w:tc>
          <w:tcPr>
            <w:tcW w:w="1531" w:type="dxa"/>
            <w:vAlign w:val="center"/>
          </w:tcPr>
          <w:p w14:paraId="020978E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DC_5A_n258A</w:t>
            </w:r>
          </w:p>
        </w:tc>
        <w:tc>
          <w:tcPr>
            <w:tcW w:w="902" w:type="dxa"/>
            <w:vAlign w:val="center"/>
          </w:tcPr>
          <w:p w14:paraId="406FDDA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E964DAC"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Sebastian Thalanany, U.S. Cellular</w:t>
            </w:r>
          </w:p>
        </w:tc>
        <w:tc>
          <w:tcPr>
            <w:tcW w:w="1440" w:type="dxa"/>
            <w:vAlign w:val="center"/>
          </w:tcPr>
          <w:p w14:paraId="072E8459" w14:textId="77777777" w:rsidR="00A67257" w:rsidRPr="00840CFD" w:rsidRDefault="00C8650C" w:rsidP="00BC6BDB">
            <w:pPr>
              <w:pStyle w:val="TAL"/>
              <w:snapToGrid w:val="0"/>
              <w:jc w:val="both"/>
              <w:rPr>
                <w:rFonts w:eastAsia="新細明體" w:cs="Arial"/>
                <w:szCs w:val="18"/>
                <w:lang w:eastAsia="zh-TW"/>
              </w:rPr>
            </w:pPr>
            <w:hyperlink r:id="rId408" w:history="1">
              <w:r w:rsidR="00A67257" w:rsidRPr="00840CFD">
                <w:rPr>
                  <w:rFonts w:cs="Arial"/>
                  <w:color w:val="0000FF"/>
                  <w:szCs w:val="18"/>
                  <w:u w:val="single"/>
                </w:rPr>
                <w:t>sebastian.thalanany@uscellular.com</w:t>
              </w:r>
            </w:hyperlink>
          </w:p>
        </w:tc>
        <w:tc>
          <w:tcPr>
            <w:tcW w:w="3239" w:type="dxa"/>
            <w:gridSpan w:val="2"/>
            <w:vAlign w:val="center"/>
          </w:tcPr>
          <w:p w14:paraId="1E97FB0A"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Ericsson, Nokia, Intel, Samsung</w:t>
            </w:r>
          </w:p>
        </w:tc>
        <w:tc>
          <w:tcPr>
            <w:tcW w:w="907" w:type="dxa"/>
            <w:vAlign w:val="center"/>
          </w:tcPr>
          <w:p w14:paraId="478664A8" w14:textId="5A489C8C" w:rsidR="00A67257" w:rsidRPr="00840CFD" w:rsidRDefault="00025E65" w:rsidP="00BC6BDB">
            <w:pPr>
              <w:pStyle w:val="TAL"/>
              <w:snapToGrid w:val="0"/>
              <w:jc w:val="both"/>
              <w:rPr>
                <w:rFonts w:eastAsia="新細明體" w:cs="Arial"/>
                <w:szCs w:val="18"/>
                <w:lang w:eastAsia="zh-TW"/>
              </w:rPr>
            </w:pPr>
            <w:r w:rsidRPr="00840CFD">
              <w:rPr>
                <w:rFonts w:cs="Arial"/>
                <w:szCs w:val="18"/>
              </w:rPr>
              <w:t>Completed</w:t>
            </w:r>
          </w:p>
        </w:tc>
        <w:tc>
          <w:tcPr>
            <w:tcW w:w="4499" w:type="dxa"/>
            <w:vAlign w:val="center"/>
          </w:tcPr>
          <w:p w14:paraId="09D05973" w14:textId="77777777" w:rsidR="00A67257" w:rsidRPr="00840CFD" w:rsidRDefault="00A67257" w:rsidP="00BC6BDB">
            <w:pPr>
              <w:pStyle w:val="TAL"/>
              <w:snapToGrid w:val="0"/>
              <w:jc w:val="both"/>
              <w:rPr>
                <w:rFonts w:cs="Arial"/>
                <w:color w:val="000000"/>
                <w:szCs w:val="18"/>
              </w:rPr>
            </w:pPr>
            <w:r w:rsidRPr="00840CFD">
              <w:rPr>
                <w:rFonts w:cs="Arial"/>
                <w:szCs w:val="18"/>
              </w:rPr>
              <w:t>none</w:t>
            </w:r>
          </w:p>
        </w:tc>
      </w:tr>
      <w:tr w:rsidR="00A67257" w:rsidRPr="000549BB" w14:paraId="248B4298" w14:textId="77777777" w:rsidTr="00BC6BDB">
        <w:tc>
          <w:tcPr>
            <w:tcW w:w="1978" w:type="dxa"/>
            <w:vAlign w:val="center"/>
          </w:tcPr>
          <w:p w14:paraId="55A9AD0A" w14:textId="77777777" w:rsidR="00A67257" w:rsidRPr="00840CFD" w:rsidRDefault="00A67257" w:rsidP="00BC6BDB">
            <w:pPr>
              <w:pStyle w:val="TAL"/>
              <w:snapToGrid w:val="0"/>
              <w:jc w:val="both"/>
              <w:rPr>
                <w:rFonts w:cs="Arial"/>
                <w:szCs w:val="18"/>
              </w:rPr>
            </w:pPr>
            <w:r w:rsidRPr="00840CFD">
              <w:rPr>
                <w:rFonts w:cs="Arial"/>
                <w:szCs w:val="18"/>
              </w:rPr>
              <w:t>DC_5A_n260A(7A)</w:t>
            </w:r>
          </w:p>
        </w:tc>
        <w:tc>
          <w:tcPr>
            <w:tcW w:w="1531" w:type="dxa"/>
            <w:vAlign w:val="center"/>
          </w:tcPr>
          <w:p w14:paraId="6960461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DC_5A_n260A(7A)</w:t>
            </w:r>
          </w:p>
        </w:tc>
        <w:tc>
          <w:tcPr>
            <w:tcW w:w="902" w:type="dxa"/>
            <w:vAlign w:val="center"/>
          </w:tcPr>
          <w:p w14:paraId="2D6E3BB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8F6E23A"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251D517" w14:textId="77777777" w:rsidR="00A67257" w:rsidRPr="00840CFD" w:rsidRDefault="00C8650C" w:rsidP="00BC6BDB">
            <w:pPr>
              <w:pStyle w:val="TAL"/>
              <w:snapToGrid w:val="0"/>
              <w:jc w:val="both"/>
              <w:rPr>
                <w:rFonts w:cs="Arial"/>
                <w:szCs w:val="18"/>
              </w:rPr>
            </w:pPr>
            <w:hyperlink r:id="rId409" w:history="1">
              <w:r w:rsidR="00A67257" w:rsidRPr="00840CFD">
                <w:rPr>
                  <w:rStyle w:val="ae"/>
                  <w:rFonts w:eastAsia="新細明體" w:cs="Arial"/>
                  <w:szCs w:val="18"/>
                  <w:lang w:eastAsia="zh-TW"/>
                </w:rPr>
                <w:t>Marc.grant@att.com</w:t>
              </w:r>
            </w:hyperlink>
          </w:p>
        </w:tc>
        <w:tc>
          <w:tcPr>
            <w:tcW w:w="3239" w:type="dxa"/>
            <w:gridSpan w:val="2"/>
            <w:vAlign w:val="center"/>
          </w:tcPr>
          <w:p w14:paraId="08689D50"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067C44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17E0C250"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DL_5A_n260A(6)</w:t>
            </w:r>
          </w:p>
        </w:tc>
      </w:tr>
      <w:tr w:rsidR="00A67257" w:rsidRPr="000549BB" w14:paraId="626488F0" w14:textId="77777777" w:rsidTr="00BC6BDB">
        <w:tc>
          <w:tcPr>
            <w:tcW w:w="1978" w:type="dxa"/>
            <w:vAlign w:val="center"/>
          </w:tcPr>
          <w:p w14:paraId="0D86784B" w14:textId="77777777" w:rsidR="00A67257" w:rsidRPr="00840CFD" w:rsidRDefault="00A67257" w:rsidP="00BC6BDB">
            <w:pPr>
              <w:pStyle w:val="TAL"/>
              <w:snapToGrid w:val="0"/>
              <w:jc w:val="both"/>
              <w:rPr>
                <w:rFonts w:cs="Arial"/>
                <w:szCs w:val="18"/>
              </w:rPr>
            </w:pPr>
            <w:r w:rsidRPr="00840CFD">
              <w:rPr>
                <w:rFonts w:cs="Arial"/>
                <w:szCs w:val="18"/>
              </w:rPr>
              <w:t>DC_5A_n260A(6A)</w:t>
            </w:r>
          </w:p>
        </w:tc>
        <w:tc>
          <w:tcPr>
            <w:tcW w:w="1531" w:type="dxa"/>
            <w:vAlign w:val="center"/>
          </w:tcPr>
          <w:p w14:paraId="7AC19C2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DC_5A_n260A(6A)</w:t>
            </w:r>
          </w:p>
        </w:tc>
        <w:tc>
          <w:tcPr>
            <w:tcW w:w="902" w:type="dxa"/>
            <w:vAlign w:val="center"/>
          </w:tcPr>
          <w:p w14:paraId="708F71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9FD9CE2"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17873AD" w14:textId="77777777" w:rsidR="00A67257" w:rsidRPr="00840CFD" w:rsidRDefault="00C8650C" w:rsidP="00BC6BDB">
            <w:pPr>
              <w:pStyle w:val="TAL"/>
              <w:snapToGrid w:val="0"/>
              <w:jc w:val="both"/>
              <w:rPr>
                <w:rFonts w:cs="Arial"/>
                <w:szCs w:val="18"/>
              </w:rPr>
            </w:pPr>
            <w:hyperlink r:id="rId410" w:history="1">
              <w:r w:rsidR="00A67257" w:rsidRPr="00840CFD">
                <w:rPr>
                  <w:rStyle w:val="ae"/>
                  <w:rFonts w:eastAsia="新細明體" w:cs="Arial"/>
                  <w:szCs w:val="18"/>
                  <w:lang w:eastAsia="zh-TW"/>
                </w:rPr>
                <w:t>Marc.grant@att.com</w:t>
              </w:r>
            </w:hyperlink>
          </w:p>
        </w:tc>
        <w:tc>
          <w:tcPr>
            <w:tcW w:w="3239" w:type="dxa"/>
            <w:gridSpan w:val="2"/>
            <w:vAlign w:val="center"/>
          </w:tcPr>
          <w:p w14:paraId="24FA8B1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AB5CF23"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6BD841E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DL_5A_n260A(5)</w:t>
            </w:r>
          </w:p>
        </w:tc>
      </w:tr>
      <w:tr w:rsidR="00A67257" w:rsidRPr="000549BB" w14:paraId="212B6E5D" w14:textId="77777777" w:rsidTr="00BC6BDB">
        <w:tc>
          <w:tcPr>
            <w:tcW w:w="1978" w:type="dxa"/>
            <w:vAlign w:val="center"/>
          </w:tcPr>
          <w:p w14:paraId="45E6598C" w14:textId="77777777" w:rsidR="00A67257" w:rsidRPr="00840CFD" w:rsidRDefault="00A67257" w:rsidP="00BC6BDB">
            <w:pPr>
              <w:pStyle w:val="TAL"/>
              <w:snapToGrid w:val="0"/>
              <w:jc w:val="both"/>
              <w:rPr>
                <w:rFonts w:cs="Arial"/>
                <w:szCs w:val="18"/>
              </w:rPr>
            </w:pPr>
            <w:r w:rsidRPr="00840CFD">
              <w:rPr>
                <w:rFonts w:cs="Arial"/>
                <w:szCs w:val="18"/>
              </w:rPr>
              <w:t>DC_5A_n260A(5A)</w:t>
            </w:r>
          </w:p>
        </w:tc>
        <w:tc>
          <w:tcPr>
            <w:tcW w:w="1531" w:type="dxa"/>
            <w:vAlign w:val="center"/>
          </w:tcPr>
          <w:p w14:paraId="31061B1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DC_5A_n260A(5A)</w:t>
            </w:r>
          </w:p>
        </w:tc>
        <w:tc>
          <w:tcPr>
            <w:tcW w:w="902" w:type="dxa"/>
            <w:vAlign w:val="center"/>
          </w:tcPr>
          <w:p w14:paraId="524A02E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C5EC8B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5B47CC8E" w14:textId="77777777" w:rsidR="00A67257" w:rsidRPr="00840CFD" w:rsidRDefault="00C8650C" w:rsidP="00BC6BDB">
            <w:pPr>
              <w:pStyle w:val="TAL"/>
              <w:snapToGrid w:val="0"/>
              <w:jc w:val="both"/>
              <w:rPr>
                <w:rFonts w:cs="Arial"/>
                <w:szCs w:val="18"/>
              </w:rPr>
            </w:pPr>
            <w:hyperlink r:id="rId411" w:history="1">
              <w:r w:rsidR="00A67257" w:rsidRPr="00840CFD">
                <w:rPr>
                  <w:rStyle w:val="ae"/>
                  <w:rFonts w:eastAsia="新細明體" w:cs="Arial"/>
                  <w:szCs w:val="18"/>
                  <w:lang w:eastAsia="zh-TW"/>
                </w:rPr>
                <w:t>Marc.grant@att.com</w:t>
              </w:r>
            </w:hyperlink>
          </w:p>
        </w:tc>
        <w:tc>
          <w:tcPr>
            <w:tcW w:w="3239" w:type="dxa"/>
            <w:gridSpan w:val="2"/>
            <w:vAlign w:val="center"/>
          </w:tcPr>
          <w:p w14:paraId="6C7F51F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B77ECD5"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72C5967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DL_5A_n260A(4)</w:t>
            </w:r>
          </w:p>
        </w:tc>
      </w:tr>
      <w:tr w:rsidR="00A67257" w:rsidRPr="000549BB" w14:paraId="66EF246F" w14:textId="77777777" w:rsidTr="00BC6BDB">
        <w:tc>
          <w:tcPr>
            <w:tcW w:w="1978" w:type="dxa"/>
            <w:vAlign w:val="center"/>
          </w:tcPr>
          <w:p w14:paraId="1A35B2BD" w14:textId="44A1EC0B" w:rsidR="00A67257" w:rsidRPr="00840CFD" w:rsidRDefault="00A67257" w:rsidP="00CA1FCF">
            <w:pPr>
              <w:pStyle w:val="TAL"/>
              <w:snapToGrid w:val="0"/>
              <w:jc w:val="both"/>
              <w:rPr>
                <w:rFonts w:cs="Arial"/>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_n260(2A)</w:t>
            </w:r>
          </w:p>
        </w:tc>
        <w:tc>
          <w:tcPr>
            <w:tcW w:w="1531" w:type="dxa"/>
            <w:vAlign w:val="center"/>
          </w:tcPr>
          <w:p w14:paraId="1916C50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sv-SE" w:eastAsia="ja-JP"/>
              </w:rPr>
              <w:t>n260(2A)</w:t>
            </w:r>
          </w:p>
        </w:tc>
        <w:tc>
          <w:tcPr>
            <w:tcW w:w="902" w:type="dxa"/>
            <w:vAlign w:val="center"/>
          </w:tcPr>
          <w:p w14:paraId="1991FC4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08916D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63E6CDA"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Verizon</w:t>
            </w:r>
          </w:p>
        </w:tc>
        <w:tc>
          <w:tcPr>
            <w:tcW w:w="1440" w:type="dxa"/>
            <w:vAlign w:val="center"/>
          </w:tcPr>
          <w:p w14:paraId="53E2E839" w14:textId="77777777" w:rsidR="00A67257" w:rsidRPr="00840CFD" w:rsidRDefault="00C8650C" w:rsidP="00BC6BDB">
            <w:pPr>
              <w:pStyle w:val="TAL"/>
              <w:snapToGrid w:val="0"/>
              <w:jc w:val="both"/>
              <w:rPr>
                <w:rFonts w:eastAsia="新細明體" w:cs="Arial"/>
                <w:szCs w:val="18"/>
                <w:lang w:eastAsia="zh-TW"/>
              </w:rPr>
            </w:pPr>
            <w:hyperlink r:id="rId412" w:history="1">
              <w:r w:rsidR="00A67257" w:rsidRPr="00840CFD">
                <w:rPr>
                  <w:rStyle w:val="ae"/>
                  <w:rFonts w:cs="Arial"/>
                  <w:szCs w:val="18"/>
                </w:rPr>
                <w:t>Zheng.zhao@verizonwireless.com</w:t>
              </w:r>
            </w:hyperlink>
          </w:p>
        </w:tc>
        <w:tc>
          <w:tcPr>
            <w:tcW w:w="3239" w:type="dxa"/>
            <w:gridSpan w:val="2"/>
            <w:vAlign w:val="center"/>
          </w:tcPr>
          <w:p w14:paraId="42F3A474"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Verizon, [Nokia, Ericson, Qualcomm, Samsung]</w:t>
            </w:r>
          </w:p>
        </w:tc>
        <w:tc>
          <w:tcPr>
            <w:tcW w:w="907" w:type="dxa"/>
            <w:vAlign w:val="center"/>
          </w:tcPr>
          <w:p w14:paraId="17F8D68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049B69B" w14:textId="77777777" w:rsidR="00A67257" w:rsidRPr="00840CFD" w:rsidRDefault="00A67257" w:rsidP="00BC6BDB">
            <w:pPr>
              <w:pStyle w:val="TAL"/>
              <w:snapToGrid w:val="0"/>
              <w:jc w:val="both"/>
              <w:rPr>
                <w:rFonts w:cs="Arial"/>
                <w:color w:val="000000"/>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_DL_n260(2A)_UL_n260A</w:t>
            </w:r>
          </w:p>
        </w:tc>
      </w:tr>
      <w:tr w:rsidR="00A67257" w:rsidRPr="000549BB" w14:paraId="216697DA" w14:textId="77777777" w:rsidTr="00BC6BDB">
        <w:tc>
          <w:tcPr>
            <w:tcW w:w="1978" w:type="dxa"/>
            <w:vAlign w:val="center"/>
          </w:tcPr>
          <w:p w14:paraId="7F55A524" w14:textId="12E9323F" w:rsidR="00A67257" w:rsidRPr="00840CFD" w:rsidRDefault="00A67257" w:rsidP="00CA1FCF">
            <w:pPr>
              <w:pStyle w:val="TAL"/>
              <w:snapToGrid w:val="0"/>
              <w:jc w:val="both"/>
              <w:rPr>
                <w:rFonts w:cs="Arial"/>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_n260(4A)</w:t>
            </w:r>
          </w:p>
        </w:tc>
        <w:tc>
          <w:tcPr>
            <w:tcW w:w="1531" w:type="dxa"/>
            <w:vAlign w:val="center"/>
          </w:tcPr>
          <w:p w14:paraId="13AD48B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sv-SE" w:eastAsia="ja-JP"/>
              </w:rPr>
              <w:t>n260(4A)</w:t>
            </w:r>
          </w:p>
        </w:tc>
        <w:tc>
          <w:tcPr>
            <w:tcW w:w="902" w:type="dxa"/>
            <w:vAlign w:val="center"/>
          </w:tcPr>
          <w:p w14:paraId="79CB916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19554F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28E84A3D"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Verizon</w:t>
            </w:r>
          </w:p>
        </w:tc>
        <w:tc>
          <w:tcPr>
            <w:tcW w:w="1440" w:type="dxa"/>
            <w:vAlign w:val="center"/>
          </w:tcPr>
          <w:p w14:paraId="7274D1D6" w14:textId="77777777" w:rsidR="00A67257" w:rsidRPr="00840CFD" w:rsidRDefault="00C8650C" w:rsidP="00BC6BDB">
            <w:pPr>
              <w:pStyle w:val="TAL"/>
              <w:snapToGrid w:val="0"/>
              <w:jc w:val="both"/>
              <w:rPr>
                <w:rFonts w:eastAsia="新細明體" w:cs="Arial"/>
                <w:szCs w:val="18"/>
                <w:lang w:eastAsia="zh-TW"/>
              </w:rPr>
            </w:pPr>
            <w:hyperlink r:id="rId413" w:history="1">
              <w:r w:rsidR="00A67257" w:rsidRPr="00840CFD">
                <w:rPr>
                  <w:rStyle w:val="ae"/>
                  <w:rFonts w:cs="Arial"/>
                  <w:szCs w:val="18"/>
                </w:rPr>
                <w:t>Zheng.zhao@verizonwireless.com</w:t>
              </w:r>
            </w:hyperlink>
          </w:p>
        </w:tc>
        <w:tc>
          <w:tcPr>
            <w:tcW w:w="3239" w:type="dxa"/>
            <w:gridSpan w:val="2"/>
            <w:vAlign w:val="center"/>
          </w:tcPr>
          <w:p w14:paraId="06A2EA1E"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Verizon, [Nokia, Ericson, Qualcomm, Samsung]</w:t>
            </w:r>
          </w:p>
        </w:tc>
        <w:tc>
          <w:tcPr>
            <w:tcW w:w="907" w:type="dxa"/>
            <w:vAlign w:val="center"/>
          </w:tcPr>
          <w:p w14:paraId="32FC3F9D"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12214527" w14:textId="77777777" w:rsidR="00A67257" w:rsidRPr="00840CFD" w:rsidRDefault="00A67257" w:rsidP="00BC6BDB">
            <w:pPr>
              <w:pStyle w:val="TAL"/>
              <w:snapToGrid w:val="0"/>
              <w:jc w:val="both"/>
              <w:rPr>
                <w:rFonts w:cs="Arial"/>
                <w:color w:val="000000"/>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_DL_n260(4A)_UL_n260(3A)</w:t>
            </w:r>
          </w:p>
        </w:tc>
      </w:tr>
      <w:tr w:rsidR="00A67257" w:rsidRPr="000549BB" w14:paraId="62336AF8" w14:textId="77777777" w:rsidTr="00BC6BDB">
        <w:tc>
          <w:tcPr>
            <w:tcW w:w="1978" w:type="dxa"/>
            <w:vAlign w:val="center"/>
          </w:tcPr>
          <w:p w14:paraId="77DC3FE3" w14:textId="77777777" w:rsidR="00A67257" w:rsidRPr="00840CFD" w:rsidRDefault="00A67257" w:rsidP="00BC6BDB">
            <w:pPr>
              <w:pStyle w:val="TAL"/>
              <w:snapToGrid w:val="0"/>
              <w:jc w:val="both"/>
              <w:rPr>
                <w:rFonts w:cs="Arial"/>
                <w:szCs w:val="18"/>
              </w:rPr>
            </w:pPr>
            <w:r w:rsidRPr="00840CFD">
              <w:rPr>
                <w:rFonts w:cs="Arial"/>
                <w:szCs w:val="18"/>
              </w:rPr>
              <w:t>DC_5A_n260(2G)</w:t>
            </w:r>
          </w:p>
        </w:tc>
        <w:tc>
          <w:tcPr>
            <w:tcW w:w="1531" w:type="dxa"/>
            <w:vAlign w:val="center"/>
          </w:tcPr>
          <w:p w14:paraId="578BE2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DC_5A_n260(2G)</w:t>
            </w:r>
          </w:p>
        </w:tc>
        <w:tc>
          <w:tcPr>
            <w:tcW w:w="902" w:type="dxa"/>
            <w:vAlign w:val="center"/>
          </w:tcPr>
          <w:p w14:paraId="2C7A25E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50D9CA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563FD5A3" w14:textId="77777777" w:rsidR="00A67257" w:rsidRPr="00840CFD" w:rsidRDefault="00C8650C" w:rsidP="00BC6BDB">
            <w:pPr>
              <w:pStyle w:val="TAL"/>
              <w:snapToGrid w:val="0"/>
              <w:jc w:val="both"/>
              <w:rPr>
                <w:rFonts w:cs="Arial"/>
                <w:szCs w:val="18"/>
              </w:rPr>
            </w:pPr>
            <w:hyperlink r:id="rId414" w:history="1">
              <w:r w:rsidR="00A67257" w:rsidRPr="00840CFD">
                <w:rPr>
                  <w:rStyle w:val="ae"/>
                  <w:rFonts w:eastAsia="新細明體" w:cs="Arial"/>
                  <w:szCs w:val="18"/>
                  <w:lang w:eastAsia="zh-TW"/>
                </w:rPr>
                <w:t>Marc.grant@att.com</w:t>
              </w:r>
            </w:hyperlink>
          </w:p>
        </w:tc>
        <w:tc>
          <w:tcPr>
            <w:tcW w:w="3239" w:type="dxa"/>
            <w:gridSpan w:val="2"/>
            <w:vAlign w:val="center"/>
          </w:tcPr>
          <w:p w14:paraId="69F3AAAD"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43E78E3B"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2548500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DL_5A_n260G</w:t>
            </w:r>
          </w:p>
        </w:tc>
      </w:tr>
      <w:tr w:rsidR="00A67257" w:rsidRPr="000549BB" w14:paraId="08F7A645" w14:textId="77777777" w:rsidTr="00BC6BDB">
        <w:tc>
          <w:tcPr>
            <w:tcW w:w="1978" w:type="dxa"/>
            <w:vAlign w:val="center"/>
          </w:tcPr>
          <w:p w14:paraId="699B960A" w14:textId="77777777" w:rsidR="00A67257" w:rsidRPr="00840CFD" w:rsidRDefault="00A67257" w:rsidP="00BC6BDB">
            <w:pPr>
              <w:pStyle w:val="TAL"/>
              <w:snapToGrid w:val="0"/>
              <w:jc w:val="both"/>
              <w:rPr>
                <w:rFonts w:cs="Arial"/>
                <w:szCs w:val="18"/>
              </w:rPr>
            </w:pPr>
            <w:r w:rsidRPr="00840CFD">
              <w:rPr>
                <w:rFonts w:cs="Arial"/>
                <w:szCs w:val="18"/>
              </w:rPr>
              <w:t>DC_5A_n260G</w:t>
            </w:r>
          </w:p>
        </w:tc>
        <w:tc>
          <w:tcPr>
            <w:tcW w:w="1531" w:type="dxa"/>
            <w:vAlign w:val="center"/>
          </w:tcPr>
          <w:p w14:paraId="10D7F7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DC_5A_n260G</w:t>
            </w:r>
          </w:p>
        </w:tc>
        <w:tc>
          <w:tcPr>
            <w:tcW w:w="902" w:type="dxa"/>
            <w:vAlign w:val="center"/>
          </w:tcPr>
          <w:p w14:paraId="4846170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3EDECDD"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 xml:space="preserve">Marc Grant, </w:t>
            </w:r>
            <w:r w:rsidRPr="00840CFD">
              <w:rPr>
                <w:rFonts w:eastAsia="新細明體" w:cs="Arial"/>
                <w:szCs w:val="18"/>
                <w:lang w:eastAsia="zh-TW"/>
              </w:rPr>
              <w:lastRenderedPageBreak/>
              <w:t>AT&amp;T</w:t>
            </w:r>
          </w:p>
        </w:tc>
        <w:tc>
          <w:tcPr>
            <w:tcW w:w="1440" w:type="dxa"/>
            <w:vAlign w:val="center"/>
          </w:tcPr>
          <w:p w14:paraId="19A4B028" w14:textId="77777777" w:rsidR="00A67257" w:rsidRPr="00840CFD" w:rsidRDefault="00C8650C" w:rsidP="00BC6BDB">
            <w:pPr>
              <w:pStyle w:val="TAL"/>
              <w:snapToGrid w:val="0"/>
              <w:jc w:val="both"/>
              <w:rPr>
                <w:rFonts w:cs="Arial"/>
                <w:szCs w:val="18"/>
              </w:rPr>
            </w:pPr>
            <w:hyperlink r:id="rId415" w:history="1">
              <w:r w:rsidR="00A67257" w:rsidRPr="00840CFD">
                <w:rPr>
                  <w:rStyle w:val="ae"/>
                  <w:rFonts w:eastAsia="新細明體" w:cs="Arial"/>
                  <w:szCs w:val="18"/>
                  <w:lang w:eastAsia="zh-TW"/>
                </w:rPr>
                <w:t>Marc.grant@att.c</w:t>
              </w:r>
              <w:r w:rsidR="00A67257" w:rsidRPr="00840CFD">
                <w:rPr>
                  <w:rStyle w:val="ae"/>
                  <w:rFonts w:eastAsia="新細明體" w:cs="Arial"/>
                  <w:szCs w:val="18"/>
                  <w:lang w:eastAsia="zh-TW"/>
                </w:rPr>
                <w:lastRenderedPageBreak/>
                <w:t>om</w:t>
              </w:r>
            </w:hyperlink>
          </w:p>
        </w:tc>
        <w:tc>
          <w:tcPr>
            <w:tcW w:w="3239" w:type="dxa"/>
            <w:gridSpan w:val="2"/>
            <w:vAlign w:val="center"/>
          </w:tcPr>
          <w:p w14:paraId="5E06A826"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lastRenderedPageBreak/>
              <w:t>Ericsson, Nokia, Qualcomm</w:t>
            </w:r>
          </w:p>
        </w:tc>
        <w:tc>
          <w:tcPr>
            <w:tcW w:w="907" w:type="dxa"/>
            <w:vAlign w:val="center"/>
          </w:tcPr>
          <w:p w14:paraId="406DADCB" w14:textId="173962F8" w:rsidR="00A67257" w:rsidRPr="00840CFD" w:rsidRDefault="000340F1" w:rsidP="00BC6BDB">
            <w:pPr>
              <w:pStyle w:val="TAL"/>
              <w:snapToGrid w:val="0"/>
              <w:jc w:val="both"/>
              <w:rPr>
                <w:rFonts w:eastAsia="MS Mincho" w:cs="Arial"/>
                <w:szCs w:val="18"/>
                <w:lang w:eastAsia="ja-JP"/>
              </w:rPr>
            </w:pPr>
            <w:r>
              <w:rPr>
                <w:rFonts w:eastAsia="新細明體" w:cs="Arial" w:hint="eastAsia"/>
                <w:szCs w:val="18"/>
                <w:lang w:eastAsia="zh-TW"/>
              </w:rPr>
              <w:t>completed</w:t>
            </w:r>
          </w:p>
        </w:tc>
        <w:tc>
          <w:tcPr>
            <w:tcW w:w="4499" w:type="dxa"/>
            <w:vAlign w:val="center"/>
          </w:tcPr>
          <w:p w14:paraId="4AB1257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w:t>
            </w:r>
          </w:p>
        </w:tc>
      </w:tr>
      <w:tr w:rsidR="00A67257" w:rsidRPr="000549BB" w14:paraId="2968F39C" w14:textId="77777777" w:rsidTr="00BC6BDB">
        <w:tc>
          <w:tcPr>
            <w:tcW w:w="1978" w:type="dxa"/>
            <w:vAlign w:val="center"/>
          </w:tcPr>
          <w:p w14:paraId="1FB25C97" w14:textId="77777777" w:rsidR="00A67257" w:rsidRPr="00840CFD" w:rsidRDefault="00A67257" w:rsidP="00BC6BDB">
            <w:pPr>
              <w:pStyle w:val="TAL"/>
              <w:snapToGrid w:val="0"/>
              <w:jc w:val="both"/>
              <w:rPr>
                <w:rFonts w:cs="Arial"/>
                <w:szCs w:val="18"/>
              </w:rPr>
            </w:pPr>
            <w:r w:rsidRPr="00840CFD">
              <w:rPr>
                <w:rFonts w:cs="Arial"/>
                <w:szCs w:val="18"/>
              </w:rPr>
              <w:lastRenderedPageBreak/>
              <w:t>DC_5A_n</w:t>
            </w:r>
            <w:r w:rsidRPr="00840CFD">
              <w:rPr>
                <w:rFonts w:cs="Arial"/>
                <w:szCs w:val="18"/>
                <w:lang w:eastAsia="ja-JP"/>
              </w:rPr>
              <w:t>2</w:t>
            </w:r>
            <w:r w:rsidRPr="00840CFD">
              <w:rPr>
                <w:rFonts w:cs="Arial"/>
                <w:szCs w:val="18"/>
              </w:rPr>
              <w:t>60F</w:t>
            </w:r>
          </w:p>
        </w:tc>
        <w:tc>
          <w:tcPr>
            <w:tcW w:w="1531" w:type="dxa"/>
            <w:vAlign w:val="center"/>
          </w:tcPr>
          <w:p w14:paraId="1896D73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w:t>
            </w:r>
            <w:r w:rsidRPr="00840CFD">
              <w:rPr>
                <w:rFonts w:ascii="Arial" w:hAnsi="Arial" w:cs="Arial"/>
                <w:sz w:val="18"/>
                <w:szCs w:val="18"/>
                <w:lang w:eastAsia="ja-JP"/>
              </w:rPr>
              <w:t>2</w:t>
            </w:r>
            <w:r w:rsidRPr="00840CFD">
              <w:rPr>
                <w:rFonts w:ascii="Arial" w:hAnsi="Arial" w:cs="Arial"/>
                <w:sz w:val="18"/>
                <w:szCs w:val="18"/>
              </w:rPr>
              <w:t>60F</w:t>
            </w:r>
          </w:p>
        </w:tc>
        <w:tc>
          <w:tcPr>
            <w:tcW w:w="902" w:type="dxa"/>
            <w:vAlign w:val="center"/>
          </w:tcPr>
          <w:p w14:paraId="6DCA07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A7F794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075BF342" w14:textId="77777777" w:rsidR="00A67257" w:rsidRPr="00840CFD" w:rsidRDefault="00C8650C" w:rsidP="00BC6BDB">
            <w:pPr>
              <w:pStyle w:val="TAL"/>
              <w:snapToGrid w:val="0"/>
              <w:jc w:val="both"/>
              <w:rPr>
                <w:rFonts w:eastAsia="新細明體" w:cs="Arial"/>
                <w:szCs w:val="18"/>
                <w:lang w:eastAsia="zh-TW"/>
              </w:rPr>
            </w:pPr>
            <w:hyperlink r:id="rId416" w:history="1">
              <w:r w:rsidR="00A67257" w:rsidRPr="00840CFD">
                <w:rPr>
                  <w:rStyle w:val="ae"/>
                  <w:rFonts w:eastAsia="新細明體" w:cs="Arial"/>
                  <w:szCs w:val="18"/>
                  <w:lang w:eastAsia="zh-TW"/>
                </w:rPr>
                <w:t>Marc.grant@att.com</w:t>
              </w:r>
            </w:hyperlink>
          </w:p>
        </w:tc>
        <w:tc>
          <w:tcPr>
            <w:tcW w:w="3239" w:type="dxa"/>
            <w:gridSpan w:val="2"/>
            <w:vAlign w:val="center"/>
          </w:tcPr>
          <w:p w14:paraId="6D8FDE73"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355D9D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4F91DA1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DL_5A_n260E</w:t>
            </w:r>
          </w:p>
        </w:tc>
      </w:tr>
      <w:tr w:rsidR="00A67257" w:rsidRPr="000549BB" w14:paraId="2320400F" w14:textId="77777777" w:rsidTr="00BC6BDB">
        <w:tc>
          <w:tcPr>
            <w:tcW w:w="1978" w:type="dxa"/>
            <w:vAlign w:val="center"/>
          </w:tcPr>
          <w:p w14:paraId="3A566B2F" w14:textId="77777777" w:rsidR="00A67257" w:rsidRPr="00840CFD" w:rsidRDefault="00A67257" w:rsidP="00BC6BDB">
            <w:pPr>
              <w:pStyle w:val="TAL"/>
              <w:snapToGrid w:val="0"/>
              <w:jc w:val="both"/>
              <w:rPr>
                <w:rFonts w:cs="Arial"/>
                <w:szCs w:val="18"/>
              </w:rPr>
            </w:pPr>
            <w:r w:rsidRPr="00840CFD">
              <w:rPr>
                <w:rFonts w:cs="Arial"/>
                <w:szCs w:val="18"/>
              </w:rPr>
              <w:t>DC_5A_n260E</w:t>
            </w:r>
          </w:p>
        </w:tc>
        <w:tc>
          <w:tcPr>
            <w:tcW w:w="1531" w:type="dxa"/>
            <w:vAlign w:val="center"/>
          </w:tcPr>
          <w:p w14:paraId="205AB6C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DC_5A_n260E</w:t>
            </w:r>
          </w:p>
        </w:tc>
        <w:tc>
          <w:tcPr>
            <w:tcW w:w="902" w:type="dxa"/>
            <w:vAlign w:val="center"/>
          </w:tcPr>
          <w:p w14:paraId="5323B05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B2FBEB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1B50BB1" w14:textId="77777777" w:rsidR="00A67257" w:rsidRPr="00840CFD" w:rsidRDefault="00C8650C" w:rsidP="00BC6BDB">
            <w:pPr>
              <w:pStyle w:val="TAL"/>
              <w:snapToGrid w:val="0"/>
              <w:jc w:val="both"/>
              <w:rPr>
                <w:rFonts w:eastAsia="新細明體" w:cs="Arial"/>
                <w:szCs w:val="18"/>
                <w:lang w:eastAsia="zh-TW"/>
              </w:rPr>
            </w:pPr>
            <w:hyperlink r:id="rId417" w:history="1">
              <w:r w:rsidR="00A67257" w:rsidRPr="00840CFD">
                <w:rPr>
                  <w:rStyle w:val="ae"/>
                  <w:rFonts w:eastAsia="新細明體" w:cs="Arial"/>
                  <w:szCs w:val="18"/>
                  <w:lang w:eastAsia="zh-TW"/>
                </w:rPr>
                <w:t>Marc.grant@att.com</w:t>
              </w:r>
            </w:hyperlink>
          </w:p>
        </w:tc>
        <w:tc>
          <w:tcPr>
            <w:tcW w:w="3239" w:type="dxa"/>
            <w:gridSpan w:val="2"/>
            <w:vAlign w:val="center"/>
          </w:tcPr>
          <w:p w14:paraId="698E2D2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0E67700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140EF1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DL_5A_n260D</w:t>
            </w:r>
          </w:p>
        </w:tc>
      </w:tr>
      <w:tr w:rsidR="00A67257" w:rsidRPr="000549BB" w14:paraId="3B95A051" w14:textId="77777777" w:rsidTr="00BC6BDB">
        <w:tc>
          <w:tcPr>
            <w:tcW w:w="1978" w:type="dxa"/>
            <w:vAlign w:val="center"/>
          </w:tcPr>
          <w:p w14:paraId="274653F8" w14:textId="77777777" w:rsidR="00A67257" w:rsidRPr="00840CFD" w:rsidRDefault="00A67257" w:rsidP="00BC6BDB">
            <w:pPr>
              <w:pStyle w:val="TAL"/>
              <w:snapToGrid w:val="0"/>
              <w:jc w:val="both"/>
              <w:rPr>
                <w:rFonts w:cs="Arial"/>
                <w:szCs w:val="18"/>
              </w:rPr>
            </w:pPr>
            <w:r w:rsidRPr="00840CFD">
              <w:rPr>
                <w:rFonts w:cs="Arial"/>
                <w:szCs w:val="18"/>
              </w:rPr>
              <w:t>DC_5A_n260D</w:t>
            </w:r>
          </w:p>
        </w:tc>
        <w:tc>
          <w:tcPr>
            <w:tcW w:w="1531" w:type="dxa"/>
            <w:vAlign w:val="center"/>
          </w:tcPr>
          <w:p w14:paraId="501026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DC_5A_n260D</w:t>
            </w:r>
          </w:p>
        </w:tc>
        <w:tc>
          <w:tcPr>
            <w:tcW w:w="902" w:type="dxa"/>
            <w:vAlign w:val="center"/>
          </w:tcPr>
          <w:p w14:paraId="16AAEBB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6228BA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66543EE9" w14:textId="77777777" w:rsidR="00A67257" w:rsidRPr="00840CFD" w:rsidRDefault="00C8650C" w:rsidP="00BC6BDB">
            <w:pPr>
              <w:pStyle w:val="TAL"/>
              <w:snapToGrid w:val="0"/>
              <w:jc w:val="both"/>
              <w:rPr>
                <w:rFonts w:eastAsia="新細明體" w:cs="Arial"/>
                <w:szCs w:val="18"/>
                <w:lang w:eastAsia="zh-TW"/>
              </w:rPr>
            </w:pPr>
            <w:hyperlink r:id="rId418" w:history="1">
              <w:r w:rsidR="00A67257" w:rsidRPr="00840CFD">
                <w:rPr>
                  <w:rStyle w:val="ae"/>
                  <w:rFonts w:eastAsia="新細明體" w:cs="Arial"/>
                  <w:szCs w:val="18"/>
                  <w:lang w:eastAsia="zh-TW"/>
                </w:rPr>
                <w:t>Marc.grant@att.com</w:t>
              </w:r>
            </w:hyperlink>
          </w:p>
        </w:tc>
        <w:tc>
          <w:tcPr>
            <w:tcW w:w="3239" w:type="dxa"/>
            <w:gridSpan w:val="2"/>
            <w:vAlign w:val="center"/>
          </w:tcPr>
          <w:p w14:paraId="48FE682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62EE958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75EA60E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w:t>
            </w:r>
          </w:p>
        </w:tc>
      </w:tr>
      <w:tr w:rsidR="00A67257" w:rsidRPr="000549BB" w14:paraId="50942F42" w14:textId="77777777" w:rsidTr="00BC6BDB">
        <w:tc>
          <w:tcPr>
            <w:tcW w:w="1978" w:type="dxa"/>
            <w:vAlign w:val="center"/>
          </w:tcPr>
          <w:p w14:paraId="7634280D" w14:textId="77777777" w:rsidR="00A67257" w:rsidRPr="00840CFD" w:rsidRDefault="00A67257" w:rsidP="00BC6BDB">
            <w:pPr>
              <w:pStyle w:val="TAL"/>
              <w:snapToGrid w:val="0"/>
              <w:jc w:val="both"/>
              <w:rPr>
                <w:rFonts w:cs="Arial"/>
                <w:szCs w:val="18"/>
              </w:rPr>
            </w:pPr>
            <w:r w:rsidRPr="00840CFD">
              <w:rPr>
                <w:rFonts w:cs="Arial"/>
                <w:szCs w:val="18"/>
              </w:rPr>
              <w:t>DC_5A_n260M</w:t>
            </w:r>
          </w:p>
        </w:tc>
        <w:tc>
          <w:tcPr>
            <w:tcW w:w="1531" w:type="dxa"/>
            <w:vAlign w:val="center"/>
          </w:tcPr>
          <w:p w14:paraId="49F178C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DC_5A_n260M</w:t>
            </w:r>
          </w:p>
        </w:tc>
        <w:tc>
          <w:tcPr>
            <w:tcW w:w="902" w:type="dxa"/>
            <w:vAlign w:val="center"/>
          </w:tcPr>
          <w:p w14:paraId="4FB24B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60DCAD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A2C8821" w14:textId="77777777" w:rsidR="00A67257" w:rsidRPr="00840CFD" w:rsidRDefault="00C8650C" w:rsidP="00BC6BDB">
            <w:pPr>
              <w:pStyle w:val="TAL"/>
              <w:snapToGrid w:val="0"/>
              <w:jc w:val="both"/>
              <w:rPr>
                <w:rFonts w:eastAsia="新細明體" w:cs="Arial"/>
                <w:szCs w:val="18"/>
                <w:lang w:eastAsia="zh-TW"/>
              </w:rPr>
            </w:pPr>
            <w:hyperlink r:id="rId419" w:history="1">
              <w:r w:rsidR="00A67257" w:rsidRPr="00840CFD">
                <w:rPr>
                  <w:rStyle w:val="ae"/>
                  <w:rFonts w:eastAsia="新細明體" w:cs="Arial"/>
                  <w:szCs w:val="18"/>
                  <w:lang w:eastAsia="zh-TW"/>
                </w:rPr>
                <w:t>Marc.grant@att.com</w:t>
              </w:r>
            </w:hyperlink>
          </w:p>
        </w:tc>
        <w:tc>
          <w:tcPr>
            <w:tcW w:w="3239" w:type="dxa"/>
            <w:gridSpan w:val="2"/>
            <w:vAlign w:val="center"/>
          </w:tcPr>
          <w:p w14:paraId="796F3FE3"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BF2E8D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70DC5AC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DL_5A_n260L</w:t>
            </w:r>
          </w:p>
        </w:tc>
      </w:tr>
      <w:tr w:rsidR="00A67257" w:rsidRPr="000549BB" w14:paraId="1D6A862E" w14:textId="77777777" w:rsidTr="00BC6BDB">
        <w:tc>
          <w:tcPr>
            <w:tcW w:w="1978" w:type="dxa"/>
            <w:vAlign w:val="center"/>
          </w:tcPr>
          <w:p w14:paraId="5FE5C739" w14:textId="77777777" w:rsidR="00A67257" w:rsidRPr="00840CFD" w:rsidRDefault="00A67257" w:rsidP="00BC6BDB">
            <w:pPr>
              <w:pStyle w:val="TAL"/>
              <w:snapToGrid w:val="0"/>
              <w:jc w:val="both"/>
              <w:rPr>
                <w:rFonts w:cs="Arial"/>
                <w:szCs w:val="18"/>
              </w:rPr>
            </w:pPr>
            <w:r w:rsidRPr="00840CFD">
              <w:rPr>
                <w:rFonts w:cs="Arial"/>
                <w:szCs w:val="18"/>
              </w:rPr>
              <w:t>DC_5A_n260L</w:t>
            </w:r>
          </w:p>
        </w:tc>
        <w:tc>
          <w:tcPr>
            <w:tcW w:w="1531" w:type="dxa"/>
            <w:vAlign w:val="center"/>
          </w:tcPr>
          <w:p w14:paraId="0D18C4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DC_5A_n260L</w:t>
            </w:r>
          </w:p>
        </w:tc>
        <w:tc>
          <w:tcPr>
            <w:tcW w:w="902" w:type="dxa"/>
            <w:vAlign w:val="center"/>
          </w:tcPr>
          <w:p w14:paraId="0A29DBF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2E87DB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C2C3119" w14:textId="77777777" w:rsidR="00A67257" w:rsidRPr="00840CFD" w:rsidRDefault="00C8650C" w:rsidP="00BC6BDB">
            <w:pPr>
              <w:pStyle w:val="TAL"/>
              <w:snapToGrid w:val="0"/>
              <w:jc w:val="both"/>
              <w:rPr>
                <w:rFonts w:eastAsia="新細明體" w:cs="Arial"/>
                <w:szCs w:val="18"/>
                <w:lang w:eastAsia="zh-TW"/>
              </w:rPr>
            </w:pPr>
            <w:hyperlink r:id="rId420" w:history="1">
              <w:r w:rsidR="00A67257" w:rsidRPr="00840CFD">
                <w:rPr>
                  <w:rStyle w:val="ae"/>
                  <w:rFonts w:eastAsia="新細明體" w:cs="Arial"/>
                  <w:szCs w:val="18"/>
                  <w:lang w:eastAsia="zh-TW"/>
                </w:rPr>
                <w:t>Marc.grant@att.com</w:t>
              </w:r>
            </w:hyperlink>
          </w:p>
        </w:tc>
        <w:tc>
          <w:tcPr>
            <w:tcW w:w="3239" w:type="dxa"/>
            <w:gridSpan w:val="2"/>
            <w:vAlign w:val="center"/>
          </w:tcPr>
          <w:p w14:paraId="36644E7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1233FE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0056CFB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DL_5A_n260K</w:t>
            </w:r>
          </w:p>
        </w:tc>
      </w:tr>
      <w:tr w:rsidR="00A67257" w:rsidRPr="000549BB" w14:paraId="144A103F" w14:textId="77777777" w:rsidTr="00BC6BDB">
        <w:tc>
          <w:tcPr>
            <w:tcW w:w="1978" w:type="dxa"/>
            <w:vAlign w:val="center"/>
          </w:tcPr>
          <w:p w14:paraId="1AAA5421" w14:textId="77777777" w:rsidR="00A67257" w:rsidRPr="00840CFD" w:rsidRDefault="00A67257" w:rsidP="00BC6BDB">
            <w:pPr>
              <w:pStyle w:val="TAL"/>
              <w:snapToGrid w:val="0"/>
              <w:jc w:val="both"/>
              <w:rPr>
                <w:rFonts w:cs="Arial"/>
                <w:szCs w:val="18"/>
              </w:rPr>
            </w:pPr>
            <w:r w:rsidRPr="00840CFD">
              <w:rPr>
                <w:rFonts w:cs="Arial"/>
                <w:szCs w:val="18"/>
              </w:rPr>
              <w:t>DC_5A_n260K</w:t>
            </w:r>
          </w:p>
        </w:tc>
        <w:tc>
          <w:tcPr>
            <w:tcW w:w="1531" w:type="dxa"/>
            <w:vAlign w:val="center"/>
          </w:tcPr>
          <w:p w14:paraId="136A277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DC_5A_n260K</w:t>
            </w:r>
          </w:p>
        </w:tc>
        <w:tc>
          <w:tcPr>
            <w:tcW w:w="902" w:type="dxa"/>
            <w:vAlign w:val="center"/>
          </w:tcPr>
          <w:p w14:paraId="6A77EF6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627CB4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0FAD8D74" w14:textId="77777777" w:rsidR="00A67257" w:rsidRPr="00840CFD" w:rsidRDefault="00C8650C" w:rsidP="00BC6BDB">
            <w:pPr>
              <w:pStyle w:val="TAL"/>
              <w:snapToGrid w:val="0"/>
              <w:jc w:val="both"/>
              <w:rPr>
                <w:rFonts w:eastAsia="新細明體" w:cs="Arial"/>
                <w:szCs w:val="18"/>
                <w:lang w:eastAsia="zh-TW"/>
              </w:rPr>
            </w:pPr>
            <w:hyperlink r:id="rId421" w:history="1">
              <w:r w:rsidR="00A67257" w:rsidRPr="00840CFD">
                <w:rPr>
                  <w:rStyle w:val="ae"/>
                  <w:rFonts w:eastAsia="新細明體" w:cs="Arial"/>
                  <w:szCs w:val="18"/>
                  <w:lang w:eastAsia="zh-TW"/>
                </w:rPr>
                <w:t>Marc.grant@att.com</w:t>
              </w:r>
            </w:hyperlink>
          </w:p>
        </w:tc>
        <w:tc>
          <w:tcPr>
            <w:tcW w:w="3239" w:type="dxa"/>
            <w:gridSpan w:val="2"/>
            <w:vAlign w:val="center"/>
          </w:tcPr>
          <w:p w14:paraId="101852E4"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030ADB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68480B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DL_5A_n260J</w:t>
            </w:r>
          </w:p>
        </w:tc>
      </w:tr>
      <w:tr w:rsidR="00A67257" w:rsidRPr="000549BB" w14:paraId="1F69FFD4" w14:textId="77777777" w:rsidTr="00BC6BDB">
        <w:tc>
          <w:tcPr>
            <w:tcW w:w="1978" w:type="dxa"/>
            <w:vAlign w:val="center"/>
          </w:tcPr>
          <w:p w14:paraId="785E03B8" w14:textId="77777777" w:rsidR="00A67257" w:rsidRPr="00840CFD" w:rsidRDefault="00A67257" w:rsidP="00BC6BDB">
            <w:pPr>
              <w:pStyle w:val="TAL"/>
              <w:snapToGrid w:val="0"/>
              <w:jc w:val="both"/>
              <w:rPr>
                <w:rFonts w:cs="Arial"/>
                <w:szCs w:val="18"/>
              </w:rPr>
            </w:pPr>
            <w:r w:rsidRPr="00840CFD">
              <w:rPr>
                <w:rFonts w:cs="Arial"/>
                <w:szCs w:val="18"/>
              </w:rPr>
              <w:t>DC_5A_n260J</w:t>
            </w:r>
          </w:p>
        </w:tc>
        <w:tc>
          <w:tcPr>
            <w:tcW w:w="1531" w:type="dxa"/>
            <w:vAlign w:val="center"/>
          </w:tcPr>
          <w:p w14:paraId="49C1AA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DC_5A_n260J</w:t>
            </w:r>
          </w:p>
        </w:tc>
        <w:tc>
          <w:tcPr>
            <w:tcW w:w="902" w:type="dxa"/>
            <w:vAlign w:val="center"/>
          </w:tcPr>
          <w:p w14:paraId="25C7DE8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FB1C2DA"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618D1A28" w14:textId="77777777" w:rsidR="00A67257" w:rsidRPr="00840CFD" w:rsidRDefault="00C8650C" w:rsidP="00BC6BDB">
            <w:pPr>
              <w:pStyle w:val="TAL"/>
              <w:snapToGrid w:val="0"/>
              <w:jc w:val="both"/>
              <w:rPr>
                <w:rFonts w:eastAsia="新細明體" w:cs="Arial"/>
                <w:szCs w:val="18"/>
                <w:lang w:eastAsia="zh-TW"/>
              </w:rPr>
            </w:pPr>
            <w:hyperlink r:id="rId422" w:history="1">
              <w:r w:rsidR="00A67257" w:rsidRPr="00840CFD">
                <w:rPr>
                  <w:rStyle w:val="ae"/>
                  <w:rFonts w:eastAsia="新細明體" w:cs="Arial"/>
                  <w:szCs w:val="18"/>
                  <w:lang w:eastAsia="zh-TW"/>
                </w:rPr>
                <w:t>Marc.grant@att.com</w:t>
              </w:r>
            </w:hyperlink>
          </w:p>
        </w:tc>
        <w:tc>
          <w:tcPr>
            <w:tcW w:w="3239" w:type="dxa"/>
            <w:gridSpan w:val="2"/>
            <w:vAlign w:val="center"/>
          </w:tcPr>
          <w:p w14:paraId="7D315F3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6A1E0C3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1DC8121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DL_5A_n260I</w:t>
            </w:r>
          </w:p>
        </w:tc>
      </w:tr>
      <w:tr w:rsidR="00A67257" w:rsidRPr="000549BB" w14:paraId="3DF21DAE" w14:textId="77777777" w:rsidTr="00BC6BDB">
        <w:tc>
          <w:tcPr>
            <w:tcW w:w="1978" w:type="dxa"/>
            <w:vAlign w:val="center"/>
          </w:tcPr>
          <w:p w14:paraId="40881FD6" w14:textId="77777777" w:rsidR="00A67257" w:rsidRPr="00840CFD" w:rsidRDefault="00A67257" w:rsidP="00BC6BDB">
            <w:pPr>
              <w:pStyle w:val="TAL"/>
              <w:snapToGrid w:val="0"/>
              <w:jc w:val="both"/>
              <w:rPr>
                <w:rFonts w:cs="Arial"/>
                <w:szCs w:val="18"/>
              </w:rPr>
            </w:pPr>
            <w:r w:rsidRPr="00840CFD">
              <w:rPr>
                <w:rFonts w:cs="Arial"/>
                <w:szCs w:val="18"/>
              </w:rPr>
              <w:t>DC_5A_n260I</w:t>
            </w:r>
          </w:p>
        </w:tc>
        <w:tc>
          <w:tcPr>
            <w:tcW w:w="1531" w:type="dxa"/>
            <w:vAlign w:val="center"/>
          </w:tcPr>
          <w:p w14:paraId="413A3A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DC_5A_n260I</w:t>
            </w:r>
          </w:p>
        </w:tc>
        <w:tc>
          <w:tcPr>
            <w:tcW w:w="902" w:type="dxa"/>
            <w:vAlign w:val="center"/>
          </w:tcPr>
          <w:p w14:paraId="71F4267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E7460D2"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1B33E1F" w14:textId="77777777" w:rsidR="00A67257" w:rsidRPr="00840CFD" w:rsidRDefault="00C8650C" w:rsidP="00BC6BDB">
            <w:pPr>
              <w:pStyle w:val="TAL"/>
              <w:snapToGrid w:val="0"/>
              <w:jc w:val="both"/>
              <w:rPr>
                <w:rFonts w:eastAsia="新細明體" w:cs="Arial"/>
                <w:szCs w:val="18"/>
                <w:lang w:eastAsia="zh-TW"/>
              </w:rPr>
            </w:pPr>
            <w:hyperlink r:id="rId423" w:history="1">
              <w:r w:rsidR="00A67257" w:rsidRPr="00840CFD">
                <w:rPr>
                  <w:rStyle w:val="ae"/>
                  <w:rFonts w:eastAsia="新細明體" w:cs="Arial"/>
                  <w:szCs w:val="18"/>
                  <w:lang w:eastAsia="zh-TW"/>
                </w:rPr>
                <w:t>Marc.grant@att.com</w:t>
              </w:r>
            </w:hyperlink>
          </w:p>
        </w:tc>
        <w:tc>
          <w:tcPr>
            <w:tcW w:w="3239" w:type="dxa"/>
            <w:gridSpan w:val="2"/>
            <w:vAlign w:val="center"/>
          </w:tcPr>
          <w:p w14:paraId="2462D8F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F2A744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1ABC1EB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DL_5A_n260H</w:t>
            </w:r>
          </w:p>
        </w:tc>
      </w:tr>
      <w:tr w:rsidR="00A67257" w:rsidRPr="000549BB" w14:paraId="45F8A388" w14:textId="77777777" w:rsidTr="00BC6BDB">
        <w:tc>
          <w:tcPr>
            <w:tcW w:w="1978" w:type="dxa"/>
            <w:vAlign w:val="center"/>
          </w:tcPr>
          <w:p w14:paraId="0C696A97" w14:textId="77777777" w:rsidR="00A67257" w:rsidRPr="00840CFD" w:rsidRDefault="00A67257" w:rsidP="00BC6BDB">
            <w:pPr>
              <w:pStyle w:val="TAL"/>
              <w:snapToGrid w:val="0"/>
              <w:jc w:val="both"/>
              <w:rPr>
                <w:rFonts w:cs="Arial"/>
                <w:szCs w:val="18"/>
              </w:rPr>
            </w:pPr>
            <w:r w:rsidRPr="00840CFD">
              <w:rPr>
                <w:rFonts w:cs="Arial"/>
                <w:szCs w:val="18"/>
              </w:rPr>
              <w:t>DC_5A_n260H</w:t>
            </w:r>
          </w:p>
        </w:tc>
        <w:tc>
          <w:tcPr>
            <w:tcW w:w="1531" w:type="dxa"/>
            <w:vAlign w:val="center"/>
          </w:tcPr>
          <w:p w14:paraId="432AD6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DC_5A_n260H</w:t>
            </w:r>
          </w:p>
        </w:tc>
        <w:tc>
          <w:tcPr>
            <w:tcW w:w="902" w:type="dxa"/>
            <w:vAlign w:val="center"/>
          </w:tcPr>
          <w:p w14:paraId="5D678C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891C2D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AEC32DB" w14:textId="77777777" w:rsidR="00A67257" w:rsidRPr="00840CFD" w:rsidRDefault="00C8650C" w:rsidP="00BC6BDB">
            <w:pPr>
              <w:pStyle w:val="TAL"/>
              <w:snapToGrid w:val="0"/>
              <w:jc w:val="both"/>
              <w:rPr>
                <w:rFonts w:eastAsia="新細明體" w:cs="Arial"/>
                <w:szCs w:val="18"/>
                <w:lang w:eastAsia="zh-TW"/>
              </w:rPr>
            </w:pPr>
            <w:hyperlink r:id="rId424" w:history="1">
              <w:r w:rsidR="00A67257" w:rsidRPr="00840CFD">
                <w:rPr>
                  <w:rStyle w:val="ae"/>
                  <w:rFonts w:eastAsia="新細明體" w:cs="Arial"/>
                  <w:szCs w:val="18"/>
                  <w:lang w:eastAsia="zh-TW"/>
                </w:rPr>
                <w:t>Marc.grant@att.com</w:t>
              </w:r>
            </w:hyperlink>
          </w:p>
        </w:tc>
        <w:tc>
          <w:tcPr>
            <w:tcW w:w="3239" w:type="dxa"/>
            <w:gridSpan w:val="2"/>
            <w:vAlign w:val="center"/>
          </w:tcPr>
          <w:p w14:paraId="1267CE5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36447E2" w14:textId="0F9693E5" w:rsidR="00A67257" w:rsidRPr="00840CFD" w:rsidRDefault="000340F1" w:rsidP="00BC6BDB">
            <w:pPr>
              <w:pStyle w:val="TAL"/>
              <w:snapToGrid w:val="0"/>
              <w:jc w:val="both"/>
              <w:rPr>
                <w:rFonts w:eastAsia="新細明體" w:cs="Arial"/>
                <w:szCs w:val="18"/>
                <w:lang w:eastAsia="zh-TW"/>
              </w:rPr>
            </w:pPr>
            <w:r w:rsidRPr="000340F1">
              <w:rPr>
                <w:rFonts w:eastAsia="新細明體" w:cs="Arial"/>
                <w:szCs w:val="18"/>
                <w:lang w:eastAsia="zh-TW"/>
              </w:rPr>
              <w:t>completed</w:t>
            </w:r>
          </w:p>
        </w:tc>
        <w:tc>
          <w:tcPr>
            <w:tcW w:w="4499" w:type="dxa"/>
            <w:vAlign w:val="center"/>
          </w:tcPr>
          <w:p w14:paraId="2926863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DL_5A_n260G</w:t>
            </w:r>
          </w:p>
        </w:tc>
      </w:tr>
      <w:tr w:rsidR="00A67257" w:rsidRPr="000549BB" w14:paraId="0EA50EF5" w14:textId="77777777" w:rsidTr="00BC6BDB">
        <w:tc>
          <w:tcPr>
            <w:tcW w:w="1978" w:type="dxa"/>
            <w:vAlign w:val="center"/>
          </w:tcPr>
          <w:p w14:paraId="6EA67C48" w14:textId="77777777" w:rsidR="00A67257" w:rsidRPr="00840CFD" w:rsidRDefault="00A67257" w:rsidP="00BC6BDB">
            <w:pPr>
              <w:pStyle w:val="TAL"/>
              <w:snapToGrid w:val="0"/>
              <w:jc w:val="both"/>
              <w:rPr>
                <w:rFonts w:cs="Arial"/>
                <w:szCs w:val="18"/>
              </w:rPr>
            </w:pPr>
            <w:r w:rsidRPr="00840CFD">
              <w:rPr>
                <w:rFonts w:cs="Arial"/>
                <w:szCs w:val="18"/>
              </w:rPr>
              <w:t>DC_5A_n260G</w:t>
            </w:r>
          </w:p>
        </w:tc>
        <w:tc>
          <w:tcPr>
            <w:tcW w:w="1531" w:type="dxa"/>
            <w:vAlign w:val="center"/>
          </w:tcPr>
          <w:p w14:paraId="03FADB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DC_5A_n260G</w:t>
            </w:r>
          </w:p>
        </w:tc>
        <w:tc>
          <w:tcPr>
            <w:tcW w:w="902" w:type="dxa"/>
            <w:vAlign w:val="center"/>
          </w:tcPr>
          <w:p w14:paraId="49B930B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08DAA0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5BFA894" w14:textId="77777777" w:rsidR="00A67257" w:rsidRPr="00840CFD" w:rsidRDefault="00C8650C" w:rsidP="00BC6BDB">
            <w:pPr>
              <w:pStyle w:val="TAL"/>
              <w:snapToGrid w:val="0"/>
              <w:jc w:val="both"/>
              <w:rPr>
                <w:rFonts w:eastAsia="新細明體" w:cs="Arial"/>
                <w:szCs w:val="18"/>
                <w:lang w:eastAsia="zh-TW"/>
              </w:rPr>
            </w:pPr>
            <w:hyperlink r:id="rId425" w:history="1">
              <w:r w:rsidR="00A67257" w:rsidRPr="00840CFD">
                <w:rPr>
                  <w:rStyle w:val="ae"/>
                  <w:rFonts w:eastAsia="新細明體" w:cs="Arial"/>
                  <w:szCs w:val="18"/>
                  <w:lang w:eastAsia="zh-TW"/>
                </w:rPr>
                <w:t>Marc.grant@att.com</w:t>
              </w:r>
            </w:hyperlink>
          </w:p>
        </w:tc>
        <w:tc>
          <w:tcPr>
            <w:tcW w:w="3239" w:type="dxa"/>
            <w:gridSpan w:val="2"/>
            <w:vAlign w:val="center"/>
          </w:tcPr>
          <w:p w14:paraId="14B302C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27EF519" w14:textId="1EB47CD4" w:rsidR="00A67257" w:rsidRPr="00840CFD" w:rsidRDefault="000340F1"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vAlign w:val="center"/>
          </w:tcPr>
          <w:p w14:paraId="4B8D814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w:t>
            </w:r>
          </w:p>
        </w:tc>
      </w:tr>
      <w:tr w:rsidR="00472E3C" w:rsidRPr="00F77F59" w14:paraId="312EC319" w14:textId="77777777" w:rsidTr="00C501A4">
        <w:tc>
          <w:tcPr>
            <w:tcW w:w="1978" w:type="dxa"/>
            <w:vAlign w:val="center"/>
          </w:tcPr>
          <w:p w14:paraId="20A28A80" w14:textId="758C0E18" w:rsidR="00472E3C" w:rsidRPr="00F77F59" w:rsidRDefault="00472E3C" w:rsidP="00BC6BDB">
            <w:pPr>
              <w:keepNext/>
              <w:snapToGrid w:val="0"/>
              <w:spacing w:after="0"/>
              <w:jc w:val="both"/>
              <w:rPr>
                <w:rFonts w:ascii="Arial" w:eastAsia="新細明體" w:hAnsi="Arial" w:cs="Arial"/>
                <w:sz w:val="18"/>
                <w:szCs w:val="18"/>
                <w:lang w:val="x-none"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n260(6A)</w:t>
            </w:r>
          </w:p>
        </w:tc>
        <w:tc>
          <w:tcPr>
            <w:tcW w:w="1531" w:type="dxa"/>
            <w:vAlign w:val="center"/>
          </w:tcPr>
          <w:p w14:paraId="4B7BA824" w14:textId="7E99C934" w:rsidR="00472E3C" w:rsidRPr="00F77F59" w:rsidRDefault="00472E3C"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1EE475D"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D34B645" w14:textId="77777777" w:rsidR="00472E3C" w:rsidRPr="00F77F59" w:rsidRDefault="00472E3C" w:rsidP="00BC6BDB">
            <w:pPr>
              <w:pStyle w:val="TAL"/>
              <w:snapToGrid w:val="0"/>
              <w:jc w:val="both"/>
              <w:rPr>
                <w:rFonts w:cs="Arial"/>
                <w:szCs w:val="18"/>
              </w:rPr>
            </w:pPr>
            <w:r w:rsidRPr="00F77F59">
              <w:rPr>
                <w:rFonts w:cs="Arial"/>
                <w:szCs w:val="18"/>
              </w:rPr>
              <w:t>Zheng Zhao</w:t>
            </w:r>
          </w:p>
          <w:p w14:paraId="3A4135BB" w14:textId="77777777" w:rsidR="00472E3C" w:rsidRPr="00F77F59" w:rsidRDefault="00472E3C" w:rsidP="00BC6BDB">
            <w:pPr>
              <w:pStyle w:val="TAL"/>
              <w:snapToGrid w:val="0"/>
              <w:jc w:val="both"/>
              <w:rPr>
                <w:rFonts w:cs="Arial"/>
                <w:szCs w:val="18"/>
              </w:rPr>
            </w:pPr>
            <w:r w:rsidRPr="00F77F59">
              <w:rPr>
                <w:rFonts w:cs="Arial"/>
                <w:szCs w:val="18"/>
              </w:rPr>
              <w:t>Verizon</w:t>
            </w:r>
          </w:p>
        </w:tc>
        <w:tc>
          <w:tcPr>
            <w:tcW w:w="1440" w:type="dxa"/>
            <w:vAlign w:val="center"/>
          </w:tcPr>
          <w:p w14:paraId="72B71767" w14:textId="77777777" w:rsidR="00472E3C" w:rsidRPr="00F77F59" w:rsidRDefault="00C8650C" w:rsidP="00BC6BDB">
            <w:pPr>
              <w:keepNext/>
              <w:snapToGrid w:val="0"/>
              <w:spacing w:after="0"/>
              <w:jc w:val="both"/>
              <w:rPr>
                <w:rFonts w:ascii="Arial" w:hAnsi="Arial" w:cs="Arial"/>
                <w:sz w:val="18"/>
                <w:szCs w:val="18"/>
              </w:rPr>
            </w:pPr>
            <w:hyperlink r:id="rId426" w:history="1">
              <w:r w:rsidR="00472E3C" w:rsidRPr="00F77F59">
                <w:rPr>
                  <w:rStyle w:val="ae"/>
                  <w:rFonts w:ascii="Arial" w:hAnsi="Arial" w:cs="Arial"/>
                  <w:sz w:val="18"/>
                  <w:szCs w:val="18"/>
                </w:rPr>
                <w:t>Zheng.zhao@verizonwireless.com</w:t>
              </w:r>
            </w:hyperlink>
          </w:p>
        </w:tc>
        <w:tc>
          <w:tcPr>
            <w:tcW w:w="3239" w:type="dxa"/>
            <w:gridSpan w:val="2"/>
            <w:vAlign w:val="center"/>
          </w:tcPr>
          <w:p w14:paraId="7509CDC4" w14:textId="77777777" w:rsidR="00472E3C" w:rsidRPr="00F77F59" w:rsidRDefault="00472E3C"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427C214" w14:textId="6CC8C706" w:rsidR="00472E3C" w:rsidRPr="00F77F59" w:rsidRDefault="00472E3C" w:rsidP="00472E3C">
            <w:pPr>
              <w:pStyle w:val="TAL"/>
              <w:snapToGrid w:val="0"/>
              <w:jc w:val="both"/>
              <w:rPr>
                <w:rFonts w:cs="Arial"/>
                <w:color w:val="000000"/>
                <w:szCs w:val="18"/>
              </w:rPr>
            </w:pPr>
            <w:r w:rsidRPr="00F14234">
              <w:rPr>
                <w:rFonts w:eastAsia="新細明體" w:cs="Arial" w:hint="eastAsia"/>
                <w:szCs w:val="18"/>
                <w:lang w:eastAsia="zh-TW"/>
              </w:rPr>
              <w:t>completed</w:t>
            </w:r>
          </w:p>
        </w:tc>
        <w:tc>
          <w:tcPr>
            <w:tcW w:w="4499" w:type="dxa"/>
            <w:vAlign w:val="center"/>
          </w:tcPr>
          <w:p w14:paraId="544D4611" w14:textId="77777777" w:rsidR="00472E3C" w:rsidRPr="00F77F59" w:rsidRDefault="00472E3C" w:rsidP="00BC6BDB">
            <w:pPr>
              <w:keepNext/>
              <w:snapToGrid w:val="0"/>
              <w:spacing w:after="0"/>
              <w:jc w:val="both"/>
              <w:rPr>
                <w:rFonts w:ascii="Arial" w:hAnsi="Arial" w:cs="Arial"/>
                <w:sz w:val="18"/>
                <w:szCs w:val="18"/>
                <w:lang w:val="sv-SE" w:eastAsia="ja-JP"/>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p w14:paraId="3385DAFC" w14:textId="77777777" w:rsidR="00472E3C" w:rsidRPr="00F77F59" w:rsidRDefault="00472E3C" w:rsidP="00BC6BDB">
            <w:pPr>
              <w:pStyle w:val="TAL"/>
              <w:snapToGrid w:val="0"/>
              <w:jc w:val="both"/>
              <w:rPr>
                <w:rFonts w:cs="Arial"/>
                <w:color w:val="000000"/>
                <w:szCs w:val="18"/>
              </w:rPr>
            </w:pPr>
          </w:p>
        </w:tc>
      </w:tr>
      <w:tr w:rsidR="00472E3C" w:rsidRPr="00F77F59" w14:paraId="45E09EA3" w14:textId="77777777" w:rsidTr="00C501A4">
        <w:tc>
          <w:tcPr>
            <w:tcW w:w="1978" w:type="dxa"/>
            <w:vAlign w:val="center"/>
          </w:tcPr>
          <w:p w14:paraId="69FF6FD8" w14:textId="6D882A30" w:rsidR="00472E3C" w:rsidRPr="00F77F59" w:rsidRDefault="00472E3C"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n260(8A) </w:t>
            </w:r>
          </w:p>
        </w:tc>
        <w:tc>
          <w:tcPr>
            <w:tcW w:w="1531" w:type="dxa"/>
            <w:vAlign w:val="center"/>
          </w:tcPr>
          <w:p w14:paraId="0772A28A" w14:textId="5DDBF8CF"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3D23F47"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3D27B02" w14:textId="77777777" w:rsidR="00472E3C" w:rsidRPr="00F77F59" w:rsidRDefault="00472E3C" w:rsidP="00BC6BDB">
            <w:pPr>
              <w:pStyle w:val="TAL"/>
              <w:snapToGrid w:val="0"/>
              <w:jc w:val="both"/>
              <w:rPr>
                <w:rFonts w:cs="Arial"/>
                <w:szCs w:val="18"/>
              </w:rPr>
            </w:pPr>
            <w:r w:rsidRPr="00F77F59">
              <w:rPr>
                <w:rFonts w:cs="Arial"/>
                <w:szCs w:val="18"/>
              </w:rPr>
              <w:t>Zheng Zhao</w:t>
            </w:r>
          </w:p>
          <w:p w14:paraId="7CC5CAFF" w14:textId="77777777" w:rsidR="00472E3C" w:rsidRPr="00F77F59" w:rsidRDefault="00472E3C" w:rsidP="00BC6BDB">
            <w:pPr>
              <w:pStyle w:val="TAL"/>
              <w:snapToGrid w:val="0"/>
              <w:jc w:val="both"/>
              <w:rPr>
                <w:rFonts w:cs="Arial"/>
                <w:szCs w:val="18"/>
              </w:rPr>
            </w:pPr>
            <w:r w:rsidRPr="00F77F59">
              <w:rPr>
                <w:rFonts w:cs="Arial"/>
                <w:szCs w:val="18"/>
              </w:rPr>
              <w:t>Verizon</w:t>
            </w:r>
          </w:p>
        </w:tc>
        <w:tc>
          <w:tcPr>
            <w:tcW w:w="1440" w:type="dxa"/>
            <w:vAlign w:val="center"/>
          </w:tcPr>
          <w:p w14:paraId="4B099F95" w14:textId="77777777" w:rsidR="00472E3C" w:rsidRPr="00F77F59" w:rsidRDefault="00C8650C" w:rsidP="00BC6BDB">
            <w:pPr>
              <w:keepNext/>
              <w:snapToGrid w:val="0"/>
              <w:spacing w:after="0"/>
              <w:jc w:val="both"/>
              <w:rPr>
                <w:rFonts w:ascii="Arial" w:hAnsi="Arial" w:cs="Arial"/>
                <w:sz w:val="18"/>
                <w:szCs w:val="18"/>
              </w:rPr>
            </w:pPr>
            <w:hyperlink r:id="rId427" w:history="1">
              <w:r w:rsidR="00472E3C" w:rsidRPr="00F77F59">
                <w:rPr>
                  <w:rStyle w:val="ae"/>
                  <w:rFonts w:ascii="Arial" w:hAnsi="Arial" w:cs="Arial"/>
                  <w:sz w:val="18"/>
                  <w:szCs w:val="18"/>
                </w:rPr>
                <w:t>Zheng.zhao@verizonwireless.com</w:t>
              </w:r>
            </w:hyperlink>
          </w:p>
        </w:tc>
        <w:tc>
          <w:tcPr>
            <w:tcW w:w="3239" w:type="dxa"/>
            <w:gridSpan w:val="2"/>
            <w:vAlign w:val="center"/>
          </w:tcPr>
          <w:p w14:paraId="4B3BF636" w14:textId="77777777" w:rsidR="00472E3C" w:rsidRPr="00F77F59" w:rsidRDefault="00472E3C"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66162B6" w14:textId="5AE50460" w:rsidR="00472E3C" w:rsidRPr="00F77F59" w:rsidRDefault="00472E3C" w:rsidP="00472E3C">
            <w:pPr>
              <w:pStyle w:val="TAL"/>
              <w:snapToGrid w:val="0"/>
              <w:jc w:val="both"/>
              <w:rPr>
                <w:rFonts w:cs="Arial"/>
                <w:color w:val="000000"/>
                <w:szCs w:val="18"/>
              </w:rPr>
            </w:pPr>
            <w:r w:rsidRPr="00F14234">
              <w:rPr>
                <w:rFonts w:eastAsia="新細明體" w:cs="Arial" w:hint="eastAsia"/>
                <w:szCs w:val="18"/>
                <w:lang w:eastAsia="zh-TW"/>
              </w:rPr>
              <w:t>completed</w:t>
            </w:r>
          </w:p>
        </w:tc>
        <w:tc>
          <w:tcPr>
            <w:tcW w:w="4499" w:type="dxa"/>
            <w:vAlign w:val="center"/>
          </w:tcPr>
          <w:p w14:paraId="7114CBF0"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472E3C" w:rsidRPr="00F77F59" w14:paraId="67FC5C64" w14:textId="77777777" w:rsidTr="00C501A4">
        <w:tc>
          <w:tcPr>
            <w:tcW w:w="1978" w:type="dxa"/>
            <w:vAlign w:val="center"/>
          </w:tcPr>
          <w:p w14:paraId="5532B525" w14:textId="1EE5B549" w:rsidR="00472E3C" w:rsidRPr="00F77F59" w:rsidRDefault="00472E3C"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n260(10A) </w:t>
            </w:r>
          </w:p>
        </w:tc>
        <w:tc>
          <w:tcPr>
            <w:tcW w:w="1531" w:type="dxa"/>
            <w:vAlign w:val="center"/>
          </w:tcPr>
          <w:p w14:paraId="155C35CB" w14:textId="66BCC3B1"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0D886F10"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61962C6" w14:textId="77777777" w:rsidR="00472E3C" w:rsidRPr="00F77F59" w:rsidRDefault="00472E3C" w:rsidP="00BC6BDB">
            <w:pPr>
              <w:pStyle w:val="TAL"/>
              <w:snapToGrid w:val="0"/>
              <w:jc w:val="both"/>
              <w:rPr>
                <w:rFonts w:cs="Arial"/>
                <w:szCs w:val="18"/>
              </w:rPr>
            </w:pPr>
            <w:r w:rsidRPr="00F77F59">
              <w:rPr>
                <w:rFonts w:cs="Arial"/>
                <w:szCs w:val="18"/>
              </w:rPr>
              <w:t>Zheng Zhao</w:t>
            </w:r>
          </w:p>
        </w:tc>
        <w:tc>
          <w:tcPr>
            <w:tcW w:w="1440" w:type="dxa"/>
            <w:vAlign w:val="center"/>
          </w:tcPr>
          <w:p w14:paraId="56EF14FA" w14:textId="77777777" w:rsidR="00472E3C" w:rsidRPr="00F77F59" w:rsidRDefault="00C8650C" w:rsidP="00BC6BDB">
            <w:pPr>
              <w:keepNext/>
              <w:snapToGrid w:val="0"/>
              <w:spacing w:after="0"/>
              <w:jc w:val="both"/>
              <w:rPr>
                <w:rFonts w:ascii="Arial" w:hAnsi="Arial" w:cs="Arial"/>
                <w:sz w:val="18"/>
                <w:szCs w:val="18"/>
              </w:rPr>
            </w:pPr>
            <w:hyperlink r:id="rId428" w:history="1">
              <w:r w:rsidR="00472E3C" w:rsidRPr="00F77F59">
                <w:rPr>
                  <w:rStyle w:val="ae"/>
                  <w:rFonts w:ascii="Arial" w:hAnsi="Arial" w:cs="Arial"/>
                  <w:sz w:val="18"/>
                  <w:szCs w:val="18"/>
                </w:rPr>
                <w:t>Zheng.zhao@verizonwireless.com</w:t>
              </w:r>
            </w:hyperlink>
          </w:p>
        </w:tc>
        <w:tc>
          <w:tcPr>
            <w:tcW w:w="3239" w:type="dxa"/>
            <w:gridSpan w:val="2"/>
            <w:vAlign w:val="center"/>
          </w:tcPr>
          <w:p w14:paraId="2D04ACDD" w14:textId="77777777" w:rsidR="00472E3C" w:rsidRPr="00F77F59" w:rsidRDefault="00472E3C"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7685F4C" w14:textId="72AC4659" w:rsidR="00472E3C" w:rsidRPr="00F77F59" w:rsidRDefault="00472E3C" w:rsidP="00472E3C">
            <w:pPr>
              <w:pStyle w:val="TAL"/>
              <w:snapToGrid w:val="0"/>
              <w:jc w:val="both"/>
              <w:rPr>
                <w:rFonts w:cs="Arial"/>
                <w:color w:val="000000"/>
                <w:szCs w:val="18"/>
              </w:rPr>
            </w:pPr>
            <w:r w:rsidRPr="00F14234">
              <w:rPr>
                <w:rFonts w:eastAsia="新細明體" w:cs="Arial" w:hint="eastAsia"/>
                <w:szCs w:val="18"/>
                <w:lang w:eastAsia="zh-TW"/>
              </w:rPr>
              <w:t>completed</w:t>
            </w:r>
          </w:p>
        </w:tc>
        <w:tc>
          <w:tcPr>
            <w:tcW w:w="4499" w:type="dxa"/>
            <w:vAlign w:val="center"/>
          </w:tcPr>
          <w:p w14:paraId="6A1CA53F"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73C1D8EC" w14:textId="77777777" w:rsidTr="00BC6BDB">
        <w:tc>
          <w:tcPr>
            <w:tcW w:w="1978" w:type="dxa"/>
            <w:vAlign w:val="center"/>
          </w:tcPr>
          <w:p w14:paraId="577167DB" w14:textId="5613B77F"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新細明體" w:eastAsia="新細明體" w:hAnsi="新細明體" w:cs="Arial" w:hint="eastAsia"/>
                <w:sz w:val="18"/>
                <w:szCs w:val="18"/>
                <w:lang w:val="sv-SE" w:eastAsia="zh-TW"/>
              </w:rPr>
              <w:t>_</w:t>
            </w:r>
            <w:r w:rsidRPr="00F77F59">
              <w:rPr>
                <w:rFonts w:ascii="Arial" w:hAnsi="Arial" w:cs="Arial"/>
                <w:sz w:val="18"/>
                <w:szCs w:val="18"/>
                <w:lang w:val="sv-SE" w:eastAsia="ja-JP"/>
              </w:rPr>
              <w:t xml:space="preserve">n260(2G-4A) </w:t>
            </w:r>
          </w:p>
        </w:tc>
        <w:tc>
          <w:tcPr>
            <w:tcW w:w="1531" w:type="dxa"/>
            <w:vAlign w:val="center"/>
          </w:tcPr>
          <w:p w14:paraId="34AA1C3E" w14:textId="0F6E00E3"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7D0A4EA3"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F77B46F"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7E51CB7B" w14:textId="77777777" w:rsidR="00A67257" w:rsidRPr="00F77F59" w:rsidRDefault="00C8650C" w:rsidP="00BC6BDB">
            <w:pPr>
              <w:keepNext/>
              <w:snapToGrid w:val="0"/>
              <w:spacing w:after="0"/>
              <w:jc w:val="both"/>
              <w:rPr>
                <w:rFonts w:ascii="Arial" w:hAnsi="Arial" w:cs="Arial"/>
                <w:sz w:val="18"/>
                <w:szCs w:val="18"/>
              </w:rPr>
            </w:pPr>
            <w:hyperlink r:id="rId429" w:history="1">
              <w:r w:rsidR="00A67257" w:rsidRPr="00F77F59">
                <w:rPr>
                  <w:rStyle w:val="ae"/>
                  <w:rFonts w:ascii="Arial" w:hAnsi="Arial" w:cs="Arial"/>
                  <w:sz w:val="18"/>
                  <w:szCs w:val="18"/>
                </w:rPr>
                <w:t>Zheng.zhao@verizonwireless.com</w:t>
              </w:r>
            </w:hyperlink>
          </w:p>
        </w:tc>
        <w:tc>
          <w:tcPr>
            <w:tcW w:w="3239" w:type="dxa"/>
            <w:gridSpan w:val="2"/>
            <w:vAlign w:val="center"/>
          </w:tcPr>
          <w:p w14:paraId="22F820A0"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408662E" w14:textId="77777777" w:rsidR="00A67257" w:rsidRPr="00F77F59" w:rsidRDefault="00A67257" w:rsidP="00BC6BDB">
            <w:pPr>
              <w:keepNext/>
              <w:snapToGrid w:val="0"/>
              <w:spacing w:after="0"/>
              <w:jc w:val="both"/>
              <w:rPr>
                <w:rFonts w:ascii="Arial" w:eastAsia="DengXian" w:hAnsi="Arial" w:cs="Arial"/>
                <w:sz w:val="18"/>
                <w:szCs w:val="18"/>
                <w:lang w:val="es-ES" w:eastAsia="zh-CN"/>
              </w:rPr>
            </w:pPr>
            <w:r w:rsidRPr="00F77F59">
              <w:rPr>
                <w:rFonts w:ascii="Arial" w:hAnsi="Arial" w:cs="Arial"/>
                <w:color w:val="000000"/>
                <w:sz w:val="18"/>
                <w:szCs w:val="18"/>
              </w:rPr>
              <w:t>Ongoing</w:t>
            </w:r>
          </w:p>
        </w:tc>
        <w:tc>
          <w:tcPr>
            <w:tcW w:w="4499" w:type="dxa"/>
            <w:vAlign w:val="center"/>
          </w:tcPr>
          <w:p w14:paraId="7144B43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3D738E4B" w14:textId="77777777" w:rsidTr="00BC6BDB">
        <w:tc>
          <w:tcPr>
            <w:tcW w:w="1978" w:type="dxa"/>
            <w:vAlign w:val="center"/>
          </w:tcPr>
          <w:p w14:paraId="6EABD230" w14:textId="0A24CF8C"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x-none" w:eastAsia="ja-JP"/>
              </w:rPr>
              <w:t>DC</w:t>
            </w:r>
            <w:r w:rsidRPr="00F77F59">
              <w:rPr>
                <w:rFonts w:ascii="Arial" w:eastAsia="SimSun" w:hAnsi="Arial" w:cs="Arial"/>
                <w:sz w:val="18"/>
                <w:szCs w:val="18"/>
                <w:lang w:val="x-none"/>
              </w:rPr>
              <w:t>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n260(2G-2O-2A) </w:t>
            </w:r>
          </w:p>
        </w:tc>
        <w:tc>
          <w:tcPr>
            <w:tcW w:w="1531" w:type="dxa"/>
            <w:vAlign w:val="center"/>
          </w:tcPr>
          <w:p w14:paraId="50AB7066" w14:textId="64D972AF"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C03E7B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1CDD88EA" w14:textId="77777777" w:rsidR="00A67257" w:rsidRPr="00F77F59" w:rsidRDefault="00A67257" w:rsidP="00BC6BDB">
            <w:pPr>
              <w:pStyle w:val="TAL"/>
              <w:snapToGrid w:val="0"/>
              <w:jc w:val="both"/>
              <w:rPr>
                <w:rFonts w:cs="Arial"/>
                <w:szCs w:val="18"/>
              </w:rPr>
            </w:pPr>
            <w:r w:rsidRPr="00F77F59">
              <w:rPr>
                <w:rFonts w:cs="Arial"/>
                <w:szCs w:val="18"/>
              </w:rPr>
              <w:t>Zheng Zhao</w:t>
            </w:r>
          </w:p>
          <w:p w14:paraId="79DA3147"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42A15A71" w14:textId="77777777" w:rsidR="00A67257" w:rsidRPr="00F77F59" w:rsidRDefault="00C8650C" w:rsidP="00BC6BDB">
            <w:pPr>
              <w:keepNext/>
              <w:snapToGrid w:val="0"/>
              <w:spacing w:after="0"/>
              <w:jc w:val="both"/>
              <w:rPr>
                <w:rFonts w:ascii="Arial" w:hAnsi="Arial" w:cs="Arial"/>
                <w:sz w:val="18"/>
                <w:szCs w:val="18"/>
              </w:rPr>
            </w:pPr>
            <w:hyperlink r:id="rId430" w:history="1">
              <w:r w:rsidR="00A67257" w:rsidRPr="00F77F59">
                <w:rPr>
                  <w:rStyle w:val="ae"/>
                  <w:rFonts w:ascii="Arial" w:hAnsi="Arial" w:cs="Arial"/>
                  <w:sz w:val="18"/>
                  <w:szCs w:val="18"/>
                </w:rPr>
                <w:t>Zheng.zhao@verizonwireless.com</w:t>
              </w:r>
            </w:hyperlink>
          </w:p>
        </w:tc>
        <w:tc>
          <w:tcPr>
            <w:tcW w:w="3239" w:type="dxa"/>
            <w:gridSpan w:val="2"/>
            <w:vAlign w:val="center"/>
          </w:tcPr>
          <w:p w14:paraId="43177F63"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777EC6BD"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559B2F54"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799122D6" w14:textId="77777777" w:rsidTr="00BC6BDB">
        <w:tc>
          <w:tcPr>
            <w:tcW w:w="1978" w:type="dxa"/>
            <w:vAlign w:val="center"/>
          </w:tcPr>
          <w:p w14:paraId="1526B8DA" w14:textId="05118EA7"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n260(2H-2A)</w:t>
            </w:r>
          </w:p>
        </w:tc>
        <w:tc>
          <w:tcPr>
            <w:tcW w:w="1531" w:type="dxa"/>
            <w:vAlign w:val="center"/>
          </w:tcPr>
          <w:p w14:paraId="098E425D" w14:textId="666D8D4E"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3194A1FC"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2E16FCDE" w14:textId="77777777" w:rsidR="00A67257" w:rsidRPr="00F77F59" w:rsidRDefault="00A67257" w:rsidP="00BC6BDB">
            <w:pPr>
              <w:pStyle w:val="TAL"/>
              <w:snapToGrid w:val="0"/>
              <w:jc w:val="both"/>
              <w:rPr>
                <w:rFonts w:cs="Arial"/>
                <w:szCs w:val="18"/>
              </w:rPr>
            </w:pPr>
            <w:r w:rsidRPr="00F77F59">
              <w:rPr>
                <w:rFonts w:cs="Arial"/>
                <w:szCs w:val="18"/>
              </w:rPr>
              <w:t>Zheng Zhao</w:t>
            </w:r>
          </w:p>
          <w:p w14:paraId="42EF8C97"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7AF162AE" w14:textId="77777777" w:rsidR="00A67257" w:rsidRPr="00F77F59" w:rsidRDefault="00C8650C" w:rsidP="00BC6BDB">
            <w:pPr>
              <w:keepNext/>
              <w:snapToGrid w:val="0"/>
              <w:spacing w:after="0"/>
              <w:jc w:val="both"/>
              <w:rPr>
                <w:rFonts w:ascii="Arial" w:hAnsi="Arial" w:cs="Arial"/>
                <w:sz w:val="18"/>
                <w:szCs w:val="18"/>
              </w:rPr>
            </w:pPr>
            <w:hyperlink r:id="rId431" w:history="1">
              <w:r w:rsidR="00A67257" w:rsidRPr="00F77F59">
                <w:rPr>
                  <w:rStyle w:val="ae"/>
                  <w:rFonts w:ascii="Arial" w:hAnsi="Arial" w:cs="Arial"/>
                  <w:sz w:val="18"/>
                  <w:szCs w:val="18"/>
                </w:rPr>
                <w:t>Zheng.zhao@verizonwireless.com</w:t>
              </w:r>
            </w:hyperlink>
          </w:p>
        </w:tc>
        <w:tc>
          <w:tcPr>
            <w:tcW w:w="3239" w:type="dxa"/>
            <w:gridSpan w:val="2"/>
            <w:vAlign w:val="center"/>
          </w:tcPr>
          <w:p w14:paraId="1963A7A5"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F23374A"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250CDD43"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1AB381DC" w14:textId="77777777" w:rsidTr="00BC6BDB">
        <w:tc>
          <w:tcPr>
            <w:tcW w:w="1978" w:type="dxa"/>
            <w:vAlign w:val="center"/>
          </w:tcPr>
          <w:p w14:paraId="4FF2613B" w14:textId="13D2D742"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n260(2O-2A)</w:t>
            </w:r>
          </w:p>
        </w:tc>
        <w:tc>
          <w:tcPr>
            <w:tcW w:w="1531" w:type="dxa"/>
            <w:vAlign w:val="center"/>
          </w:tcPr>
          <w:p w14:paraId="2088E715" w14:textId="4FC129D2"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3F15D184"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3139A55" w14:textId="77777777" w:rsidR="00A67257" w:rsidRPr="00F77F59" w:rsidRDefault="00A67257" w:rsidP="00BC6BDB">
            <w:pPr>
              <w:pStyle w:val="TAL"/>
              <w:snapToGrid w:val="0"/>
              <w:jc w:val="both"/>
              <w:rPr>
                <w:rFonts w:cs="Arial"/>
                <w:szCs w:val="18"/>
              </w:rPr>
            </w:pPr>
            <w:r w:rsidRPr="00F77F59">
              <w:rPr>
                <w:rFonts w:cs="Arial"/>
                <w:szCs w:val="18"/>
              </w:rPr>
              <w:t>Zheng Zhao</w:t>
            </w:r>
          </w:p>
          <w:p w14:paraId="62147F80"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476C3C6C" w14:textId="77777777" w:rsidR="00A67257" w:rsidRPr="00F77F59" w:rsidRDefault="00C8650C" w:rsidP="00BC6BDB">
            <w:pPr>
              <w:keepNext/>
              <w:snapToGrid w:val="0"/>
              <w:spacing w:after="0"/>
              <w:jc w:val="both"/>
              <w:rPr>
                <w:rFonts w:ascii="Arial" w:hAnsi="Arial" w:cs="Arial"/>
                <w:sz w:val="18"/>
                <w:szCs w:val="18"/>
              </w:rPr>
            </w:pPr>
            <w:hyperlink r:id="rId432" w:history="1">
              <w:r w:rsidR="00A67257" w:rsidRPr="00F77F59">
                <w:rPr>
                  <w:rStyle w:val="ae"/>
                  <w:rFonts w:ascii="Arial" w:hAnsi="Arial" w:cs="Arial"/>
                  <w:sz w:val="18"/>
                  <w:szCs w:val="18"/>
                </w:rPr>
                <w:t>Zheng.zhao@verizonwireless.com</w:t>
              </w:r>
            </w:hyperlink>
          </w:p>
        </w:tc>
        <w:tc>
          <w:tcPr>
            <w:tcW w:w="3239" w:type="dxa"/>
            <w:gridSpan w:val="2"/>
            <w:vAlign w:val="center"/>
          </w:tcPr>
          <w:p w14:paraId="1E56DCCB"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05611E42"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79D27A87"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FBCC0FA" w14:textId="77777777" w:rsidTr="00BC6BDB">
        <w:tc>
          <w:tcPr>
            <w:tcW w:w="1978" w:type="dxa"/>
            <w:vAlign w:val="center"/>
          </w:tcPr>
          <w:p w14:paraId="7F4AF6D3" w14:textId="5F73BC97"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n260(2O-4A)</w:t>
            </w:r>
          </w:p>
        </w:tc>
        <w:tc>
          <w:tcPr>
            <w:tcW w:w="1531" w:type="dxa"/>
            <w:vAlign w:val="center"/>
          </w:tcPr>
          <w:p w14:paraId="6DF12810" w14:textId="53B3690F"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79ACDA5"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68D01911" w14:textId="77777777" w:rsidR="00A67257" w:rsidRPr="00F77F59" w:rsidRDefault="00A67257" w:rsidP="00BC6BDB">
            <w:pPr>
              <w:pStyle w:val="TAL"/>
              <w:snapToGrid w:val="0"/>
              <w:jc w:val="both"/>
              <w:rPr>
                <w:rFonts w:cs="Arial"/>
                <w:szCs w:val="18"/>
              </w:rPr>
            </w:pPr>
            <w:r w:rsidRPr="00F77F59">
              <w:rPr>
                <w:rFonts w:cs="Arial"/>
                <w:szCs w:val="18"/>
              </w:rPr>
              <w:t>Zheng Zhao</w:t>
            </w:r>
          </w:p>
          <w:p w14:paraId="125E911F"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50F213F9" w14:textId="77777777" w:rsidR="00A67257" w:rsidRPr="00F77F59" w:rsidRDefault="00C8650C" w:rsidP="00BC6BDB">
            <w:pPr>
              <w:keepNext/>
              <w:snapToGrid w:val="0"/>
              <w:spacing w:after="0"/>
              <w:jc w:val="both"/>
              <w:rPr>
                <w:rFonts w:ascii="Arial" w:hAnsi="Arial" w:cs="Arial"/>
                <w:sz w:val="18"/>
                <w:szCs w:val="18"/>
              </w:rPr>
            </w:pPr>
            <w:hyperlink r:id="rId433" w:history="1">
              <w:r w:rsidR="00A67257" w:rsidRPr="00F77F59">
                <w:rPr>
                  <w:rStyle w:val="ae"/>
                  <w:rFonts w:ascii="Arial" w:hAnsi="Arial" w:cs="Arial"/>
                  <w:sz w:val="18"/>
                  <w:szCs w:val="18"/>
                </w:rPr>
                <w:t>Zheng.zhao@verizonwireless.com</w:t>
              </w:r>
            </w:hyperlink>
          </w:p>
        </w:tc>
        <w:tc>
          <w:tcPr>
            <w:tcW w:w="3239" w:type="dxa"/>
            <w:gridSpan w:val="2"/>
            <w:vAlign w:val="center"/>
          </w:tcPr>
          <w:p w14:paraId="71F51CC2"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635D2E7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08CD86E5"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50EEDAD3" w14:textId="77777777" w:rsidTr="00BC6BDB">
        <w:tc>
          <w:tcPr>
            <w:tcW w:w="1978" w:type="dxa"/>
            <w:vAlign w:val="center"/>
          </w:tcPr>
          <w:p w14:paraId="2C031541" w14:textId="3078B0E2" w:rsidR="00A67257" w:rsidRPr="00F77F59" w:rsidRDefault="00A67257" w:rsidP="00BC6BDB">
            <w:pPr>
              <w:keepNext/>
              <w:snapToGrid w:val="0"/>
              <w:spacing w:after="0"/>
              <w:jc w:val="both"/>
              <w:rPr>
                <w:rFonts w:ascii="Arial" w:eastAsia="新細明體" w:hAnsi="Arial" w:cs="Arial"/>
                <w:sz w:val="18"/>
                <w:szCs w:val="18"/>
                <w:lang w:val="sv-SE"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n260(2O-6A)</w:t>
            </w:r>
          </w:p>
        </w:tc>
        <w:tc>
          <w:tcPr>
            <w:tcW w:w="1531" w:type="dxa"/>
            <w:vAlign w:val="center"/>
          </w:tcPr>
          <w:p w14:paraId="4A25A8C8" w14:textId="62D94332"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21C8DC7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31BDC873" w14:textId="77777777" w:rsidR="00A67257" w:rsidRPr="00F77F59" w:rsidRDefault="00A67257" w:rsidP="00BC6BDB">
            <w:pPr>
              <w:pStyle w:val="TAL"/>
              <w:snapToGrid w:val="0"/>
              <w:jc w:val="both"/>
              <w:rPr>
                <w:rFonts w:cs="Arial"/>
                <w:szCs w:val="18"/>
              </w:rPr>
            </w:pPr>
            <w:r w:rsidRPr="00F77F59">
              <w:rPr>
                <w:rFonts w:cs="Arial"/>
                <w:szCs w:val="18"/>
              </w:rPr>
              <w:t>Zheng Zhao</w:t>
            </w:r>
          </w:p>
          <w:p w14:paraId="58BF9EBF"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4A39DD5A" w14:textId="77777777" w:rsidR="00A67257" w:rsidRPr="00F77F59" w:rsidRDefault="00C8650C" w:rsidP="00BC6BDB">
            <w:pPr>
              <w:keepNext/>
              <w:snapToGrid w:val="0"/>
              <w:spacing w:after="0"/>
              <w:jc w:val="both"/>
              <w:rPr>
                <w:rFonts w:ascii="Arial" w:hAnsi="Arial" w:cs="Arial"/>
                <w:sz w:val="18"/>
                <w:szCs w:val="18"/>
              </w:rPr>
            </w:pPr>
            <w:hyperlink r:id="rId434" w:history="1">
              <w:r w:rsidR="00A67257" w:rsidRPr="00F77F59">
                <w:rPr>
                  <w:rStyle w:val="ae"/>
                  <w:rFonts w:ascii="Arial" w:hAnsi="Arial" w:cs="Arial"/>
                  <w:sz w:val="18"/>
                  <w:szCs w:val="18"/>
                </w:rPr>
                <w:t>Zheng.zhao@verizonwireless.com</w:t>
              </w:r>
            </w:hyperlink>
          </w:p>
        </w:tc>
        <w:tc>
          <w:tcPr>
            <w:tcW w:w="3239" w:type="dxa"/>
            <w:gridSpan w:val="2"/>
            <w:vAlign w:val="center"/>
          </w:tcPr>
          <w:p w14:paraId="28EDA8FA"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40784C26"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20E12A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20E1D2CB" w14:textId="77777777" w:rsidTr="00BC6BDB">
        <w:tc>
          <w:tcPr>
            <w:tcW w:w="1978" w:type="dxa"/>
            <w:vAlign w:val="center"/>
          </w:tcPr>
          <w:p w14:paraId="764DAD09" w14:textId="43F3BAB1"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n260(2O-8A)</w:t>
            </w:r>
            <w:r w:rsidRPr="00F77F59">
              <w:rPr>
                <w:rFonts w:ascii="Arial" w:hAnsi="Arial" w:cs="Arial"/>
                <w:sz w:val="18"/>
                <w:szCs w:val="18"/>
                <w:lang w:val="sv-SE" w:eastAsia="ja-JP"/>
              </w:rPr>
              <w:softHyphen/>
            </w:r>
          </w:p>
        </w:tc>
        <w:tc>
          <w:tcPr>
            <w:tcW w:w="1531" w:type="dxa"/>
            <w:vAlign w:val="center"/>
          </w:tcPr>
          <w:p w14:paraId="1CF4310D" w14:textId="56FC4E53"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F0A8016"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30E0A6F5"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3571CC1D" w14:textId="77777777" w:rsidR="00A67257" w:rsidRPr="00F77F59" w:rsidRDefault="00C8650C" w:rsidP="00BC6BDB">
            <w:pPr>
              <w:keepNext/>
              <w:snapToGrid w:val="0"/>
              <w:spacing w:after="0"/>
              <w:jc w:val="both"/>
              <w:rPr>
                <w:rFonts w:ascii="Arial" w:hAnsi="Arial" w:cs="Arial"/>
                <w:sz w:val="18"/>
                <w:szCs w:val="18"/>
              </w:rPr>
            </w:pPr>
            <w:hyperlink r:id="rId435" w:history="1">
              <w:r w:rsidR="00A67257" w:rsidRPr="00F77F59">
                <w:rPr>
                  <w:rStyle w:val="ae"/>
                  <w:rFonts w:ascii="Arial" w:hAnsi="Arial" w:cs="Arial"/>
                  <w:sz w:val="18"/>
                  <w:szCs w:val="18"/>
                </w:rPr>
                <w:t>Zheng.zhao@verizonwireless.com</w:t>
              </w:r>
            </w:hyperlink>
          </w:p>
        </w:tc>
        <w:tc>
          <w:tcPr>
            <w:tcW w:w="3239" w:type="dxa"/>
            <w:gridSpan w:val="2"/>
            <w:vAlign w:val="center"/>
          </w:tcPr>
          <w:p w14:paraId="69B03678"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82693C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B010320"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0F203E75" w14:textId="77777777" w:rsidTr="00BC6BDB">
        <w:tc>
          <w:tcPr>
            <w:tcW w:w="1978" w:type="dxa"/>
            <w:vAlign w:val="center"/>
          </w:tcPr>
          <w:p w14:paraId="12608C71" w14:textId="2855B2F3" w:rsidR="00A67257" w:rsidRPr="00F77F59" w:rsidRDefault="00A67257" w:rsidP="00BC6BDB">
            <w:pPr>
              <w:keepNext/>
              <w:snapToGrid w:val="0"/>
              <w:spacing w:after="0"/>
              <w:jc w:val="both"/>
              <w:rPr>
                <w:rFonts w:ascii="Arial" w:hAnsi="Arial" w:cs="Arial"/>
                <w:sz w:val="18"/>
                <w:szCs w:val="18"/>
                <w:lang w:val="sv-SE" w:eastAsia="ja-JP"/>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n260(2O-2P-2A) </w:t>
            </w:r>
          </w:p>
        </w:tc>
        <w:tc>
          <w:tcPr>
            <w:tcW w:w="1531" w:type="dxa"/>
            <w:vAlign w:val="center"/>
          </w:tcPr>
          <w:p w14:paraId="1CF88499" w14:textId="0D9D0F04"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0503A83E"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785A1103"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324B8CA9" w14:textId="77777777" w:rsidR="00A67257" w:rsidRPr="00F77F59" w:rsidRDefault="00C8650C" w:rsidP="00BC6BDB">
            <w:pPr>
              <w:keepNext/>
              <w:snapToGrid w:val="0"/>
              <w:spacing w:after="0"/>
              <w:jc w:val="both"/>
              <w:rPr>
                <w:rFonts w:ascii="Arial" w:hAnsi="Arial" w:cs="Arial"/>
                <w:sz w:val="18"/>
                <w:szCs w:val="18"/>
              </w:rPr>
            </w:pPr>
            <w:hyperlink r:id="rId436" w:history="1">
              <w:r w:rsidR="00A67257" w:rsidRPr="00F77F59">
                <w:rPr>
                  <w:rStyle w:val="ae"/>
                  <w:rFonts w:ascii="Arial" w:hAnsi="Arial" w:cs="Arial"/>
                  <w:sz w:val="18"/>
                  <w:szCs w:val="18"/>
                </w:rPr>
                <w:t>Zheng.zhao@verizonwireless.com</w:t>
              </w:r>
            </w:hyperlink>
          </w:p>
        </w:tc>
        <w:tc>
          <w:tcPr>
            <w:tcW w:w="3239" w:type="dxa"/>
            <w:gridSpan w:val="2"/>
            <w:vAlign w:val="center"/>
          </w:tcPr>
          <w:p w14:paraId="176010E1"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B744747"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16DF49D5"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6174DD7" w14:textId="77777777" w:rsidTr="00BC6BDB">
        <w:tc>
          <w:tcPr>
            <w:tcW w:w="1978" w:type="dxa"/>
            <w:vAlign w:val="center"/>
          </w:tcPr>
          <w:p w14:paraId="6308CC51" w14:textId="5D55B729"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n260(3O-6A) </w:t>
            </w:r>
          </w:p>
        </w:tc>
        <w:tc>
          <w:tcPr>
            <w:tcW w:w="1531" w:type="dxa"/>
            <w:vAlign w:val="center"/>
          </w:tcPr>
          <w:p w14:paraId="63933A02" w14:textId="7E154385"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22253EDD"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9E9597D" w14:textId="77777777" w:rsidR="00A67257" w:rsidRPr="00F77F59" w:rsidRDefault="00A67257" w:rsidP="00BC6BDB">
            <w:pPr>
              <w:pStyle w:val="TAL"/>
              <w:snapToGrid w:val="0"/>
              <w:jc w:val="both"/>
              <w:rPr>
                <w:rFonts w:cs="Arial"/>
                <w:szCs w:val="18"/>
              </w:rPr>
            </w:pPr>
            <w:r w:rsidRPr="00F77F59">
              <w:rPr>
                <w:rFonts w:cs="Arial"/>
                <w:szCs w:val="18"/>
              </w:rPr>
              <w:t>Zheng Zhao</w:t>
            </w:r>
          </w:p>
          <w:p w14:paraId="581AC289"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15A5EF78" w14:textId="77777777" w:rsidR="00A67257" w:rsidRPr="00F77F59" w:rsidRDefault="00C8650C" w:rsidP="00BC6BDB">
            <w:pPr>
              <w:keepNext/>
              <w:snapToGrid w:val="0"/>
              <w:spacing w:after="0"/>
              <w:jc w:val="both"/>
              <w:rPr>
                <w:rFonts w:ascii="Arial" w:hAnsi="Arial" w:cs="Arial"/>
                <w:sz w:val="18"/>
                <w:szCs w:val="18"/>
              </w:rPr>
            </w:pPr>
            <w:hyperlink r:id="rId437" w:history="1">
              <w:r w:rsidR="00A67257" w:rsidRPr="00F77F59">
                <w:rPr>
                  <w:rStyle w:val="ae"/>
                  <w:rFonts w:ascii="Arial" w:hAnsi="Arial" w:cs="Arial"/>
                  <w:sz w:val="18"/>
                  <w:szCs w:val="18"/>
                </w:rPr>
                <w:t>Zheng.zhao@verizonwireless.com</w:t>
              </w:r>
            </w:hyperlink>
          </w:p>
        </w:tc>
        <w:tc>
          <w:tcPr>
            <w:tcW w:w="3239" w:type="dxa"/>
            <w:gridSpan w:val="2"/>
            <w:vAlign w:val="center"/>
          </w:tcPr>
          <w:p w14:paraId="19E07F13"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477C362"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118F6B6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8E4CE5F" w14:textId="77777777" w:rsidTr="00BC6BDB">
        <w:tc>
          <w:tcPr>
            <w:tcW w:w="1978" w:type="dxa"/>
            <w:vAlign w:val="center"/>
          </w:tcPr>
          <w:p w14:paraId="071216A3" w14:textId="10CC53D5"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lastRenderedPageBreak/>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n260(4O-2A) </w:t>
            </w:r>
          </w:p>
        </w:tc>
        <w:tc>
          <w:tcPr>
            <w:tcW w:w="1531" w:type="dxa"/>
            <w:vAlign w:val="center"/>
          </w:tcPr>
          <w:p w14:paraId="5BFB2369" w14:textId="1B9629B6"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4C8A55D3"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720B61F5" w14:textId="77777777" w:rsidR="00A67257" w:rsidRPr="00F77F59" w:rsidRDefault="00A67257" w:rsidP="00BC6BDB">
            <w:pPr>
              <w:pStyle w:val="TAL"/>
              <w:snapToGrid w:val="0"/>
              <w:jc w:val="both"/>
              <w:rPr>
                <w:rFonts w:cs="Arial"/>
                <w:szCs w:val="18"/>
              </w:rPr>
            </w:pPr>
            <w:r w:rsidRPr="00F77F59">
              <w:rPr>
                <w:rFonts w:cs="Arial"/>
                <w:szCs w:val="18"/>
              </w:rPr>
              <w:t>Zheng Zhao</w:t>
            </w:r>
          </w:p>
          <w:p w14:paraId="39B9D9D5"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29E69486" w14:textId="77777777" w:rsidR="00A67257" w:rsidRPr="00F77F59" w:rsidRDefault="00C8650C" w:rsidP="00BC6BDB">
            <w:pPr>
              <w:keepNext/>
              <w:snapToGrid w:val="0"/>
              <w:spacing w:after="0"/>
              <w:jc w:val="both"/>
              <w:rPr>
                <w:rFonts w:ascii="Arial" w:hAnsi="Arial" w:cs="Arial"/>
                <w:sz w:val="18"/>
                <w:szCs w:val="18"/>
              </w:rPr>
            </w:pPr>
            <w:hyperlink r:id="rId438" w:history="1">
              <w:r w:rsidR="00A67257" w:rsidRPr="00F77F59">
                <w:rPr>
                  <w:rStyle w:val="ae"/>
                  <w:rFonts w:ascii="Arial" w:hAnsi="Arial" w:cs="Arial"/>
                  <w:sz w:val="18"/>
                  <w:szCs w:val="18"/>
                </w:rPr>
                <w:t>Zheng.zhao@verizonwireless.com</w:t>
              </w:r>
            </w:hyperlink>
          </w:p>
        </w:tc>
        <w:tc>
          <w:tcPr>
            <w:tcW w:w="3239" w:type="dxa"/>
            <w:gridSpan w:val="2"/>
            <w:vAlign w:val="center"/>
          </w:tcPr>
          <w:p w14:paraId="0DDCB1D9"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669F8B26"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11AA2F4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118843B3" w14:textId="77777777" w:rsidTr="00BC6BDB">
        <w:tc>
          <w:tcPr>
            <w:tcW w:w="1978" w:type="dxa"/>
            <w:vAlign w:val="center"/>
          </w:tcPr>
          <w:p w14:paraId="55948BF9" w14:textId="04799701" w:rsidR="00A67257" w:rsidRPr="00F77F59" w:rsidRDefault="00A67257" w:rsidP="00BC6BDB">
            <w:pPr>
              <w:keepNext/>
              <w:snapToGrid w:val="0"/>
              <w:spacing w:after="0"/>
              <w:jc w:val="both"/>
              <w:rPr>
                <w:rFonts w:ascii="Arial" w:eastAsia="新細明體" w:hAnsi="Arial" w:cs="Arial"/>
                <w:sz w:val="18"/>
                <w:szCs w:val="18"/>
                <w:lang w:val="sv-SE"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n260(4O-4A) </w:t>
            </w:r>
          </w:p>
        </w:tc>
        <w:tc>
          <w:tcPr>
            <w:tcW w:w="1531" w:type="dxa"/>
            <w:vAlign w:val="center"/>
          </w:tcPr>
          <w:p w14:paraId="0414C903" w14:textId="5D9DE938"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2C702DE4"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669D4756" w14:textId="77777777" w:rsidR="00A67257" w:rsidRPr="00F77F59" w:rsidRDefault="00A67257" w:rsidP="00BC6BDB">
            <w:pPr>
              <w:pStyle w:val="TAL"/>
              <w:snapToGrid w:val="0"/>
              <w:jc w:val="both"/>
              <w:rPr>
                <w:rFonts w:cs="Arial"/>
                <w:szCs w:val="18"/>
              </w:rPr>
            </w:pPr>
            <w:r w:rsidRPr="00F77F59">
              <w:rPr>
                <w:rFonts w:cs="Arial"/>
                <w:szCs w:val="18"/>
              </w:rPr>
              <w:t>Zheng Zhao</w:t>
            </w:r>
          </w:p>
          <w:p w14:paraId="3AC6A155"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712813B7" w14:textId="77777777" w:rsidR="00A67257" w:rsidRPr="00F77F59" w:rsidRDefault="00C8650C" w:rsidP="00BC6BDB">
            <w:pPr>
              <w:keepNext/>
              <w:snapToGrid w:val="0"/>
              <w:spacing w:after="0"/>
              <w:jc w:val="both"/>
              <w:rPr>
                <w:rFonts w:ascii="Arial" w:hAnsi="Arial" w:cs="Arial"/>
                <w:sz w:val="18"/>
                <w:szCs w:val="18"/>
              </w:rPr>
            </w:pPr>
            <w:hyperlink r:id="rId439" w:history="1">
              <w:r w:rsidR="00A67257" w:rsidRPr="00F77F59">
                <w:rPr>
                  <w:rStyle w:val="ae"/>
                  <w:rFonts w:ascii="Arial" w:hAnsi="Arial" w:cs="Arial"/>
                  <w:sz w:val="18"/>
                  <w:szCs w:val="18"/>
                </w:rPr>
                <w:t>Zheng.zhao@verizonwireless.com</w:t>
              </w:r>
            </w:hyperlink>
          </w:p>
        </w:tc>
        <w:tc>
          <w:tcPr>
            <w:tcW w:w="3239" w:type="dxa"/>
            <w:gridSpan w:val="2"/>
            <w:vAlign w:val="center"/>
          </w:tcPr>
          <w:p w14:paraId="29894B84"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322E07F"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3C0B1DF0"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2EB6F20" w14:textId="77777777" w:rsidTr="00BC6BDB">
        <w:tc>
          <w:tcPr>
            <w:tcW w:w="1978" w:type="dxa"/>
            <w:vAlign w:val="center"/>
          </w:tcPr>
          <w:p w14:paraId="3399F6C1" w14:textId="0667CF18"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n260(2P-6A)</w:t>
            </w:r>
          </w:p>
        </w:tc>
        <w:tc>
          <w:tcPr>
            <w:tcW w:w="1531" w:type="dxa"/>
            <w:vAlign w:val="center"/>
          </w:tcPr>
          <w:p w14:paraId="349C23F4" w14:textId="7CFBFA59"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51C194F"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203EB75" w14:textId="77777777" w:rsidR="00A67257" w:rsidRPr="00F77F59" w:rsidRDefault="00A67257" w:rsidP="00BC6BDB">
            <w:pPr>
              <w:pStyle w:val="TAL"/>
              <w:snapToGrid w:val="0"/>
              <w:jc w:val="both"/>
              <w:rPr>
                <w:rFonts w:cs="Arial"/>
                <w:szCs w:val="18"/>
              </w:rPr>
            </w:pPr>
            <w:r w:rsidRPr="00F77F59">
              <w:rPr>
                <w:rFonts w:cs="Arial"/>
                <w:szCs w:val="18"/>
              </w:rPr>
              <w:t>Zheng Zhao</w:t>
            </w:r>
          </w:p>
          <w:p w14:paraId="6B6C8F5D"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3EC4D4E7" w14:textId="77777777" w:rsidR="00A67257" w:rsidRPr="00F77F59" w:rsidRDefault="00C8650C" w:rsidP="00BC6BDB">
            <w:pPr>
              <w:keepNext/>
              <w:snapToGrid w:val="0"/>
              <w:spacing w:after="0"/>
              <w:jc w:val="both"/>
              <w:rPr>
                <w:rFonts w:ascii="Arial" w:hAnsi="Arial" w:cs="Arial"/>
                <w:sz w:val="18"/>
                <w:szCs w:val="18"/>
              </w:rPr>
            </w:pPr>
            <w:hyperlink r:id="rId440" w:history="1">
              <w:r w:rsidR="00A67257" w:rsidRPr="00F77F59">
                <w:rPr>
                  <w:rStyle w:val="ae"/>
                  <w:rFonts w:ascii="Arial" w:hAnsi="Arial" w:cs="Arial"/>
                  <w:sz w:val="18"/>
                  <w:szCs w:val="18"/>
                </w:rPr>
                <w:t>Zheng.zhao@verizonwireless.com</w:t>
              </w:r>
            </w:hyperlink>
          </w:p>
        </w:tc>
        <w:tc>
          <w:tcPr>
            <w:tcW w:w="3239" w:type="dxa"/>
            <w:gridSpan w:val="2"/>
            <w:vAlign w:val="center"/>
          </w:tcPr>
          <w:p w14:paraId="202884E7"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4D7F435F"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264868DB"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01E0A054" w14:textId="77777777" w:rsidTr="00BC6BDB">
        <w:tc>
          <w:tcPr>
            <w:tcW w:w="1978" w:type="dxa"/>
            <w:vAlign w:val="center"/>
          </w:tcPr>
          <w:p w14:paraId="5D130919" w14:textId="0DA04D58"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n260(2P-2O)</w:t>
            </w:r>
          </w:p>
        </w:tc>
        <w:tc>
          <w:tcPr>
            <w:tcW w:w="1531" w:type="dxa"/>
            <w:vAlign w:val="center"/>
          </w:tcPr>
          <w:p w14:paraId="3E50E231" w14:textId="01741351"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4002510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33EB9AF1" w14:textId="77777777" w:rsidR="00A67257" w:rsidRPr="00F77F59" w:rsidRDefault="00A67257" w:rsidP="00BC6BDB">
            <w:pPr>
              <w:pStyle w:val="TAL"/>
              <w:snapToGrid w:val="0"/>
              <w:jc w:val="both"/>
              <w:rPr>
                <w:rFonts w:cs="Arial"/>
                <w:szCs w:val="18"/>
              </w:rPr>
            </w:pPr>
            <w:r w:rsidRPr="00F77F59">
              <w:rPr>
                <w:rFonts w:cs="Arial"/>
                <w:szCs w:val="18"/>
              </w:rPr>
              <w:t>Zheng Zhao</w:t>
            </w:r>
          </w:p>
          <w:p w14:paraId="70A3CCC4"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56F36467" w14:textId="77777777" w:rsidR="00A67257" w:rsidRPr="00F77F59" w:rsidRDefault="00C8650C" w:rsidP="00BC6BDB">
            <w:pPr>
              <w:keepNext/>
              <w:snapToGrid w:val="0"/>
              <w:spacing w:after="0"/>
              <w:jc w:val="both"/>
              <w:rPr>
                <w:rFonts w:ascii="Arial" w:hAnsi="Arial" w:cs="Arial"/>
                <w:sz w:val="18"/>
                <w:szCs w:val="18"/>
              </w:rPr>
            </w:pPr>
            <w:hyperlink r:id="rId441" w:history="1">
              <w:r w:rsidR="00A67257" w:rsidRPr="00F77F59">
                <w:rPr>
                  <w:rStyle w:val="ae"/>
                  <w:rFonts w:ascii="Arial" w:hAnsi="Arial" w:cs="Arial"/>
                  <w:sz w:val="18"/>
                  <w:szCs w:val="18"/>
                </w:rPr>
                <w:t>Zheng.zhao@verizonwireless.com</w:t>
              </w:r>
            </w:hyperlink>
          </w:p>
        </w:tc>
        <w:tc>
          <w:tcPr>
            <w:tcW w:w="3239" w:type="dxa"/>
            <w:gridSpan w:val="2"/>
            <w:vAlign w:val="center"/>
          </w:tcPr>
          <w:p w14:paraId="525F9E28"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39433D19"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38BB661"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1A556842" w14:textId="77777777" w:rsidTr="00BC6BDB">
        <w:tc>
          <w:tcPr>
            <w:tcW w:w="1978" w:type="dxa"/>
            <w:vAlign w:val="center"/>
          </w:tcPr>
          <w:p w14:paraId="21735803" w14:textId="5D15B49C"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n260(4P) </w:t>
            </w:r>
          </w:p>
        </w:tc>
        <w:tc>
          <w:tcPr>
            <w:tcW w:w="1531" w:type="dxa"/>
            <w:vAlign w:val="center"/>
          </w:tcPr>
          <w:p w14:paraId="610425FC" w14:textId="661C5C2E"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77321C8B"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587E0531"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759A1D03" w14:textId="77777777" w:rsidR="00A67257" w:rsidRPr="00F77F59" w:rsidRDefault="00C8650C" w:rsidP="00BC6BDB">
            <w:pPr>
              <w:keepNext/>
              <w:snapToGrid w:val="0"/>
              <w:spacing w:after="0"/>
              <w:jc w:val="both"/>
              <w:rPr>
                <w:rFonts w:ascii="Arial" w:hAnsi="Arial" w:cs="Arial"/>
                <w:sz w:val="18"/>
                <w:szCs w:val="18"/>
              </w:rPr>
            </w:pPr>
            <w:hyperlink r:id="rId442" w:history="1">
              <w:r w:rsidR="00A67257" w:rsidRPr="00F77F59">
                <w:rPr>
                  <w:rStyle w:val="ae"/>
                  <w:rFonts w:ascii="Arial" w:hAnsi="Arial" w:cs="Arial"/>
                  <w:sz w:val="18"/>
                  <w:szCs w:val="18"/>
                </w:rPr>
                <w:t>Zheng.zhao@verizonwireless.com</w:t>
              </w:r>
            </w:hyperlink>
          </w:p>
        </w:tc>
        <w:tc>
          <w:tcPr>
            <w:tcW w:w="3239" w:type="dxa"/>
            <w:gridSpan w:val="2"/>
            <w:vAlign w:val="center"/>
          </w:tcPr>
          <w:p w14:paraId="3457F1BA"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CE14D4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5A5F6FEB"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A7F74CA" w14:textId="77777777" w:rsidTr="00BC6BDB">
        <w:tc>
          <w:tcPr>
            <w:tcW w:w="1978" w:type="dxa"/>
            <w:vAlign w:val="center"/>
          </w:tcPr>
          <w:p w14:paraId="598D764E" w14:textId="690940CD" w:rsidR="00A67257" w:rsidRPr="00F77F59" w:rsidRDefault="00A67257" w:rsidP="00BC6BDB">
            <w:pPr>
              <w:keepNext/>
              <w:snapToGrid w:val="0"/>
              <w:spacing w:after="0"/>
              <w:jc w:val="both"/>
              <w:rPr>
                <w:rFonts w:ascii="Arial" w:hAnsi="Arial" w:cs="Arial"/>
                <w:sz w:val="18"/>
                <w:szCs w:val="18"/>
                <w:lang w:val="sv-SE" w:eastAsia="ja-JP"/>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n260(4P-2A) </w:t>
            </w:r>
          </w:p>
        </w:tc>
        <w:tc>
          <w:tcPr>
            <w:tcW w:w="1531" w:type="dxa"/>
            <w:vAlign w:val="center"/>
          </w:tcPr>
          <w:p w14:paraId="23006F5F" w14:textId="0E594494"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2BD4B9A"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130A46B6"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0C477FF3" w14:textId="77777777" w:rsidR="00A67257" w:rsidRPr="00F77F59" w:rsidRDefault="00C8650C" w:rsidP="00BC6BDB">
            <w:pPr>
              <w:keepNext/>
              <w:snapToGrid w:val="0"/>
              <w:spacing w:after="0"/>
              <w:jc w:val="both"/>
              <w:rPr>
                <w:rFonts w:ascii="Arial" w:hAnsi="Arial" w:cs="Arial"/>
                <w:sz w:val="18"/>
                <w:szCs w:val="18"/>
              </w:rPr>
            </w:pPr>
            <w:hyperlink r:id="rId443" w:history="1">
              <w:r w:rsidR="00A67257" w:rsidRPr="00F77F59">
                <w:rPr>
                  <w:rStyle w:val="ae"/>
                  <w:rFonts w:ascii="Arial" w:hAnsi="Arial" w:cs="Arial"/>
                  <w:sz w:val="18"/>
                  <w:szCs w:val="18"/>
                </w:rPr>
                <w:t>Zheng.zhao@verizonwireless.com</w:t>
              </w:r>
            </w:hyperlink>
          </w:p>
        </w:tc>
        <w:tc>
          <w:tcPr>
            <w:tcW w:w="3239" w:type="dxa"/>
            <w:gridSpan w:val="2"/>
            <w:vAlign w:val="center"/>
          </w:tcPr>
          <w:p w14:paraId="2E0439DC"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732C89A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0EAAD37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0A7D3ABE" w14:textId="77777777" w:rsidTr="00BC6BDB">
        <w:tc>
          <w:tcPr>
            <w:tcW w:w="1978" w:type="dxa"/>
            <w:vAlign w:val="center"/>
          </w:tcPr>
          <w:p w14:paraId="16B04D31" w14:textId="11A8A369"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n260(2Q-4A) </w:t>
            </w:r>
          </w:p>
        </w:tc>
        <w:tc>
          <w:tcPr>
            <w:tcW w:w="1531" w:type="dxa"/>
            <w:vAlign w:val="center"/>
          </w:tcPr>
          <w:p w14:paraId="048E022F" w14:textId="7AF2C890"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6F66D16"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6C3BEAE" w14:textId="77777777" w:rsidR="00A67257" w:rsidRPr="00F77F59" w:rsidRDefault="00A67257" w:rsidP="00BC6BDB">
            <w:pPr>
              <w:pStyle w:val="TAL"/>
              <w:snapToGrid w:val="0"/>
              <w:jc w:val="both"/>
              <w:rPr>
                <w:rFonts w:cs="Arial"/>
                <w:szCs w:val="18"/>
              </w:rPr>
            </w:pPr>
            <w:r w:rsidRPr="00F77F59">
              <w:rPr>
                <w:rFonts w:cs="Arial"/>
                <w:szCs w:val="18"/>
              </w:rPr>
              <w:t>Zheng Zhao</w:t>
            </w:r>
          </w:p>
          <w:p w14:paraId="5E77034F"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16C6CF55" w14:textId="77777777" w:rsidR="00A67257" w:rsidRPr="00F77F59" w:rsidRDefault="00C8650C" w:rsidP="00BC6BDB">
            <w:pPr>
              <w:keepNext/>
              <w:snapToGrid w:val="0"/>
              <w:spacing w:after="0"/>
              <w:jc w:val="both"/>
              <w:rPr>
                <w:rFonts w:ascii="Arial" w:hAnsi="Arial" w:cs="Arial"/>
                <w:sz w:val="18"/>
                <w:szCs w:val="18"/>
              </w:rPr>
            </w:pPr>
            <w:hyperlink r:id="rId444" w:history="1">
              <w:r w:rsidR="00A67257" w:rsidRPr="00F77F59">
                <w:rPr>
                  <w:rStyle w:val="ae"/>
                  <w:rFonts w:ascii="Arial" w:hAnsi="Arial" w:cs="Arial"/>
                  <w:sz w:val="18"/>
                  <w:szCs w:val="18"/>
                </w:rPr>
                <w:t>Zheng.zhao@verizonwireless.com</w:t>
              </w:r>
            </w:hyperlink>
          </w:p>
        </w:tc>
        <w:tc>
          <w:tcPr>
            <w:tcW w:w="3239" w:type="dxa"/>
            <w:gridSpan w:val="2"/>
            <w:vAlign w:val="center"/>
          </w:tcPr>
          <w:p w14:paraId="640CBD5A"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7C91EDA"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59B1866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34B8EAD7" w14:textId="77777777" w:rsidTr="00BC6BDB">
        <w:tc>
          <w:tcPr>
            <w:tcW w:w="1978" w:type="dxa"/>
            <w:vAlign w:val="center"/>
          </w:tcPr>
          <w:p w14:paraId="01433609" w14:textId="4F05474E"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n260(2Q-2O-2A) </w:t>
            </w:r>
          </w:p>
        </w:tc>
        <w:tc>
          <w:tcPr>
            <w:tcW w:w="1531" w:type="dxa"/>
            <w:vAlign w:val="center"/>
          </w:tcPr>
          <w:p w14:paraId="0A7CB4CA" w14:textId="528E1144"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D3061BA"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742218B0" w14:textId="77777777" w:rsidR="00A67257" w:rsidRPr="00F77F59" w:rsidRDefault="00A67257" w:rsidP="00BC6BDB">
            <w:pPr>
              <w:pStyle w:val="TAL"/>
              <w:snapToGrid w:val="0"/>
              <w:jc w:val="both"/>
              <w:rPr>
                <w:rFonts w:cs="Arial"/>
                <w:szCs w:val="18"/>
              </w:rPr>
            </w:pPr>
            <w:r w:rsidRPr="00F77F59">
              <w:rPr>
                <w:rFonts w:cs="Arial"/>
                <w:szCs w:val="18"/>
              </w:rPr>
              <w:t>Zheng Zhao</w:t>
            </w:r>
          </w:p>
          <w:p w14:paraId="5B1A00C3"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0F9C172E" w14:textId="77777777" w:rsidR="00A67257" w:rsidRPr="00F77F59" w:rsidRDefault="00C8650C" w:rsidP="00BC6BDB">
            <w:pPr>
              <w:keepNext/>
              <w:snapToGrid w:val="0"/>
              <w:spacing w:after="0"/>
              <w:jc w:val="both"/>
              <w:rPr>
                <w:rFonts w:ascii="Arial" w:hAnsi="Arial" w:cs="Arial"/>
                <w:sz w:val="18"/>
                <w:szCs w:val="18"/>
              </w:rPr>
            </w:pPr>
            <w:hyperlink r:id="rId445" w:history="1">
              <w:r w:rsidR="00A67257" w:rsidRPr="00F77F59">
                <w:rPr>
                  <w:rStyle w:val="ae"/>
                  <w:rFonts w:ascii="Arial" w:hAnsi="Arial" w:cs="Arial"/>
                  <w:sz w:val="18"/>
                  <w:szCs w:val="18"/>
                </w:rPr>
                <w:t>Zheng.zhao@verizonwireless.com</w:t>
              </w:r>
            </w:hyperlink>
          </w:p>
        </w:tc>
        <w:tc>
          <w:tcPr>
            <w:tcW w:w="3239" w:type="dxa"/>
            <w:gridSpan w:val="2"/>
            <w:vAlign w:val="center"/>
          </w:tcPr>
          <w:p w14:paraId="7231E71F"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7F7C7EED"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61E553D"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0549BB" w14:paraId="508B40E3" w14:textId="77777777" w:rsidTr="00BC6BDB">
        <w:tc>
          <w:tcPr>
            <w:tcW w:w="1978" w:type="dxa"/>
            <w:vAlign w:val="center"/>
          </w:tcPr>
          <w:p w14:paraId="2813FE9A" w14:textId="43847091"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n261(D-2O-A) </w:t>
            </w:r>
          </w:p>
        </w:tc>
        <w:tc>
          <w:tcPr>
            <w:tcW w:w="1531" w:type="dxa"/>
            <w:vAlign w:val="center"/>
          </w:tcPr>
          <w:p w14:paraId="04404A01" w14:textId="7A67E2EA"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n261A</w:t>
            </w:r>
          </w:p>
        </w:tc>
        <w:tc>
          <w:tcPr>
            <w:tcW w:w="902" w:type="dxa"/>
            <w:vAlign w:val="center"/>
          </w:tcPr>
          <w:p w14:paraId="3163B33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58DF67A6" w14:textId="77777777" w:rsidR="00A67257" w:rsidRPr="00F77F59" w:rsidRDefault="00A67257" w:rsidP="00BC6BDB">
            <w:pPr>
              <w:pStyle w:val="TAL"/>
              <w:snapToGrid w:val="0"/>
              <w:jc w:val="both"/>
              <w:rPr>
                <w:rFonts w:cs="Arial"/>
                <w:szCs w:val="18"/>
              </w:rPr>
            </w:pPr>
            <w:r w:rsidRPr="00F77F59">
              <w:rPr>
                <w:rFonts w:cs="Arial"/>
                <w:szCs w:val="18"/>
              </w:rPr>
              <w:t>Zheng Zhao</w:t>
            </w:r>
          </w:p>
          <w:p w14:paraId="0D983242"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22CCD77C" w14:textId="77777777" w:rsidR="00A67257" w:rsidRPr="00F77F59" w:rsidRDefault="00C8650C" w:rsidP="00BC6BDB">
            <w:pPr>
              <w:keepNext/>
              <w:snapToGrid w:val="0"/>
              <w:spacing w:after="0"/>
              <w:jc w:val="both"/>
              <w:rPr>
                <w:rFonts w:ascii="Arial" w:hAnsi="Arial" w:cs="Arial"/>
                <w:sz w:val="18"/>
                <w:szCs w:val="18"/>
              </w:rPr>
            </w:pPr>
            <w:hyperlink r:id="rId446" w:history="1">
              <w:r w:rsidR="00A67257" w:rsidRPr="00F77F59">
                <w:rPr>
                  <w:rStyle w:val="ae"/>
                  <w:rFonts w:ascii="Arial" w:hAnsi="Arial" w:cs="Arial"/>
                  <w:sz w:val="18"/>
                  <w:szCs w:val="18"/>
                </w:rPr>
                <w:t>Zheng.zhao@verizonwireless.com</w:t>
              </w:r>
            </w:hyperlink>
          </w:p>
        </w:tc>
        <w:tc>
          <w:tcPr>
            <w:tcW w:w="3239" w:type="dxa"/>
            <w:gridSpan w:val="2"/>
            <w:vAlign w:val="center"/>
          </w:tcPr>
          <w:p w14:paraId="27736ACB"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1D4B0CF" w14:textId="77777777" w:rsidR="00A67257" w:rsidRPr="00F77F59" w:rsidRDefault="00A67257" w:rsidP="00BC6BDB">
            <w:pPr>
              <w:keepNext/>
              <w:snapToGrid w:val="0"/>
              <w:spacing w:after="0"/>
              <w:jc w:val="both"/>
              <w:rPr>
                <w:rFonts w:ascii="Arial" w:eastAsia="DengXian" w:hAnsi="Arial" w:cs="Arial"/>
                <w:sz w:val="18"/>
                <w:szCs w:val="18"/>
                <w:lang w:val="es-ES" w:eastAsia="zh-CN"/>
              </w:rPr>
            </w:pPr>
            <w:r w:rsidRPr="00F77F59">
              <w:rPr>
                <w:rFonts w:ascii="Arial" w:hAnsi="Arial" w:cs="Arial"/>
                <w:color w:val="000000"/>
                <w:sz w:val="18"/>
                <w:szCs w:val="18"/>
              </w:rPr>
              <w:t>Ongoing</w:t>
            </w:r>
          </w:p>
        </w:tc>
        <w:tc>
          <w:tcPr>
            <w:tcW w:w="4499" w:type="dxa"/>
            <w:vAlign w:val="center"/>
          </w:tcPr>
          <w:p w14:paraId="278FBE7B" w14:textId="77777777" w:rsidR="00A67257" w:rsidRPr="00840CFD"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5A-n261_UL_5A-n261A</w:t>
            </w:r>
          </w:p>
        </w:tc>
      </w:tr>
      <w:tr w:rsidR="00A67257" w:rsidRPr="000549BB" w14:paraId="54C1DD94" w14:textId="77777777" w:rsidTr="00BC6BDB">
        <w:tc>
          <w:tcPr>
            <w:tcW w:w="1978" w:type="dxa"/>
            <w:vAlign w:val="center"/>
          </w:tcPr>
          <w:p w14:paraId="094513E4"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w:t>
            </w:r>
          </w:p>
        </w:tc>
        <w:tc>
          <w:tcPr>
            <w:tcW w:w="1531" w:type="dxa"/>
            <w:vAlign w:val="center"/>
          </w:tcPr>
          <w:p w14:paraId="3A18D9F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666F6F5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C0E36F0" w14:textId="77777777" w:rsidR="00A67257" w:rsidRPr="00840CFD" w:rsidRDefault="00A67257" w:rsidP="00BC6BDB">
            <w:pPr>
              <w:pStyle w:val="TAL"/>
              <w:snapToGrid w:val="0"/>
              <w:jc w:val="both"/>
              <w:rPr>
                <w:rFonts w:cs="Arial"/>
                <w:szCs w:val="18"/>
              </w:rPr>
            </w:pPr>
            <w:r w:rsidRPr="00840CFD">
              <w:rPr>
                <w:rFonts w:cs="Arial"/>
                <w:szCs w:val="18"/>
              </w:rPr>
              <w:t>Zheng Zhao Verizon</w:t>
            </w:r>
          </w:p>
        </w:tc>
        <w:tc>
          <w:tcPr>
            <w:tcW w:w="1440" w:type="dxa"/>
            <w:vAlign w:val="center"/>
          </w:tcPr>
          <w:p w14:paraId="285E7E17" w14:textId="77777777" w:rsidR="00A67257" w:rsidRPr="00840CFD" w:rsidRDefault="00C8650C" w:rsidP="00BC6BDB">
            <w:pPr>
              <w:keepNext/>
              <w:snapToGrid w:val="0"/>
              <w:spacing w:after="0"/>
              <w:jc w:val="both"/>
              <w:rPr>
                <w:rFonts w:ascii="Arial" w:hAnsi="Arial" w:cs="Arial"/>
                <w:sz w:val="18"/>
                <w:szCs w:val="18"/>
              </w:rPr>
            </w:pPr>
            <w:hyperlink r:id="rId447" w:history="1">
              <w:r w:rsidR="00A67257" w:rsidRPr="00840CFD">
                <w:rPr>
                  <w:rStyle w:val="ae"/>
                  <w:rFonts w:ascii="Arial" w:hAnsi="Arial" w:cs="Arial"/>
                  <w:sz w:val="18"/>
                  <w:szCs w:val="18"/>
                </w:rPr>
                <w:t>zheng.zhao@verizonwireless.com</w:t>
              </w:r>
            </w:hyperlink>
          </w:p>
        </w:tc>
        <w:tc>
          <w:tcPr>
            <w:tcW w:w="3239" w:type="dxa"/>
            <w:gridSpan w:val="2"/>
            <w:vAlign w:val="center"/>
          </w:tcPr>
          <w:p w14:paraId="4C17F738" w14:textId="77777777" w:rsidR="00A67257" w:rsidRPr="00840CFD" w:rsidRDefault="00A67257"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E740865" w14:textId="7E7922E4" w:rsidR="00A67257" w:rsidRPr="00840CFD" w:rsidRDefault="005F168A" w:rsidP="00BC6BDB">
            <w:pPr>
              <w:keepNext/>
              <w:snapToGrid w:val="0"/>
              <w:spacing w:after="0"/>
              <w:jc w:val="both"/>
              <w:rPr>
                <w:rFonts w:ascii="Arial" w:hAnsi="Arial" w:cs="Arial"/>
                <w:color w:val="000000"/>
                <w:sz w:val="18"/>
                <w:szCs w:val="18"/>
              </w:rPr>
            </w:pPr>
            <w:r>
              <w:rPr>
                <w:rFonts w:ascii="Arial" w:eastAsia="新細明體" w:hAnsi="Arial" w:cs="Arial" w:hint="eastAsia"/>
                <w:sz w:val="18"/>
                <w:szCs w:val="18"/>
                <w:lang w:eastAsia="zh-TW"/>
              </w:rPr>
              <w:t>completed</w:t>
            </w:r>
          </w:p>
        </w:tc>
        <w:tc>
          <w:tcPr>
            <w:tcW w:w="4499" w:type="dxa"/>
            <w:vAlign w:val="center"/>
          </w:tcPr>
          <w:p w14:paraId="5472D77E"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86385D" w:rsidRPr="000549BB" w14:paraId="52899F8C" w14:textId="77777777" w:rsidTr="00C501A4">
        <w:tc>
          <w:tcPr>
            <w:tcW w:w="1978" w:type="dxa"/>
            <w:vAlign w:val="center"/>
          </w:tcPr>
          <w:p w14:paraId="2C5E6AAE"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w:t>
            </w:r>
          </w:p>
        </w:tc>
        <w:tc>
          <w:tcPr>
            <w:tcW w:w="1531" w:type="dxa"/>
            <w:vAlign w:val="center"/>
          </w:tcPr>
          <w:p w14:paraId="3D2F6EFA"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5FC13786"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27BED31"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37473EA7" w14:textId="77777777" w:rsidR="0086385D" w:rsidRPr="00840CFD" w:rsidRDefault="00C8650C" w:rsidP="00BC6BDB">
            <w:pPr>
              <w:keepNext/>
              <w:snapToGrid w:val="0"/>
              <w:spacing w:after="0"/>
              <w:jc w:val="both"/>
              <w:rPr>
                <w:rFonts w:ascii="Arial" w:hAnsi="Arial" w:cs="Arial"/>
                <w:sz w:val="18"/>
                <w:szCs w:val="18"/>
              </w:rPr>
            </w:pPr>
            <w:hyperlink r:id="rId448" w:history="1">
              <w:r w:rsidR="0086385D" w:rsidRPr="00840CFD">
                <w:rPr>
                  <w:rStyle w:val="ae"/>
                  <w:rFonts w:ascii="Arial" w:hAnsi="Arial" w:cs="Arial"/>
                  <w:sz w:val="18"/>
                  <w:szCs w:val="18"/>
                </w:rPr>
                <w:t>zheng.zhao@verizonwireless.com</w:t>
              </w:r>
            </w:hyperlink>
          </w:p>
        </w:tc>
        <w:tc>
          <w:tcPr>
            <w:tcW w:w="3239" w:type="dxa"/>
            <w:gridSpan w:val="2"/>
            <w:vAlign w:val="center"/>
          </w:tcPr>
          <w:p w14:paraId="433B5BF1"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7430D22" w14:textId="083C76A6"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425BB05C"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DC_5A_n260(2A)_UL_5A_n260A</w:t>
            </w:r>
          </w:p>
        </w:tc>
      </w:tr>
      <w:tr w:rsidR="0086385D" w:rsidRPr="000549BB" w14:paraId="5B43A2C3" w14:textId="77777777" w:rsidTr="00C501A4">
        <w:tc>
          <w:tcPr>
            <w:tcW w:w="1978" w:type="dxa"/>
            <w:vAlign w:val="center"/>
          </w:tcPr>
          <w:p w14:paraId="04BAADCE"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n260(4A)</w:t>
            </w:r>
          </w:p>
        </w:tc>
        <w:tc>
          <w:tcPr>
            <w:tcW w:w="1531" w:type="dxa"/>
            <w:vAlign w:val="center"/>
          </w:tcPr>
          <w:p w14:paraId="08AA798D"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0F05D52A"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DCF75E9"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4AEB5AB0" w14:textId="77777777" w:rsidR="0086385D" w:rsidRPr="00840CFD" w:rsidRDefault="00C8650C" w:rsidP="00BC6BDB">
            <w:pPr>
              <w:keepNext/>
              <w:snapToGrid w:val="0"/>
              <w:spacing w:after="0"/>
              <w:jc w:val="both"/>
              <w:rPr>
                <w:rFonts w:ascii="Arial" w:hAnsi="Arial" w:cs="Arial"/>
                <w:sz w:val="18"/>
                <w:szCs w:val="18"/>
              </w:rPr>
            </w:pPr>
            <w:hyperlink r:id="rId449" w:history="1">
              <w:r w:rsidR="0086385D" w:rsidRPr="00840CFD">
                <w:rPr>
                  <w:rStyle w:val="ae"/>
                  <w:rFonts w:ascii="Arial" w:hAnsi="Arial" w:cs="Arial"/>
                  <w:sz w:val="18"/>
                  <w:szCs w:val="18"/>
                </w:rPr>
                <w:t>zheng.zhao@verizonwireless.com</w:t>
              </w:r>
            </w:hyperlink>
          </w:p>
        </w:tc>
        <w:tc>
          <w:tcPr>
            <w:tcW w:w="3239" w:type="dxa"/>
            <w:gridSpan w:val="2"/>
            <w:vAlign w:val="center"/>
          </w:tcPr>
          <w:p w14:paraId="4202F345"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63B7609" w14:textId="12A06E7D"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322BF430"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n260(3A)_UL_5A_n</w:t>
            </w:r>
            <w:r w:rsidRPr="00840CFD">
              <w:rPr>
                <w:rFonts w:ascii="Arial" w:eastAsia="Times New Roman" w:hAnsi="Arial" w:cs="Arial"/>
                <w:color w:val="000000"/>
                <w:sz w:val="18"/>
                <w:szCs w:val="18"/>
                <w:lang w:val="en-US"/>
              </w:rPr>
              <w:t>260A</w:t>
            </w:r>
          </w:p>
        </w:tc>
      </w:tr>
      <w:tr w:rsidR="0086385D" w:rsidRPr="000549BB" w14:paraId="32B7629A" w14:textId="77777777" w:rsidTr="00C501A4">
        <w:tc>
          <w:tcPr>
            <w:tcW w:w="1978" w:type="dxa"/>
            <w:vAlign w:val="center"/>
          </w:tcPr>
          <w:p w14:paraId="4CC7FE10"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n260(6A)</w:t>
            </w:r>
          </w:p>
        </w:tc>
        <w:tc>
          <w:tcPr>
            <w:tcW w:w="1531" w:type="dxa"/>
            <w:vAlign w:val="center"/>
          </w:tcPr>
          <w:p w14:paraId="2F6A82E1"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242BCE20"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3F8F7A0A"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7E49B85B" w14:textId="77777777" w:rsidR="0086385D" w:rsidRPr="00840CFD" w:rsidRDefault="00C8650C" w:rsidP="00BC6BDB">
            <w:pPr>
              <w:keepNext/>
              <w:snapToGrid w:val="0"/>
              <w:spacing w:after="0"/>
              <w:jc w:val="both"/>
              <w:rPr>
                <w:rFonts w:ascii="Arial" w:hAnsi="Arial" w:cs="Arial"/>
                <w:sz w:val="18"/>
                <w:szCs w:val="18"/>
              </w:rPr>
            </w:pPr>
            <w:hyperlink r:id="rId450" w:history="1">
              <w:r w:rsidR="0086385D" w:rsidRPr="00840CFD">
                <w:rPr>
                  <w:rStyle w:val="ae"/>
                  <w:rFonts w:ascii="Arial" w:hAnsi="Arial" w:cs="Arial"/>
                  <w:sz w:val="18"/>
                  <w:szCs w:val="18"/>
                </w:rPr>
                <w:t>zheng.zhao@verizonwireless.com</w:t>
              </w:r>
            </w:hyperlink>
          </w:p>
        </w:tc>
        <w:tc>
          <w:tcPr>
            <w:tcW w:w="3239" w:type="dxa"/>
            <w:gridSpan w:val="2"/>
            <w:vAlign w:val="center"/>
          </w:tcPr>
          <w:p w14:paraId="6D327C62"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4DAA939" w14:textId="2FBB5D05"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139ABFA9"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n260(5A)_UL_5A_n</w:t>
            </w:r>
            <w:r w:rsidRPr="00840CFD">
              <w:rPr>
                <w:rFonts w:ascii="Arial" w:eastAsia="Times New Roman" w:hAnsi="Arial" w:cs="Arial"/>
                <w:color w:val="000000"/>
                <w:sz w:val="18"/>
                <w:szCs w:val="18"/>
                <w:lang w:val="en-US"/>
              </w:rPr>
              <w:t>260A</w:t>
            </w:r>
          </w:p>
        </w:tc>
      </w:tr>
      <w:tr w:rsidR="0086385D" w:rsidRPr="000549BB" w14:paraId="5D15F472" w14:textId="77777777" w:rsidTr="00C501A4">
        <w:tc>
          <w:tcPr>
            <w:tcW w:w="1978" w:type="dxa"/>
            <w:vAlign w:val="center"/>
          </w:tcPr>
          <w:p w14:paraId="404E8E3A"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n260(8A)</w:t>
            </w:r>
          </w:p>
        </w:tc>
        <w:tc>
          <w:tcPr>
            <w:tcW w:w="1531" w:type="dxa"/>
            <w:vAlign w:val="center"/>
          </w:tcPr>
          <w:p w14:paraId="20B33092"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155B214A"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418DBF6"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28BB6288" w14:textId="77777777" w:rsidR="0086385D" w:rsidRPr="00840CFD" w:rsidRDefault="00C8650C" w:rsidP="00BC6BDB">
            <w:pPr>
              <w:keepNext/>
              <w:snapToGrid w:val="0"/>
              <w:spacing w:after="0"/>
              <w:jc w:val="both"/>
              <w:rPr>
                <w:rFonts w:ascii="Arial" w:hAnsi="Arial" w:cs="Arial"/>
                <w:sz w:val="18"/>
                <w:szCs w:val="18"/>
              </w:rPr>
            </w:pPr>
            <w:hyperlink r:id="rId451" w:history="1">
              <w:r w:rsidR="0086385D" w:rsidRPr="00840CFD">
                <w:rPr>
                  <w:rStyle w:val="ae"/>
                  <w:rFonts w:ascii="Arial" w:hAnsi="Arial" w:cs="Arial"/>
                  <w:sz w:val="18"/>
                  <w:szCs w:val="18"/>
                </w:rPr>
                <w:t>zheng.zhao@verizonwireless.com</w:t>
              </w:r>
            </w:hyperlink>
          </w:p>
        </w:tc>
        <w:tc>
          <w:tcPr>
            <w:tcW w:w="3239" w:type="dxa"/>
            <w:gridSpan w:val="2"/>
            <w:vAlign w:val="center"/>
          </w:tcPr>
          <w:p w14:paraId="37BFC00B"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2372828" w14:textId="41EC57B7"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290C6F48"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n260(7A)_UL_5A_n</w:t>
            </w:r>
            <w:r w:rsidRPr="00840CFD">
              <w:rPr>
                <w:rFonts w:ascii="Arial" w:eastAsia="Times New Roman" w:hAnsi="Arial" w:cs="Arial"/>
                <w:color w:val="000000"/>
                <w:sz w:val="18"/>
                <w:szCs w:val="18"/>
                <w:lang w:val="en-US"/>
              </w:rPr>
              <w:t>260A</w:t>
            </w:r>
          </w:p>
        </w:tc>
      </w:tr>
      <w:tr w:rsidR="0086385D" w:rsidRPr="000549BB" w14:paraId="0C832F07" w14:textId="77777777" w:rsidTr="00C501A4">
        <w:tc>
          <w:tcPr>
            <w:tcW w:w="1978" w:type="dxa"/>
            <w:vAlign w:val="center"/>
          </w:tcPr>
          <w:p w14:paraId="2E4FAAB5"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w:t>
            </w:r>
          </w:p>
        </w:tc>
        <w:tc>
          <w:tcPr>
            <w:tcW w:w="1531" w:type="dxa"/>
            <w:vAlign w:val="center"/>
          </w:tcPr>
          <w:p w14:paraId="4154ADCE"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689C9FAF"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BA6F356"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2ED20043" w14:textId="77777777" w:rsidR="0086385D" w:rsidRPr="00840CFD" w:rsidRDefault="00C8650C" w:rsidP="00BC6BDB">
            <w:pPr>
              <w:keepNext/>
              <w:snapToGrid w:val="0"/>
              <w:spacing w:after="0"/>
              <w:jc w:val="both"/>
              <w:rPr>
                <w:rFonts w:ascii="Arial" w:hAnsi="Arial" w:cs="Arial"/>
                <w:sz w:val="18"/>
                <w:szCs w:val="18"/>
              </w:rPr>
            </w:pPr>
            <w:hyperlink r:id="rId452" w:history="1">
              <w:r w:rsidR="0086385D" w:rsidRPr="00840CFD">
                <w:rPr>
                  <w:rStyle w:val="ae"/>
                  <w:rFonts w:ascii="Arial" w:hAnsi="Arial" w:cs="Arial"/>
                  <w:sz w:val="18"/>
                  <w:szCs w:val="18"/>
                </w:rPr>
                <w:t>zheng.zhao@verizonwireless.com</w:t>
              </w:r>
            </w:hyperlink>
          </w:p>
        </w:tc>
        <w:tc>
          <w:tcPr>
            <w:tcW w:w="3239" w:type="dxa"/>
            <w:gridSpan w:val="2"/>
            <w:vAlign w:val="center"/>
          </w:tcPr>
          <w:p w14:paraId="4960D1E5"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26129F1" w14:textId="22EDEB96"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0492BDAC"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86385D" w:rsidRPr="000549BB" w14:paraId="36A82BB2" w14:textId="77777777" w:rsidTr="00C501A4">
        <w:tc>
          <w:tcPr>
            <w:tcW w:w="1978" w:type="dxa"/>
            <w:vAlign w:val="center"/>
          </w:tcPr>
          <w:p w14:paraId="1FAFD438"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w:t>
            </w:r>
          </w:p>
        </w:tc>
        <w:tc>
          <w:tcPr>
            <w:tcW w:w="1531" w:type="dxa"/>
            <w:vAlign w:val="center"/>
          </w:tcPr>
          <w:p w14:paraId="376D366B"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73CD8B0C"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F5C45F2"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01F40EB0" w14:textId="77777777" w:rsidR="0086385D" w:rsidRPr="00840CFD" w:rsidRDefault="00C8650C" w:rsidP="00BC6BDB">
            <w:pPr>
              <w:keepNext/>
              <w:snapToGrid w:val="0"/>
              <w:spacing w:after="0"/>
              <w:jc w:val="both"/>
              <w:rPr>
                <w:rFonts w:ascii="Arial" w:hAnsi="Arial" w:cs="Arial"/>
                <w:sz w:val="18"/>
                <w:szCs w:val="18"/>
              </w:rPr>
            </w:pPr>
            <w:hyperlink r:id="rId453" w:history="1">
              <w:r w:rsidR="0086385D" w:rsidRPr="00840CFD">
                <w:rPr>
                  <w:rStyle w:val="ae"/>
                  <w:rFonts w:ascii="Arial" w:hAnsi="Arial" w:cs="Arial"/>
                  <w:sz w:val="18"/>
                  <w:szCs w:val="18"/>
                </w:rPr>
                <w:t>zheng.zhao@verizonwireless.com</w:t>
              </w:r>
            </w:hyperlink>
          </w:p>
        </w:tc>
        <w:tc>
          <w:tcPr>
            <w:tcW w:w="3239" w:type="dxa"/>
            <w:gridSpan w:val="2"/>
            <w:vAlign w:val="center"/>
          </w:tcPr>
          <w:p w14:paraId="0AE42B24"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E57B634" w14:textId="1C73A6BF"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35F5ED95"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D3C96" w:rsidRPr="000549BB" w14:paraId="7767AD65" w14:textId="77777777" w:rsidTr="00C501A4">
        <w:tc>
          <w:tcPr>
            <w:tcW w:w="1978" w:type="dxa"/>
            <w:vAlign w:val="center"/>
          </w:tcPr>
          <w:p w14:paraId="6CA118D6"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DC_5A_n260(A-G)</w:t>
            </w:r>
          </w:p>
        </w:tc>
        <w:tc>
          <w:tcPr>
            <w:tcW w:w="1531" w:type="dxa"/>
            <w:vAlign w:val="center"/>
          </w:tcPr>
          <w:p w14:paraId="7B42CD6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CCE54B6"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294ACCD"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3CB5F06A" w14:textId="77777777" w:rsidR="00AD3C96" w:rsidRPr="00840CFD" w:rsidRDefault="00C8650C" w:rsidP="00BC6BDB">
            <w:pPr>
              <w:keepNext/>
              <w:snapToGrid w:val="0"/>
              <w:spacing w:after="0"/>
              <w:jc w:val="both"/>
              <w:rPr>
                <w:rFonts w:ascii="Arial" w:hAnsi="Arial" w:cs="Arial"/>
                <w:sz w:val="18"/>
                <w:szCs w:val="18"/>
              </w:rPr>
            </w:pPr>
            <w:hyperlink r:id="rId454" w:history="1">
              <w:r w:rsidR="00AD3C96" w:rsidRPr="00840CFD">
                <w:rPr>
                  <w:rStyle w:val="ae"/>
                  <w:rFonts w:ascii="Arial" w:hAnsi="Arial" w:cs="Arial"/>
                  <w:sz w:val="18"/>
                  <w:szCs w:val="18"/>
                </w:rPr>
                <w:t>zheng.zhao@verizonwireless.com</w:t>
              </w:r>
            </w:hyperlink>
          </w:p>
        </w:tc>
        <w:tc>
          <w:tcPr>
            <w:tcW w:w="3239" w:type="dxa"/>
            <w:gridSpan w:val="2"/>
            <w:vAlign w:val="center"/>
          </w:tcPr>
          <w:p w14:paraId="2AD4F856"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747CF50" w14:textId="1BD0AB48"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28E90243" w14:textId="77777777" w:rsidR="00AD3C96" w:rsidRPr="00840CFD" w:rsidRDefault="00AD3C96"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0E0881C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DC_5A_n260G_UL_5A_n260A</w:t>
            </w:r>
          </w:p>
        </w:tc>
      </w:tr>
      <w:tr w:rsidR="00AD3C96" w:rsidRPr="000549BB" w14:paraId="1B6D62A9" w14:textId="77777777" w:rsidTr="00C501A4">
        <w:tc>
          <w:tcPr>
            <w:tcW w:w="1978" w:type="dxa"/>
            <w:vAlign w:val="center"/>
          </w:tcPr>
          <w:p w14:paraId="5F73F06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DC_5A_n260(A-G)</w:t>
            </w:r>
          </w:p>
        </w:tc>
        <w:tc>
          <w:tcPr>
            <w:tcW w:w="1531" w:type="dxa"/>
            <w:vAlign w:val="center"/>
          </w:tcPr>
          <w:p w14:paraId="7DDB85CC"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69A8DB24"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DEBF3FC"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FFBC059" w14:textId="77777777" w:rsidR="00AD3C96" w:rsidRPr="00840CFD" w:rsidRDefault="00C8650C" w:rsidP="00BC6BDB">
            <w:pPr>
              <w:keepNext/>
              <w:snapToGrid w:val="0"/>
              <w:spacing w:after="0"/>
              <w:jc w:val="both"/>
              <w:rPr>
                <w:rFonts w:ascii="Arial" w:hAnsi="Arial" w:cs="Arial"/>
                <w:sz w:val="18"/>
                <w:szCs w:val="18"/>
              </w:rPr>
            </w:pPr>
            <w:hyperlink r:id="rId455" w:history="1">
              <w:r w:rsidR="00AD3C96" w:rsidRPr="00840CFD">
                <w:rPr>
                  <w:rStyle w:val="ae"/>
                  <w:rFonts w:ascii="Arial" w:hAnsi="Arial" w:cs="Arial"/>
                  <w:sz w:val="18"/>
                  <w:szCs w:val="18"/>
                </w:rPr>
                <w:t>zheng.zhao@verizonwireless.com</w:t>
              </w:r>
            </w:hyperlink>
          </w:p>
        </w:tc>
        <w:tc>
          <w:tcPr>
            <w:tcW w:w="3239" w:type="dxa"/>
            <w:gridSpan w:val="2"/>
            <w:vAlign w:val="center"/>
          </w:tcPr>
          <w:p w14:paraId="680ED9D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1CC80033" w14:textId="2F479DFB"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3FBC5801" w14:textId="77777777" w:rsidR="00AD3C96" w:rsidRPr="00840CFD" w:rsidRDefault="00AD3C96"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3788F00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D3C96" w:rsidRPr="000549BB" w14:paraId="016D8E80" w14:textId="77777777" w:rsidTr="00C501A4">
        <w:tc>
          <w:tcPr>
            <w:tcW w:w="1978" w:type="dxa"/>
            <w:vAlign w:val="center"/>
          </w:tcPr>
          <w:p w14:paraId="4E6EBB9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n260(2G)</w:t>
            </w:r>
          </w:p>
        </w:tc>
        <w:tc>
          <w:tcPr>
            <w:tcW w:w="1531" w:type="dxa"/>
            <w:vAlign w:val="center"/>
          </w:tcPr>
          <w:p w14:paraId="09208E85"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410829EE"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13D705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D0BB47D" w14:textId="77777777" w:rsidR="00AD3C96" w:rsidRPr="00840CFD" w:rsidRDefault="00C8650C" w:rsidP="00BC6BDB">
            <w:pPr>
              <w:keepNext/>
              <w:snapToGrid w:val="0"/>
              <w:spacing w:after="0"/>
              <w:jc w:val="both"/>
              <w:rPr>
                <w:rFonts w:ascii="Arial" w:hAnsi="Arial" w:cs="Arial"/>
                <w:sz w:val="18"/>
                <w:szCs w:val="18"/>
              </w:rPr>
            </w:pPr>
            <w:hyperlink r:id="rId456" w:history="1">
              <w:r w:rsidR="00AD3C96" w:rsidRPr="00840CFD">
                <w:rPr>
                  <w:rStyle w:val="ae"/>
                  <w:rFonts w:ascii="Arial" w:hAnsi="Arial" w:cs="Arial"/>
                  <w:sz w:val="18"/>
                  <w:szCs w:val="18"/>
                </w:rPr>
                <w:t>zheng.zhao@verizonwireless.com</w:t>
              </w:r>
            </w:hyperlink>
          </w:p>
        </w:tc>
        <w:tc>
          <w:tcPr>
            <w:tcW w:w="3239" w:type="dxa"/>
            <w:gridSpan w:val="2"/>
            <w:vAlign w:val="center"/>
          </w:tcPr>
          <w:p w14:paraId="2517F50E"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320E52B" w14:textId="69848231"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4004563F"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n260G_UL_5A_n</w:t>
            </w:r>
            <w:r w:rsidRPr="00840CFD">
              <w:rPr>
                <w:rFonts w:ascii="Arial" w:eastAsia="Times New Roman" w:hAnsi="Arial" w:cs="Arial"/>
                <w:color w:val="000000"/>
                <w:sz w:val="18"/>
                <w:szCs w:val="18"/>
                <w:lang w:val="en-US"/>
              </w:rPr>
              <w:t>260A</w:t>
            </w:r>
          </w:p>
        </w:tc>
      </w:tr>
      <w:tr w:rsidR="00AD3C96" w:rsidRPr="000549BB" w14:paraId="061049C7" w14:textId="77777777" w:rsidTr="00C501A4">
        <w:tc>
          <w:tcPr>
            <w:tcW w:w="1978" w:type="dxa"/>
            <w:vAlign w:val="center"/>
          </w:tcPr>
          <w:p w14:paraId="63006F48"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n260(2G)</w:t>
            </w:r>
          </w:p>
        </w:tc>
        <w:tc>
          <w:tcPr>
            <w:tcW w:w="1531" w:type="dxa"/>
            <w:vAlign w:val="center"/>
          </w:tcPr>
          <w:p w14:paraId="22BA127F"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260G</w:t>
            </w:r>
          </w:p>
        </w:tc>
        <w:tc>
          <w:tcPr>
            <w:tcW w:w="902" w:type="dxa"/>
            <w:vAlign w:val="center"/>
          </w:tcPr>
          <w:p w14:paraId="5764624F"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11C582D"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76F8A44" w14:textId="77777777" w:rsidR="00AD3C96" w:rsidRPr="00840CFD" w:rsidRDefault="00C8650C" w:rsidP="00BC6BDB">
            <w:pPr>
              <w:keepNext/>
              <w:snapToGrid w:val="0"/>
              <w:spacing w:after="0"/>
              <w:jc w:val="both"/>
              <w:rPr>
                <w:rFonts w:ascii="Arial" w:hAnsi="Arial" w:cs="Arial"/>
                <w:sz w:val="18"/>
                <w:szCs w:val="18"/>
              </w:rPr>
            </w:pPr>
            <w:hyperlink r:id="rId457" w:history="1">
              <w:r w:rsidR="00AD3C96" w:rsidRPr="00840CFD">
                <w:rPr>
                  <w:rStyle w:val="ae"/>
                  <w:rFonts w:ascii="Arial" w:hAnsi="Arial" w:cs="Arial"/>
                  <w:sz w:val="18"/>
                  <w:szCs w:val="18"/>
                </w:rPr>
                <w:t>zheng.zhao@verizonwireless.com</w:t>
              </w:r>
            </w:hyperlink>
          </w:p>
        </w:tc>
        <w:tc>
          <w:tcPr>
            <w:tcW w:w="3239" w:type="dxa"/>
            <w:gridSpan w:val="2"/>
            <w:vAlign w:val="center"/>
          </w:tcPr>
          <w:p w14:paraId="0D183D54"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75F58545" w14:textId="1B83941B"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6706AC63"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n260G_UL_5A_n</w:t>
            </w:r>
            <w:r w:rsidRPr="00840CFD">
              <w:rPr>
                <w:rFonts w:ascii="Arial" w:eastAsia="Times New Roman" w:hAnsi="Arial" w:cs="Arial"/>
                <w:color w:val="000000"/>
                <w:sz w:val="18"/>
                <w:szCs w:val="18"/>
                <w:lang w:val="en-US"/>
              </w:rPr>
              <w:t>260G</w:t>
            </w:r>
          </w:p>
        </w:tc>
      </w:tr>
      <w:tr w:rsidR="00AD3C96" w:rsidRPr="000549BB" w14:paraId="1A119D8E" w14:textId="77777777" w:rsidTr="00C501A4">
        <w:tc>
          <w:tcPr>
            <w:tcW w:w="1978" w:type="dxa"/>
            <w:vAlign w:val="center"/>
          </w:tcPr>
          <w:p w14:paraId="39EB1BC7"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DC_5A_n260(2A-2G)</w:t>
            </w:r>
          </w:p>
        </w:tc>
        <w:tc>
          <w:tcPr>
            <w:tcW w:w="1531" w:type="dxa"/>
            <w:vAlign w:val="center"/>
          </w:tcPr>
          <w:p w14:paraId="0B957BE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00BE57B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138777A"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0E4C554C" w14:textId="77777777" w:rsidR="00AD3C96" w:rsidRPr="00840CFD" w:rsidRDefault="00C8650C" w:rsidP="00BC6BDB">
            <w:pPr>
              <w:keepNext/>
              <w:snapToGrid w:val="0"/>
              <w:spacing w:after="0"/>
              <w:jc w:val="both"/>
              <w:rPr>
                <w:rFonts w:ascii="Arial" w:hAnsi="Arial" w:cs="Arial"/>
                <w:sz w:val="18"/>
                <w:szCs w:val="18"/>
              </w:rPr>
            </w:pPr>
            <w:hyperlink r:id="rId458" w:history="1">
              <w:r w:rsidR="00AD3C96" w:rsidRPr="00840CFD">
                <w:rPr>
                  <w:rStyle w:val="ae"/>
                  <w:rFonts w:ascii="Arial" w:hAnsi="Arial" w:cs="Arial"/>
                  <w:sz w:val="18"/>
                  <w:szCs w:val="18"/>
                </w:rPr>
                <w:t>zheng.zhao@verizonwireless.com</w:t>
              </w:r>
            </w:hyperlink>
          </w:p>
        </w:tc>
        <w:tc>
          <w:tcPr>
            <w:tcW w:w="3239" w:type="dxa"/>
            <w:gridSpan w:val="2"/>
            <w:vAlign w:val="center"/>
          </w:tcPr>
          <w:p w14:paraId="2170F8A6"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5FFC4B3" w14:textId="21D57E6B"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4029AE54"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DC_5A_n260(2A-G)_UL_5A_n260A DC_5A_n260(A-2G)_UL_5A_n260A</w:t>
            </w:r>
          </w:p>
        </w:tc>
      </w:tr>
      <w:tr w:rsidR="00AD3C96" w:rsidRPr="000549BB" w14:paraId="4F1ACA59" w14:textId="77777777" w:rsidTr="00C501A4">
        <w:tc>
          <w:tcPr>
            <w:tcW w:w="1978" w:type="dxa"/>
            <w:vAlign w:val="center"/>
          </w:tcPr>
          <w:p w14:paraId="30D601E4"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DC_5A_n260(2A-2G)</w:t>
            </w:r>
          </w:p>
        </w:tc>
        <w:tc>
          <w:tcPr>
            <w:tcW w:w="1531" w:type="dxa"/>
            <w:vAlign w:val="center"/>
          </w:tcPr>
          <w:p w14:paraId="1D134F3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08D38E9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3712BA09"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6477AA0F" w14:textId="77777777" w:rsidR="00AD3C96" w:rsidRPr="00840CFD" w:rsidRDefault="00C8650C" w:rsidP="00BC6BDB">
            <w:pPr>
              <w:keepNext/>
              <w:snapToGrid w:val="0"/>
              <w:spacing w:after="0"/>
              <w:jc w:val="both"/>
              <w:rPr>
                <w:rFonts w:ascii="Arial" w:hAnsi="Arial" w:cs="Arial"/>
                <w:sz w:val="18"/>
                <w:szCs w:val="18"/>
              </w:rPr>
            </w:pPr>
            <w:hyperlink r:id="rId459" w:history="1">
              <w:r w:rsidR="00AD3C96" w:rsidRPr="00840CFD">
                <w:rPr>
                  <w:rStyle w:val="ae"/>
                  <w:rFonts w:ascii="Arial" w:hAnsi="Arial" w:cs="Arial"/>
                  <w:sz w:val="18"/>
                  <w:szCs w:val="18"/>
                </w:rPr>
                <w:t>zheng.zhao@verizonwireless.com</w:t>
              </w:r>
            </w:hyperlink>
          </w:p>
        </w:tc>
        <w:tc>
          <w:tcPr>
            <w:tcW w:w="3239" w:type="dxa"/>
            <w:gridSpan w:val="2"/>
            <w:vAlign w:val="center"/>
          </w:tcPr>
          <w:p w14:paraId="5DC3E38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EFCA954" w14:textId="165F819A"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7DF8DBF2"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DC_5A_n260(2A-G)_UL_5A_n260G DC_5A_n260(A-2G)_UL_5A_n260G</w:t>
            </w:r>
          </w:p>
        </w:tc>
      </w:tr>
      <w:tr w:rsidR="00AD3C96" w:rsidRPr="000549BB" w14:paraId="6806D534" w14:textId="77777777" w:rsidTr="00C501A4">
        <w:tc>
          <w:tcPr>
            <w:tcW w:w="1978" w:type="dxa"/>
            <w:vAlign w:val="center"/>
          </w:tcPr>
          <w:p w14:paraId="51D1A6D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72FACFF6"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1B08F73F"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201EE80" w14:textId="77777777" w:rsidR="00AD3C96" w:rsidRPr="00840CFD" w:rsidRDefault="00AD3C96" w:rsidP="00BC6BDB">
            <w:pPr>
              <w:pStyle w:val="TAL"/>
              <w:snapToGrid w:val="0"/>
              <w:jc w:val="both"/>
              <w:rPr>
                <w:rFonts w:cs="Arial"/>
                <w:szCs w:val="18"/>
              </w:rPr>
            </w:pPr>
            <w:r w:rsidRPr="00840CFD">
              <w:rPr>
                <w:rFonts w:cs="Arial"/>
                <w:szCs w:val="18"/>
              </w:rPr>
              <w:t xml:space="preserve">Zheng Zhao </w:t>
            </w:r>
            <w:r w:rsidRPr="00840CFD">
              <w:rPr>
                <w:rFonts w:cs="Arial"/>
                <w:szCs w:val="18"/>
              </w:rPr>
              <w:lastRenderedPageBreak/>
              <w:t>Verizon</w:t>
            </w:r>
          </w:p>
        </w:tc>
        <w:tc>
          <w:tcPr>
            <w:tcW w:w="1440" w:type="dxa"/>
            <w:vAlign w:val="center"/>
          </w:tcPr>
          <w:p w14:paraId="5F276A55" w14:textId="77777777" w:rsidR="00AD3C96" w:rsidRPr="00840CFD" w:rsidRDefault="00C8650C" w:rsidP="00BC6BDB">
            <w:pPr>
              <w:keepNext/>
              <w:snapToGrid w:val="0"/>
              <w:spacing w:after="0"/>
              <w:jc w:val="both"/>
              <w:rPr>
                <w:rFonts w:ascii="Arial" w:hAnsi="Arial" w:cs="Arial"/>
                <w:sz w:val="18"/>
                <w:szCs w:val="18"/>
              </w:rPr>
            </w:pPr>
            <w:hyperlink r:id="rId460" w:history="1">
              <w:r w:rsidR="00AD3C96" w:rsidRPr="00840CFD">
                <w:rPr>
                  <w:rStyle w:val="ae"/>
                  <w:rFonts w:ascii="Arial" w:hAnsi="Arial" w:cs="Arial"/>
                  <w:sz w:val="18"/>
                  <w:szCs w:val="18"/>
                </w:rPr>
                <w:t>zheng.zhao@ver</w:t>
              </w:r>
              <w:r w:rsidR="00AD3C96" w:rsidRPr="00840CFD">
                <w:rPr>
                  <w:rStyle w:val="ae"/>
                  <w:rFonts w:ascii="Arial" w:hAnsi="Arial" w:cs="Arial"/>
                  <w:sz w:val="18"/>
                  <w:szCs w:val="18"/>
                </w:rPr>
                <w:lastRenderedPageBreak/>
                <w:t>izonwireless.com</w:t>
              </w:r>
            </w:hyperlink>
          </w:p>
        </w:tc>
        <w:tc>
          <w:tcPr>
            <w:tcW w:w="3239" w:type="dxa"/>
            <w:gridSpan w:val="2"/>
            <w:vAlign w:val="center"/>
          </w:tcPr>
          <w:p w14:paraId="062723D0" w14:textId="77777777" w:rsidR="00AD3C96" w:rsidRPr="00840CFD" w:rsidRDefault="00AD3C96" w:rsidP="00BC6BDB">
            <w:pPr>
              <w:pStyle w:val="TAL"/>
              <w:snapToGrid w:val="0"/>
              <w:jc w:val="both"/>
              <w:rPr>
                <w:rFonts w:cs="Arial"/>
                <w:szCs w:val="18"/>
              </w:rPr>
            </w:pPr>
            <w:r w:rsidRPr="00840CFD">
              <w:rPr>
                <w:rFonts w:cs="Arial"/>
                <w:szCs w:val="18"/>
              </w:rPr>
              <w:lastRenderedPageBreak/>
              <w:t>Ericsson, Nokia, Qualcomm, Samsung</w:t>
            </w:r>
          </w:p>
        </w:tc>
        <w:tc>
          <w:tcPr>
            <w:tcW w:w="907" w:type="dxa"/>
            <w:vAlign w:val="center"/>
          </w:tcPr>
          <w:p w14:paraId="26958961" w14:textId="68FBA34C"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51C4052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DC_5A_n260G_UL_5A_n260A</w:t>
            </w:r>
          </w:p>
        </w:tc>
      </w:tr>
      <w:tr w:rsidR="00AD3C96" w:rsidRPr="000549BB" w14:paraId="548AB22D" w14:textId="77777777" w:rsidTr="00C501A4">
        <w:tc>
          <w:tcPr>
            <w:tcW w:w="1978" w:type="dxa"/>
            <w:vAlign w:val="center"/>
          </w:tcPr>
          <w:p w14:paraId="692E0787"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DC_5A_n260H</w:t>
            </w:r>
          </w:p>
        </w:tc>
        <w:tc>
          <w:tcPr>
            <w:tcW w:w="1531" w:type="dxa"/>
            <w:vAlign w:val="center"/>
          </w:tcPr>
          <w:p w14:paraId="25E3A581"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29510913"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4D5F51F"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3F296A39" w14:textId="77777777" w:rsidR="00AD3C96" w:rsidRPr="00840CFD" w:rsidRDefault="00C8650C" w:rsidP="00BC6BDB">
            <w:pPr>
              <w:keepNext/>
              <w:snapToGrid w:val="0"/>
              <w:spacing w:after="0"/>
              <w:jc w:val="both"/>
              <w:rPr>
                <w:rFonts w:ascii="Arial" w:hAnsi="Arial" w:cs="Arial"/>
                <w:sz w:val="18"/>
                <w:szCs w:val="18"/>
              </w:rPr>
            </w:pPr>
            <w:hyperlink r:id="rId461" w:history="1">
              <w:r w:rsidR="00AD3C96" w:rsidRPr="00840CFD">
                <w:rPr>
                  <w:rStyle w:val="ae"/>
                  <w:rFonts w:ascii="Arial" w:hAnsi="Arial" w:cs="Arial"/>
                  <w:sz w:val="18"/>
                  <w:szCs w:val="18"/>
                </w:rPr>
                <w:t>zheng.zhao@verizonwireless.com</w:t>
              </w:r>
            </w:hyperlink>
          </w:p>
        </w:tc>
        <w:tc>
          <w:tcPr>
            <w:tcW w:w="3239" w:type="dxa"/>
            <w:gridSpan w:val="2"/>
            <w:vAlign w:val="center"/>
          </w:tcPr>
          <w:p w14:paraId="32DCDCE2"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E128B36" w14:textId="18B476D9"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087390E7"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D3C96" w:rsidRPr="000549BB" w14:paraId="24ADDCDB" w14:textId="77777777" w:rsidTr="00C501A4">
        <w:tc>
          <w:tcPr>
            <w:tcW w:w="1978" w:type="dxa"/>
            <w:vAlign w:val="center"/>
          </w:tcPr>
          <w:p w14:paraId="67E25464"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70CC7DAE"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vAlign w:val="center"/>
          </w:tcPr>
          <w:p w14:paraId="6FFE77FD"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04E27D0"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15A16A1" w14:textId="77777777" w:rsidR="00AD3C96" w:rsidRPr="00840CFD" w:rsidRDefault="00C8650C" w:rsidP="00BC6BDB">
            <w:pPr>
              <w:keepNext/>
              <w:snapToGrid w:val="0"/>
              <w:spacing w:after="0"/>
              <w:jc w:val="both"/>
              <w:rPr>
                <w:rFonts w:ascii="Arial" w:hAnsi="Arial" w:cs="Arial"/>
                <w:sz w:val="18"/>
                <w:szCs w:val="18"/>
              </w:rPr>
            </w:pPr>
            <w:hyperlink r:id="rId462" w:history="1">
              <w:r w:rsidR="00AD3C96" w:rsidRPr="00840CFD">
                <w:rPr>
                  <w:rStyle w:val="ae"/>
                  <w:rFonts w:ascii="Arial" w:hAnsi="Arial" w:cs="Arial"/>
                  <w:sz w:val="18"/>
                  <w:szCs w:val="18"/>
                </w:rPr>
                <w:t>zheng.zhao@verizonwireless.com</w:t>
              </w:r>
            </w:hyperlink>
          </w:p>
        </w:tc>
        <w:tc>
          <w:tcPr>
            <w:tcW w:w="3239" w:type="dxa"/>
            <w:gridSpan w:val="2"/>
            <w:vAlign w:val="center"/>
          </w:tcPr>
          <w:p w14:paraId="1822DD95"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C9B4E5C" w14:textId="5E402D4F"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3D19DFD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D3C96" w:rsidRPr="000549BB" w14:paraId="0FAE433D" w14:textId="77777777" w:rsidTr="00C501A4">
        <w:tc>
          <w:tcPr>
            <w:tcW w:w="1978" w:type="dxa"/>
            <w:vAlign w:val="center"/>
          </w:tcPr>
          <w:p w14:paraId="3CFE808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0A963D2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0B5914F"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09452C0"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5375B6E" w14:textId="77777777" w:rsidR="00AD3C96" w:rsidRPr="00840CFD" w:rsidRDefault="00C8650C" w:rsidP="00BC6BDB">
            <w:pPr>
              <w:keepNext/>
              <w:snapToGrid w:val="0"/>
              <w:spacing w:after="0"/>
              <w:jc w:val="both"/>
              <w:rPr>
                <w:rFonts w:ascii="Arial" w:hAnsi="Arial" w:cs="Arial"/>
                <w:sz w:val="18"/>
                <w:szCs w:val="18"/>
              </w:rPr>
            </w:pPr>
            <w:hyperlink r:id="rId463" w:history="1">
              <w:r w:rsidR="00AD3C96" w:rsidRPr="00840CFD">
                <w:rPr>
                  <w:rStyle w:val="ae"/>
                  <w:rFonts w:ascii="Arial" w:hAnsi="Arial" w:cs="Arial"/>
                  <w:sz w:val="18"/>
                  <w:szCs w:val="18"/>
                </w:rPr>
                <w:t>zheng.zhao@verizonwireless.com</w:t>
              </w:r>
            </w:hyperlink>
          </w:p>
        </w:tc>
        <w:tc>
          <w:tcPr>
            <w:tcW w:w="3239" w:type="dxa"/>
            <w:gridSpan w:val="2"/>
            <w:vAlign w:val="center"/>
          </w:tcPr>
          <w:p w14:paraId="57BB4FF8"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7F7C219" w14:textId="5F171EAB"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06DE0D3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DC_5A_n260H_UL_5A_n260A</w:t>
            </w:r>
          </w:p>
        </w:tc>
      </w:tr>
      <w:tr w:rsidR="00AD3C96" w:rsidRPr="000549BB" w14:paraId="4693850A" w14:textId="77777777" w:rsidTr="00C501A4">
        <w:tc>
          <w:tcPr>
            <w:tcW w:w="1978" w:type="dxa"/>
            <w:vAlign w:val="center"/>
          </w:tcPr>
          <w:p w14:paraId="2B56347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25282AC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10FEC554"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8E4EC9A"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155958E" w14:textId="77777777" w:rsidR="00AD3C96" w:rsidRPr="00840CFD" w:rsidRDefault="00C8650C" w:rsidP="00BC6BDB">
            <w:pPr>
              <w:keepNext/>
              <w:snapToGrid w:val="0"/>
              <w:spacing w:after="0"/>
              <w:jc w:val="both"/>
              <w:rPr>
                <w:rFonts w:ascii="Arial" w:hAnsi="Arial" w:cs="Arial"/>
                <w:sz w:val="18"/>
                <w:szCs w:val="18"/>
              </w:rPr>
            </w:pPr>
            <w:hyperlink r:id="rId464" w:history="1">
              <w:r w:rsidR="00AD3C96" w:rsidRPr="00840CFD">
                <w:rPr>
                  <w:rStyle w:val="ae"/>
                  <w:rFonts w:ascii="Arial" w:hAnsi="Arial" w:cs="Arial"/>
                  <w:sz w:val="18"/>
                  <w:szCs w:val="18"/>
                </w:rPr>
                <w:t>zheng.zhao@verizonwireless.com</w:t>
              </w:r>
            </w:hyperlink>
          </w:p>
        </w:tc>
        <w:tc>
          <w:tcPr>
            <w:tcW w:w="3239" w:type="dxa"/>
            <w:gridSpan w:val="2"/>
            <w:vAlign w:val="center"/>
          </w:tcPr>
          <w:p w14:paraId="6B57389B"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C239237" w14:textId="15006056"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4BACFDD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DC_5A_n260H_UL_5A_n260G</w:t>
            </w:r>
          </w:p>
        </w:tc>
      </w:tr>
      <w:tr w:rsidR="00AD3C96" w:rsidRPr="000549BB" w14:paraId="7D6B4BC2" w14:textId="77777777" w:rsidTr="00C501A4">
        <w:tc>
          <w:tcPr>
            <w:tcW w:w="1978" w:type="dxa"/>
            <w:vAlign w:val="center"/>
          </w:tcPr>
          <w:p w14:paraId="2463993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1BFA9360"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vAlign w:val="center"/>
          </w:tcPr>
          <w:p w14:paraId="76F49806"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0790954"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E67ABC3" w14:textId="77777777" w:rsidR="00AD3C96" w:rsidRPr="00840CFD" w:rsidRDefault="00C8650C" w:rsidP="00BC6BDB">
            <w:pPr>
              <w:keepNext/>
              <w:snapToGrid w:val="0"/>
              <w:spacing w:after="0"/>
              <w:jc w:val="both"/>
              <w:rPr>
                <w:rFonts w:ascii="Arial" w:hAnsi="Arial" w:cs="Arial"/>
                <w:sz w:val="18"/>
                <w:szCs w:val="18"/>
              </w:rPr>
            </w:pPr>
            <w:hyperlink r:id="rId465" w:history="1">
              <w:r w:rsidR="00AD3C96" w:rsidRPr="00840CFD">
                <w:rPr>
                  <w:rStyle w:val="ae"/>
                  <w:rFonts w:ascii="Arial" w:hAnsi="Arial" w:cs="Arial"/>
                  <w:sz w:val="18"/>
                  <w:szCs w:val="18"/>
                </w:rPr>
                <w:t>zheng.zhao@verizonwireless.com</w:t>
              </w:r>
            </w:hyperlink>
          </w:p>
        </w:tc>
        <w:tc>
          <w:tcPr>
            <w:tcW w:w="3239" w:type="dxa"/>
            <w:gridSpan w:val="2"/>
            <w:vAlign w:val="center"/>
          </w:tcPr>
          <w:p w14:paraId="4A354649"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78D62E51" w14:textId="4A7C9164"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4BBBC46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r>
      <w:tr w:rsidR="00AD3C96" w:rsidRPr="000549BB" w14:paraId="4B3755FB" w14:textId="77777777" w:rsidTr="00C501A4">
        <w:tc>
          <w:tcPr>
            <w:tcW w:w="1978" w:type="dxa"/>
            <w:vAlign w:val="center"/>
          </w:tcPr>
          <w:p w14:paraId="18463A3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59349A8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52186C74"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E058851"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054B4DAB" w14:textId="77777777" w:rsidR="00AD3C96" w:rsidRPr="00840CFD" w:rsidRDefault="00C8650C" w:rsidP="00BC6BDB">
            <w:pPr>
              <w:keepNext/>
              <w:snapToGrid w:val="0"/>
              <w:spacing w:after="0"/>
              <w:jc w:val="both"/>
              <w:rPr>
                <w:rFonts w:ascii="Arial" w:hAnsi="Arial" w:cs="Arial"/>
                <w:sz w:val="18"/>
                <w:szCs w:val="18"/>
              </w:rPr>
            </w:pPr>
            <w:hyperlink r:id="rId466" w:history="1">
              <w:r w:rsidR="00AD3C96" w:rsidRPr="00840CFD">
                <w:rPr>
                  <w:rStyle w:val="ae"/>
                  <w:rFonts w:ascii="Arial" w:hAnsi="Arial" w:cs="Arial"/>
                  <w:sz w:val="18"/>
                  <w:szCs w:val="18"/>
                </w:rPr>
                <w:t>zheng.zhao@verizonwireless.com</w:t>
              </w:r>
            </w:hyperlink>
          </w:p>
        </w:tc>
        <w:tc>
          <w:tcPr>
            <w:tcW w:w="3239" w:type="dxa"/>
            <w:gridSpan w:val="2"/>
            <w:vAlign w:val="center"/>
          </w:tcPr>
          <w:p w14:paraId="34EF3C1D"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8E1F7B4" w14:textId="27E2947A"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6FE8A60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n260(2A-H))_UL_5A_n</w:t>
            </w:r>
            <w:r w:rsidRPr="00840CFD">
              <w:rPr>
                <w:rFonts w:ascii="Arial" w:eastAsia="Times New Roman" w:hAnsi="Arial" w:cs="Arial"/>
                <w:color w:val="000000"/>
                <w:sz w:val="18"/>
                <w:szCs w:val="18"/>
                <w:lang w:val="en-US"/>
              </w:rPr>
              <w:t>260A</w:t>
            </w:r>
          </w:p>
        </w:tc>
      </w:tr>
      <w:tr w:rsidR="00AD3C96" w:rsidRPr="000549BB" w14:paraId="53D831FD" w14:textId="77777777" w:rsidTr="00C501A4">
        <w:tc>
          <w:tcPr>
            <w:tcW w:w="1978" w:type="dxa"/>
            <w:vAlign w:val="center"/>
          </w:tcPr>
          <w:p w14:paraId="24EA516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4C42BB3B"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260G</w:t>
            </w:r>
          </w:p>
        </w:tc>
        <w:tc>
          <w:tcPr>
            <w:tcW w:w="902" w:type="dxa"/>
            <w:vAlign w:val="center"/>
          </w:tcPr>
          <w:p w14:paraId="3715B135"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63C11DF"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9868D20" w14:textId="77777777" w:rsidR="00AD3C96" w:rsidRPr="00840CFD" w:rsidRDefault="00C8650C" w:rsidP="00BC6BDB">
            <w:pPr>
              <w:keepNext/>
              <w:snapToGrid w:val="0"/>
              <w:spacing w:after="0"/>
              <w:jc w:val="both"/>
              <w:rPr>
                <w:rFonts w:ascii="Arial" w:hAnsi="Arial" w:cs="Arial"/>
                <w:sz w:val="18"/>
                <w:szCs w:val="18"/>
              </w:rPr>
            </w:pPr>
            <w:hyperlink r:id="rId467" w:history="1">
              <w:r w:rsidR="00AD3C96" w:rsidRPr="00840CFD">
                <w:rPr>
                  <w:rStyle w:val="ae"/>
                  <w:rFonts w:ascii="Arial" w:hAnsi="Arial" w:cs="Arial"/>
                  <w:sz w:val="18"/>
                  <w:szCs w:val="18"/>
                </w:rPr>
                <w:t>zheng.zhao@verizonwireless.com</w:t>
              </w:r>
            </w:hyperlink>
          </w:p>
        </w:tc>
        <w:tc>
          <w:tcPr>
            <w:tcW w:w="3239" w:type="dxa"/>
            <w:gridSpan w:val="2"/>
            <w:vAlign w:val="center"/>
          </w:tcPr>
          <w:p w14:paraId="19E0DACC"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236733D" w14:textId="3A66DC6B"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5DEFCEA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n260(2A-H))_UL_5A_n</w:t>
            </w:r>
            <w:r w:rsidRPr="00840CFD">
              <w:rPr>
                <w:rFonts w:ascii="Arial" w:eastAsia="Times New Roman" w:hAnsi="Arial" w:cs="Arial"/>
                <w:color w:val="000000"/>
                <w:sz w:val="18"/>
                <w:szCs w:val="18"/>
                <w:lang w:val="en-US"/>
              </w:rPr>
              <w:t>260G</w:t>
            </w:r>
          </w:p>
        </w:tc>
      </w:tr>
      <w:tr w:rsidR="00AD3C96" w:rsidRPr="000549BB" w14:paraId="34D9F1A1" w14:textId="77777777" w:rsidTr="00C501A4">
        <w:tc>
          <w:tcPr>
            <w:tcW w:w="1978" w:type="dxa"/>
            <w:vAlign w:val="center"/>
          </w:tcPr>
          <w:p w14:paraId="280295C5"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06387EC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260H</w:t>
            </w:r>
          </w:p>
        </w:tc>
        <w:tc>
          <w:tcPr>
            <w:tcW w:w="902" w:type="dxa"/>
            <w:vAlign w:val="center"/>
          </w:tcPr>
          <w:p w14:paraId="4063AA4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A890CEF"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06C2192D" w14:textId="77777777" w:rsidR="00AD3C96" w:rsidRPr="00840CFD" w:rsidRDefault="00C8650C" w:rsidP="00BC6BDB">
            <w:pPr>
              <w:keepNext/>
              <w:snapToGrid w:val="0"/>
              <w:spacing w:after="0"/>
              <w:jc w:val="both"/>
              <w:rPr>
                <w:rFonts w:ascii="Arial" w:hAnsi="Arial" w:cs="Arial"/>
                <w:sz w:val="18"/>
                <w:szCs w:val="18"/>
              </w:rPr>
            </w:pPr>
            <w:hyperlink r:id="rId468" w:history="1">
              <w:r w:rsidR="00AD3C96" w:rsidRPr="00840CFD">
                <w:rPr>
                  <w:rStyle w:val="ae"/>
                  <w:rFonts w:ascii="Arial" w:hAnsi="Arial" w:cs="Arial"/>
                  <w:sz w:val="18"/>
                  <w:szCs w:val="18"/>
                </w:rPr>
                <w:t>zheng.zhao@verizonwireless.com</w:t>
              </w:r>
            </w:hyperlink>
          </w:p>
        </w:tc>
        <w:tc>
          <w:tcPr>
            <w:tcW w:w="3239" w:type="dxa"/>
            <w:gridSpan w:val="2"/>
            <w:vAlign w:val="center"/>
          </w:tcPr>
          <w:p w14:paraId="5F4C797C"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13DD7559" w14:textId="1722D562"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31EB8F01"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DC_5A_</w:t>
            </w:r>
            <w:r w:rsidRPr="00840CFD">
              <w:rPr>
                <w:rFonts w:ascii="Arial" w:eastAsia="Times New Roman" w:hAnsi="Arial" w:cs="Arial"/>
                <w:bCs/>
                <w:color w:val="000000"/>
                <w:sz w:val="18"/>
                <w:szCs w:val="18"/>
                <w:lang w:val="en-US"/>
              </w:rPr>
              <w:t>n260(A-2H)</w:t>
            </w:r>
          </w:p>
        </w:tc>
      </w:tr>
      <w:tr w:rsidR="00AD3C96" w:rsidRPr="000549BB" w14:paraId="62252F15" w14:textId="77777777" w:rsidTr="00C501A4">
        <w:tc>
          <w:tcPr>
            <w:tcW w:w="1978" w:type="dxa"/>
            <w:vAlign w:val="center"/>
          </w:tcPr>
          <w:p w14:paraId="28178648"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w:t>
            </w:r>
          </w:p>
        </w:tc>
        <w:tc>
          <w:tcPr>
            <w:tcW w:w="1531" w:type="dxa"/>
            <w:vAlign w:val="center"/>
          </w:tcPr>
          <w:p w14:paraId="29873500"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309075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C6C1D6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6AB0CF1C" w14:textId="77777777" w:rsidR="00AD3C96" w:rsidRPr="00840CFD" w:rsidRDefault="00C8650C" w:rsidP="00BC6BDB">
            <w:pPr>
              <w:keepNext/>
              <w:snapToGrid w:val="0"/>
              <w:spacing w:after="0"/>
              <w:jc w:val="both"/>
              <w:rPr>
                <w:rFonts w:ascii="Arial" w:hAnsi="Arial" w:cs="Arial"/>
                <w:sz w:val="18"/>
                <w:szCs w:val="18"/>
              </w:rPr>
            </w:pPr>
            <w:hyperlink r:id="rId469" w:history="1">
              <w:r w:rsidR="00AD3C96" w:rsidRPr="00840CFD">
                <w:rPr>
                  <w:rStyle w:val="ae"/>
                  <w:rFonts w:ascii="Arial" w:hAnsi="Arial" w:cs="Arial"/>
                  <w:sz w:val="18"/>
                  <w:szCs w:val="18"/>
                </w:rPr>
                <w:t>zheng.zhao@verizonwireless.com</w:t>
              </w:r>
            </w:hyperlink>
          </w:p>
        </w:tc>
        <w:tc>
          <w:tcPr>
            <w:tcW w:w="3239" w:type="dxa"/>
            <w:gridSpan w:val="2"/>
            <w:vAlign w:val="center"/>
          </w:tcPr>
          <w:p w14:paraId="1C064515"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794FD4A" w14:textId="2E60C248"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69C5BE5F"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D3C96" w:rsidRPr="000549BB" w14:paraId="2D164B7A" w14:textId="77777777" w:rsidTr="00C501A4">
        <w:tc>
          <w:tcPr>
            <w:tcW w:w="1978" w:type="dxa"/>
            <w:vAlign w:val="center"/>
          </w:tcPr>
          <w:p w14:paraId="478C1A0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w:t>
            </w:r>
          </w:p>
        </w:tc>
        <w:tc>
          <w:tcPr>
            <w:tcW w:w="1531" w:type="dxa"/>
            <w:vAlign w:val="center"/>
          </w:tcPr>
          <w:p w14:paraId="64CFAA34"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0DC16C0E"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05AFC6C"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4D92A2EF" w14:textId="77777777" w:rsidR="00AD3C96" w:rsidRPr="00840CFD" w:rsidRDefault="00C8650C" w:rsidP="00BC6BDB">
            <w:pPr>
              <w:keepNext/>
              <w:snapToGrid w:val="0"/>
              <w:spacing w:after="0"/>
              <w:jc w:val="both"/>
              <w:rPr>
                <w:rFonts w:ascii="Arial" w:hAnsi="Arial" w:cs="Arial"/>
                <w:sz w:val="18"/>
                <w:szCs w:val="18"/>
              </w:rPr>
            </w:pPr>
            <w:hyperlink r:id="rId470" w:history="1">
              <w:r w:rsidR="00AD3C96" w:rsidRPr="00840CFD">
                <w:rPr>
                  <w:rStyle w:val="ae"/>
                  <w:rFonts w:ascii="Arial" w:hAnsi="Arial" w:cs="Arial"/>
                  <w:sz w:val="18"/>
                  <w:szCs w:val="18"/>
                </w:rPr>
                <w:t>zheng.zhao@verizonwireless.com</w:t>
              </w:r>
            </w:hyperlink>
          </w:p>
        </w:tc>
        <w:tc>
          <w:tcPr>
            <w:tcW w:w="3239" w:type="dxa"/>
            <w:gridSpan w:val="2"/>
            <w:vAlign w:val="center"/>
          </w:tcPr>
          <w:p w14:paraId="0D8193A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F0A2591" w14:textId="510A080A"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034FF27D"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D3C96" w:rsidRPr="000549BB" w14:paraId="6EEBE9CF" w14:textId="77777777" w:rsidTr="00C501A4">
        <w:tc>
          <w:tcPr>
            <w:tcW w:w="1978" w:type="dxa"/>
            <w:vAlign w:val="center"/>
          </w:tcPr>
          <w:p w14:paraId="4B5A454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6120FAA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93DB409"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F309A6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66A05927" w14:textId="77777777" w:rsidR="00AD3C96" w:rsidRPr="00840CFD" w:rsidRDefault="00C8650C" w:rsidP="00BC6BDB">
            <w:pPr>
              <w:keepNext/>
              <w:snapToGrid w:val="0"/>
              <w:spacing w:after="0"/>
              <w:jc w:val="both"/>
              <w:rPr>
                <w:rFonts w:ascii="Arial" w:hAnsi="Arial" w:cs="Arial"/>
                <w:sz w:val="18"/>
                <w:szCs w:val="18"/>
              </w:rPr>
            </w:pPr>
            <w:hyperlink r:id="rId471" w:history="1">
              <w:r w:rsidR="00AD3C96" w:rsidRPr="00840CFD">
                <w:rPr>
                  <w:rStyle w:val="ae"/>
                  <w:rFonts w:ascii="Arial" w:hAnsi="Arial" w:cs="Arial"/>
                  <w:sz w:val="18"/>
                  <w:szCs w:val="18"/>
                </w:rPr>
                <w:t>zheng.zhao@verizonwireless.com</w:t>
              </w:r>
            </w:hyperlink>
          </w:p>
        </w:tc>
        <w:tc>
          <w:tcPr>
            <w:tcW w:w="3239" w:type="dxa"/>
            <w:gridSpan w:val="2"/>
            <w:vAlign w:val="center"/>
          </w:tcPr>
          <w:p w14:paraId="3089110C"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155FD812" w14:textId="08E35734"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18F0F4C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DC_5A_n260O_UL_5A_n260A</w:t>
            </w:r>
          </w:p>
        </w:tc>
      </w:tr>
      <w:tr w:rsidR="00AD3C96" w:rsidRPr="000549BB" w14:paraId="18371935" w14:textId="77777777" w:rsidTr="00C501A4">
        <w:tc>
          <w:tcPr>
            <w:tcW w:w="1978" w:type="dxa"/>
            <w:vAlign w:val="center"/>
          </w:tcPr>
          <w:p w14:paraId="6B7590C6"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183FEF66"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7CFCC15"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9D52C0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206DFAF" w14:textId="77777777" w:rsidR="00AD3C96" w:rsidRPr="00840CFD" w:rsidRDefault="00C8650C" w:rsidP="00BC6BDB">
            <w:pPr>
              <w:keepNext/>
              <w:snapToGrid w:val="0"/>
              <w:spacing w:after="0"/>
              <w:jc w:val="both"/>
              <w:rPr>
                <w:rFonts w:ascii="Arial" w:hAnsi="Arial" w:cs="Arial"/>
                <w:sz w:val="18"/>
                <w:szCs w:val="18"/>
              </w:rPr>
            </w:pPr>
            <w:hyperlink r:id="rId472" w:history="1">
              <w:r w:rsidR="00AD3C96" w:rsidRPr="00840CFD">
                <w:rPr>
                  <w:rStyle w:val="ae"/>
                  <w:rFonts w:ascii="Arial" w:hAnsi="Arial" w:cs="Arial"/>
                  <w:sz w:val="18"/>
                  <w:szCs w:val="18"/>
                </w:rPr>
                <w:t>zheng.zhao@verizonwireless.com</w:t>
              </w:r>
            </w:hyperlink>
          </w:p>
        </w:tc>
        <w:tc>
          <w:tcPr>
            <w:tcW w:w="3239" w:type="dxa"/>
            <w:gridSpan w:val="2"/>
            <w:vAlign w:val="center"/>
          </w:tcPr>
          <w:p w14:paraId="0CC01FEF"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195C1E8" w14:textId="14952B21"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293CAFF5"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DC_5A_n260O_UL_5A_n260O</w:t>
            </w:r>
          </w:p>
        </w:tc>
      </w:tr>
      <w:tr w:rsidR="00AD3C96" w:rsidRPr="000549BB" w14:paraId="5EAFA9A2" w14:textId="77777777" w:rsidTr="00C501A4">
        <w:tc>
          <w:tcPr>
            <w:tcW w:w="1978" w:type="dxa"/>
            <w:vAlign w:val="center"/>
          </w:tcPr>
          <w:p w14:paraId="14CEB982"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59AF6CFE"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39F53207"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E8D03A6"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2D1A742" w14:textId="77777777" w:rsidR="00AD3C96" w:rsidRPr="00840CFD" w:rsidRDefault="00C8650C" w:rsidP="00BC6BDB">
            <w:pPr>
              <w:keepNext/>
              <w:snapToGrid w:val="0"/>
              <w:spacing w:after="0"/>
              <w:jc w:val="both"/>
              <w:rPr>
                <w:rFonts w:ascii="Arial" w:hAnsi="Arial" w:cs="Arial"/>
                <w:sz w:val="18"/>
                <w:szCs w:val="18"/>
              </w:rPr>
            </w:pPr>
            <w:hyperlink r:id="rId473" w:history="1">
              <w:r w:rsidR="00AD3C96" w:rsidRPr="00840CFD">
                <w:rPr>
                  <w:rStyle w:val="ae"/>
                  <w:rFonts w:ascii="Arial" w:hAnsi="Arial" w:cs="Arial"/>
                  <w:sz w:val="18"/>
                  <w:szCs w:val="18"/>
                </w:rPr>
                <w:t>zheng.zhao@verizonwireless.com</w:t>
              </w:r>
            </w:hyperlink>
          </w:p>
        </w:tc>
        <w:tc>
          <w:tcPr>
            <w:tcW w:w="3239" w:type="dxa"/>
            <w:gridSpan w:val="2"/>
            <w:vAlign w:val="center"/>
          </w:tcPr>
          <w:p w14:paraId="500A7268"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BD3DB0B" w14:textId="39A43E2C"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498717F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DC_5A_n260O_UL_5A_n260O</w:t>
            </w:r>
          </w:p>
        </w:tc>
      </w:tr>
      <w:tr w:rsidR="00AD3C96" w:rsidRPr="000549BB" w14:paraId="0C32C125" w14:textId="77777777" w:rsidTr="00C501A4">
        <w:tc>
          <w:tcPr>
            <w:tcW w:w="1978" w:type="dxa"/>
            <w:vAlign w:val="center"/>
          </w:tcPr>
          <w:p w14:paraId="140BA790"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1E27EE85"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7CF6286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A79BBB6"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B22EDFC" w14:textId="77777777" w:rsidR="00AD3C96" w:rsidRPr="00840CFD" w:rsidRDefault="00C8650C" w:rsidP="00BC6BDB">
            <w:pPr>
              <w:keepNext/>
              <w:snapToGrid w:val="0"/>
              <w:spacing w:after="0"/>
              <w:jc w:val="both"/>
              <w:rPr>
                <w:rFonts w:ascii="Arial" w:hAnsi="Arial" w:cs="Arial"/>
                <w:sz w:val="18"/>
                <w:szCs w:val="18"/>
              </w:rPr>
            </w:pPr>
            <w:hyperlink r:id="rId474" w:history="1">
              <w:r w:rsidR="00AD3C96" w:rsidRPr="00840CFD">
                <w:rPr>
                  <w:rStyle w:val="ae"/>
                  <w:rFonts w:ascii="Arial" w:hAnsi="Arial" w:cs="Arial"/>
                  <w:sz w:val="18"/>
                  <w:szCs w:val="18"/>
                </w:rPr>
                <w:t>zheng.zhao@verizonwireless.com</w:t>
              </w:r>
            </w:hyperlink>
          </w:p>
        </w:tc>
        <w:tc>
          <w:tcPr>
            <w:tcW w:w="3239" w:type="dxa"/>
            <w:gridSpan w:val="2"/>
            <w:vAlign w:val="center"/>
          </w:tcPr>
          <w:p w14:paraId="0610D795"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F2B2C7F" w14:textId="6CF1E5C3"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4656D4E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DC_5A_n260P_UL_5A_n260A</w:t>
            </w:r>
          </w:p>
        </w:tc>
      </w:tr>
      <w:tr w:rsidR="00AD3C96" w:rsidRPr="000549BB" w14:paraId="146CDC66" w14:textId="77777777" w:rsidTr="00C501A4">
        <w:tc>
          <w:tcPr>
            <w:tcW w:w="1978" w:type="dxa"/>
            <w:vAlign w:val="center"/>
          </w:tcPr>
          <w:p w14:paraId="12285B65"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3146F8F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0AC95228"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8616DC5"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CBD02F8" w14:textId="77777777" w:rsidR="00AD3C96" w:rsidRPr="00840CFD" w:rsidRDefault="00C8650C" w:rsidP="00BC6BDB">
            <w:pPr>
              <w:keepNext/>
              <w:snapToGrid w:val="0"/>
              <w:spacing w:after="0"/>
              <w:jc w:val="both"/>
              <w:rPr>
                <w:rFonts w:ascii="Arial" w:hAnsi="Arial" w:cs="Arial"/>
                <w:sz w:val="18"/>
                <w:szCs w:val="18"/>
              </w:rPr>
            </w:pPr>
            <w:hyperlink r:id="rId475" w:history="1">
              <w:r w:rsidR="00AD3C96" w:rsidRPr="00840CFD">
                <w:rPr>
                  <w:rStyle w:val="ae"/>
                  <w:rFonts w:ascii="Arial" w:hAnsi="Arial" w:cs="Arial"/>
                  <w:sz w:val="18"/>
                  <w:szCs w:val="18"/>
                </w:rPr>
                <w:t>zheng.zhao@verizonwireless.com</w:t>
              </w:r>
            </w:hyperlink>
          </w:p>
        </w:tc>
        <w:tc>
          <w:tcPr>
            <w:tcW w:w="3239" w:type="dxa"/>
            <w:gridSpan w:val="2"/>
            <w:vAlign w:val="center"/>
          </w:tcPr>
          <w:p w14:paraId="7A27CD3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3F8B130" w14:textId="17086A7F"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56B2622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DC_5A_n260P_UL_5A_n260O</w:t>
            </w:r>
          </w:p>
        </w:tc>
      </w:tr>
      <w:tr w:rsidR="00AD3C96" w:rsidRPr="000549BB" w14:paraId="08C983DE" w14:textId="77777777" w:rsidTr="00C501A4">
        <w:tc>
          <w:tcPr>
            <w:tcW w:w="1978" w:type="dxa"/>
            <w:vAlign w:val="center"/>
          </w:tcPr>
          <w:p w14:paraId="2F4FE130"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267EC7C1"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68C1FE5E"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5485262"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28D6B91" w14:textId="77777777" w:rsidR="00AD3C96" w:rsidRPr="00840CFD" w:rsidRDefault="00C8650C" w:rsidP="00BC6BDB">
            <w:pPr>
              <w:keepNext/>
              <w:snapToGrid w:val="0"/>
              <w:spacing w:after="0"/>
              <w:jc w:val="both"/>
              <w:rPr>
                <w:rFonts w:ascii="Arial" w:hAnsi="Arial" w:cs="Arial"/>
                <w:sz w:val="18"/>
                <w:szCs w:val="18"/>
              </w:rPr>
            </w:pPr>
            <w:hyperlink r:id="rId476" w:history="1">
              <w:r w:rsidR="00AD3C96" w:rsidRPr="00840CFD">
                <w:rPr>
                  <w:rStyle w:val="ae"/>
                  <w:rFonts w:ascii="Arial" w:hAnsi="Arial" w:cs="Arial"/>
                  <w:sz w:val="18"/>
                  <w:szCs w:val="18"/>
                </w:rPr>
                <w:t>zheng.zhao@verizonwireless.com</w:t>
              </w:r>
            </w:hyperlink>
          </w:p>
        </w:tc>
        <w:tc>
          <w:tcPr>
            <w:tcW w:w="3239" w:type="dxa"/>
            <w:gridSpan w:val="2"/>
            <w:vAlign w:val="center"/>
          </w:tcPr>
          <w:p w14:paraId="36647E28"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8488E56" w14:textId="38EA38F8"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22894FDD"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DC_5A_n260P_UL_5A_n260P</w:t>
            </w:r>
          </w:p>
        </w:tc>
      </w:tr>
      <w:tr w:rsidR="00AD3C96" w:rsidRPr="000549BB" w14:paraId="22AB5A30" w14:textId="77777777" w:rsidTr="00C501A4">
        <w:tc>
          <w:tcPr>
            <w:tcW w:w="1978" w:type="dxa"/>
            <w:vAlign w:val="center"/>
          </w:tcPr>
          <w:p w14:paraId="35D48011"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3441CA4B"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vAlign w:val="center"/>
          </w:tcPr>
          <w:p w14:paraId="5AFA68F9"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39A0E78"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829EEA7" w14:textId="77777777" w:rsidR="00AD3C96" w:rsidRPr="00840CFD" w:rsidRDefault="00C8650C" w:rsidP="00BC6BDB">
            <w:pPr>
              <w:keepNext/>
              <w:snapToGrid w:val="0"/>
              <w:spacing w:after="0"/>
              <w:jc w:val="both"/>
              <w:rPr>
                <w:rFonts w:ascii="Arial" w:hAnsi="Arial" w:cs="Arial"/>
                <w:sz w:val="18"/>
                <w:szCs w:val="18"/>
              </w:rPr>
            </w:pPr>
            <w:hyperlink r:id="rId477" w:history="1">
              <w:r w:rsidR="00AD3C96" w:rsidRPr="00840CFD">
                <w:rPr>
                  <w:rStyle w:val="ae"/>
                  <w:rFonts w:ascii="Arial" w:hAnsi="Arial" w:cs="Arial"/>
                  <w:sz w:val="18"/>
                  <w:szCs w:val="18"/>
                </w:rPr>
                <w:t>zheng.zhao@verizonwireless.com</w:t>
              </w:r>
            </w:hyperlink>
          </w:p>
        </w:tc>
        <w:tc>
          <w:tcPr>
            <w:tcW w:w="3239" w:type="dxa"/>
            <w:gridSpan w:val="2"/>
            <w:vAlign w:val="center"/>
          </w:tcPr>
          <w:p w14:paraId="5BB56D6F"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A342353" w14:textId="0C9849BB"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1D3C057D"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DC_5A_n260P_UL_5A_n260P</w:t>
            </w:r>
          </w:p>
        </w:tc>
      </w:tr>
      <w:tr w:rsidR="0065646E" w:rsidRPr="000549BB" w14:paraId="2809A963" w14:textId="77777777" w:rsidTr="00C501A4">
        <w:tc>
          <w:tcPr>
            <w:tcW w:w="1978" w:type="dxa"/>
            <w:vAlign w:val="center"/>
          </w:tcPr>
          <w:p w14:paraId="22AFABBF"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485C7CBA"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1F29CA35"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13F168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0C508A52" w14:textId="77777777" w:rsidR="0065646E" w:rsidRPr="00840CFD" w:rsidRDefault="00C8650C" w:rsidP="00BC6BDB">
            <w:pPr>
              <w:keepNext/>
              <w:snapToGrid w:val="0"/>
              <w:spacing w:after="0"/>
              <w:jc w:val="both"/>
              <w:rPr>
                <w:rFonts w:ascii="Arial" w:hAnsi="Arial" w:cs="Arial"/>
                <w:sz w:val="18"/>
                <w:szCs w:val="18"/>
              </w:rPr>
            </w:pPr>
            <w:hyperlink r:id="rId478" w:history="1">
              <w:r w:rsidR="0065646E" w:rsidRPr="00840CFD">
                <w:rPr>
                  <w:rStyle w:val="ae"/>
                  <w:rFonts w:ascii="Arial" w:hAnsi="Arial" w:cs="Arial"/>
                  <w:sz w:val="18"/>
                  <w:szCs w:val="18"/>
                </w:rPr>
                <w:t>zheng.zhao@verizonwireless.com</w:t>
              </w:r>
            </w:hyperlink>
          </w:p>
        </w:tc>
        <w:tc>
          <w:tcPr>
            <w:tcW w:w="3239" w:type="dxa"/>
            <w:gridSpan w:val="2"/>
            <w:vAlign w:val="center"/>
          </w:tcPr>
          <w:p w14:paraId="08D72BA2"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1B19009" w14:textId="495130EC"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53EF8D39"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DC_5A_n260(A-P)_UL_5A_n260A DC_5A_n260(A-Q)_UL_5A_n260A DC_5A_n260(P-Q)_UL_5A_n260A</w:t>
            </w:r>
          </w:p>
        </w:tc>
      </w:tr>
      <w:tr w:rsidR="0065646E" w:rsidRPr="000549BB" w14:paraId="2C079527" w14:textId="77777777" w:rsidTr="00C501A4">
        <w:tc>
          <w:tcPr>
            <w:tcW w:w="1978" w:type="dxa"/>
            <w:vAlign w:val="center"/>
          </w:tcPr>
          <w:p w14:paraId="15B4011A"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359AF685"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14F02F60"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D562E4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4E3AEAD5" w14:textId="77777777" w:rsidR="0065646E" w:rsidRPr="00840CFD" w:rsidRDefault="00C8650C" w:rsidP="00BC6BDB">
            <w:pPr>
              <w:keepNext/>
              <w:snapToGrid w:val="0"/>
              <w:spacing w:after="0"/>
              <w:jc w:val="both"/>
              <w:rPr>
                <w:rFonts w:ascii="Arial" w:hAnsi="Arial" w:cs="Arial"/>
                <w:sz w:val="18"/>
                <w:szCs w:val="18"/>
              </w:rPr>
            </w:pPr>
            <w:hyperlink r:id="rId479" w:history="1">
              <w:r w:rsidR="0065646E" w:rsidRPr="00840CFD">
                <w:rPr>
                  <w:rStyle w:val="ae"/>
                  <w:rFonts w:ascii="Arial" w:hAnsi="Arial" w:cs="Arial"/>
                  <w:sz w:val="18"/>
                  <w:szCs w:val="18"/>
                </w:rPr>
                <w:t>zheng.zhao@verizonwireless.com</w:t>
              </w:r>
            </w:hyperlink>
          </w:p>
        </w:tc>
        <w:tc>
          <w:tcPr>
            <w:tcW w:w="3239" w:type="dxa"/>
            <w:gridSpan w:val="2"/>
            <w:vAlign w:val="center"/>
          </w:tcPr>
          <w:p w14:paraId="454FC352"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00507BE" w14:textId="4ACEAB18"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7C06CD86"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DC_5A_n260(A-P)_UL_5A_n260O DC_5A_n260(A-Q)_UL_5A_n260O DC_5A_n260(P-Q)_UL_5A_n260O</w:t>
            </w:r>
          </w:p>
        </w:tc>
      </w:tr>
      <w:tr w:rsidR="0065646E" w:rsidRPr="000549BB" w14:paraId="061E003D" w14:textId="77777777" w:rsidTr="00C501A4">
        <w:tc>
          <w:tcPr>
            <w:tcW w:w="1978" w:type="dxa"/>
            <w:vAlign w:val="center"/>
          </w:tcPr>
          <w:p w14:paraId="39F1BC3B"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09CEECB8"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625BF4AE"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CC6ACFF"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6CE7A127" w14:textId="77777777" w:rsidR="0065646E" w:rsidRPr="00840CFD" w:rsidRDefault="00C8650C" w:rsidP="00BC6BDB">
            <w:pPr>
              <w:keepNext/>
              <w:snapToGrid w:val="0"/>
              <w:spacing w:after="0"/>
              <w:jc w:val="both"/>
              <w:rPr>
                <w:rFonts w:ascii="Arial" w:hAnsi="Arial" w:cs="Arial"/>
                <w:sz w:val="18"/>
                <w:szCs w:val="18"/>
              </w:rPr>
            </w:pPr>
            <w:hyperlink r:id="rId480" w:history="1">
              <w:r w:rsidR="0065646E" w:rsidRPr="00840CFD">
                <w:rPr>
                  <w:rStyle w:val="ae"/>
                  <w:rFonts w:ascii="Arial" w:hAnsi="Arial" w:cs="Arial"/>
                  <w:sz w:val="18"/>
                  <w:szCs w:val="18"/>
                </w:rPr>
                <w:t>zheng.zhao@verizonwireless.com</w:t>
              </w:r>
            </w:hyperlink>
          </w:p>
        </w:tc>
        <w:tc>
          <w:tcPr>
            <w:tcW w:w="3239" w:type="dxa"/>
            <w:gridSpan w:val="2"/>
            <w:vAlign w:val="center"/>
          </w:tcPr>
          <w:p w14:paraId="0D1E5260"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F4AF46E" w14:textId="75869DFE"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59900BB5"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DC_5A_n260(A-P)_UL_5A_n260P DC_5A_n260(A-Q)_UL_5A_n260P DC_5A_n260(P-Q)_UL_5A_n260P</w:t>
            </w:r>
          </w:p>
        </w:tc>
      </w:tr>
      <w:tr w:rsidR="0065646E" w:rsidRPr="000549BB" w14:paraId="26BFB926" w14:textId="77777777" w:rsidTr="00C501A4">
        <w:tc>
          <w:tcPr>
            <w:tcW w:w="1978" w:type="dxa"/>
            <w:vAlign w:val="center"/>
          </w:tcPr>
          <w:p w14:paraId="47FBE3B3"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255B2511"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vAlign w:val="center"/>
          </w:tcPr>
          <w:p w14:paraId="34A9CB41"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0E73A6D"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71B9622D" w14:textId="77777777" w:rsidR="0065646E" w:rsidRPr="00840CFD" w:rsidRDefault="00C8650C" w:rsidP="00BC6BDB">
            <w:pPr>
              <w:keepNext/>
              <w:snapToGrid w:val="0"/>
              <w:spacing w:after="0"/>
              <w:jc w:val="both"/>
              <w:rPr>
                <w:rFonts w:ascii="Arial" w:hAnsi="Arial" w:cs="Arial"/>
                <w:sz w:val="18"/>
                <w:szCs w:val="18"/>
              </w:rPr>
            </w:pPr>
            <w:hyperlink r:id="rId481" w:history="1">
              <w:r w:rsidR="0065646E" w:rsidRPr="00840CFD">
                <w:rPr>
                  <w:rStyle w:val="ae"/>
                  <w:rFonts w:ascii="Arial" w:hAnsi="Arial" w:cs="Arial"/>
                  <w:sz w:val="18"/>
                  <w:szCs w:val="18"/>
                </w:rPr>
                <w:t>zheng.zhao@verizonwireless.com</w:t>
              </w:r>
            </w:hyperlink>
          </w:p>
        </w:tc>
        <w:tc>
          <w:tcPr>
            <w:tcW w:w="3239" w:type="dxa"/>
            <w:gridSpan w:val="2"/>
            <w:vAlign w:val="center"/>
          </w:tcPr>
          <w:p w14:paraId="6FF85ED7"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65B601C" w14:textId="48681727"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1A82CB58"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DC_5A_n260(A-P)_UL_5A_n260P DC_5A_n260(A-Q)_UL_5A_n260Q DC_5A_n260(P-Q)_UL_5A_n260Q</w:t>
            </w:r>
          </w:p>
        </w:tc>
      </w:tr>
      <w:tr w:rsidR="0065646E" w:rsidRPr="000549BB" w14:paraId="163F5955" w14:textId="77777777" w:rsidTr="00C501A4">
        <w:tc>
          <w:tcPr>
            <w:tcW w:w="1978" w:type="dxa"/>
            <w:vAlign w:val="center"/>
          </w:tcPr>
          <w:p w14:paraId="242EB9E7"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2F9E9741"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721D6543"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CC2B492"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04964159" w14:textId="77777777" w:rsidR="0065646E" w:rsidRPr="00840CFD" w:rsidRDefault="00C8650C" w:rsidP="00BC6BDB">
            <w:pPr>
              <w:keepNext/>
              <w:snapToGrid w:val="0"/>
              <w:spacing w:after="0"/>
              <w:jc w:val="both"/>
              <w:rPr>
                <w:rFonts w:ascii="Arial" w:hAnsi="Arial" w:cs="Arial"/>
                <w:sz w:val="18"/>
                <w:szCs w:val="18"/>
              </w:rPr>
            </w:pPr>
            <w:hyperlink r:id="rId482" w:history="1">
              <w:r w:rsidR="0065646E" w:rsidRPr="00840CFD">
                <w:rPr>
                  <w:rStyle w:val="ae"/>
                  <w:rFonts w:ascii="Arial" w:hAnsi="Arial" w:cs="Arial"/>
                  <w:sz w:val="18"/>
                  <w:szCs w:val="18"/>
                </w:rPr>
                <w:t>zheng.zhao@verizonwireless.com</w:t>
              </w:r>
            </w:hyperlink>
          </w:p>
        </w:tc>
        <w:tc>
          <w:tcPr>
            <w:tcW w:w="3239" w:type="dxa"/>
            <w:gridSpan w:val="2"/>
            <w:vAlign w:val="center"/>
          </w:tcPr>
          <w:p w14:paraId="1355B400"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9E70E1C" w14:textId="5C4D1300" w:rsidR="0065646E" w:rsidRPr="00840CFD" w:rsidRDefault="0065646E" w:rsidP="0065646E">
            <w:pPr>
              <w:keepNext/>
              <w:snapToGrid w:val="0"/>
              <w:spacing w:after="0"/>
              <w:jc w:val="both"/>
              <w:rPr>
                <w:rFonts w:ascii="Arial" w:hAnsi="Arial" w:cs="Arial"/>
                <w:color w:val="000000"/>
                <w:sz w:val="18"/>
                <w:szCs w:val="18"/>
              </w:rPr>
            </w:pPr>
            <w:r w:rsidRPr="00D60D1C">
              <w:rPr>
                <w:rFonts w:ascii="Arial" w:eastAsia="新細明體" w:hAnsi="Arial" w:cs="Arial" w:hint="eastAsia"/>
                <w:sz w:val="18"/>
                <w:szCs w:val="18"/>
                <w:lang w:eastAsia="zh-TW"/>
              </w:rPr>
              <w:t>completed</w:t>
            </w:r>
          </w:p>
        </w:tc>
        <w:tc>
          <w:tcPr>
            <w:tcW w:w="4499" w:type="dxa"/>
            <w:vAlign w:val="center"/>
          </w:tcPr>
          <w:p w14:paraId="10152529"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DC_5A_n260(3A-O)_UL_5A_n260A DC_5A_n260(3A-P)_UL_5A_n260A DC_5A_n260(2A-O-</w:t>
            </w:r>
            <w:r w:rsidRPr="00840CFD">
              <w:rPr>
                <w:rFonts w:ascii="Arial" w:eastAsia="Times New Roman" w:hAnsi="Arial" w:cs="Arial"/>
                <w:color w:val="000000"/>
                <w:sz w:val="18"/>
                <w:szCs w:val="18"/>
                <w:lang w:val="en-US"/>
              </w:rPr>
              <w:lastRenderedPageBreak/>
              <w:t>P)_UL_5A_n260A</w:t>
            </w:r>
          </w:p>
        </w:tc>
      </w:tr>
      <w:tr w:rsidR="0065646E" w:rsidRPr="000549BB" w14:paraId="49CE9132" w14:textId="77777777" w:rsidTr="00C501A4">
        <w:tc>
          <w:tcPr>
            <w:tcW w:w="1978" w:type="dxa"/>
            <w:vAlign w:val="center"/>
          </w:tcPr>
          <w:p w14:paraId="1752D7A4"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DC_5A_n260(3A-O-P)</w:t>
            </w:r>
          </w:p>
        </w:tc>
        <w:tc>
          <w:tcPr>
            <w:tcW w:w="1531" w:type="dxa"/>
            <w:vAlign w:val="center"/>
          </w:tcPr>
          <w:p w14:paraId="6027662C"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2879DA5"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7B79FD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2A7C5107" w14:textId="77777777" w:rsidR="0065646E" w:rsidRPr="00840CFD" w:rsidRDefault="00C8650C" w:rsidP="00BC6BDB">
            <w:pPr>
              <w:keepNext/>
              <w:snapToGrid w:val="0"/>
              <w:spacing w:after="0"/>
              <w:jc w:val="both"/>
              <w:rPr>
                <w:rFonts w:ascii="Arial" w:hAnsi="Arial" w:cs="Arial"/>
                <w:sz w:val="18"/>
                <w:szCs w:val="18"/>
              </w:rPr>
            </w:pPr>
            <w:hyperlink r:id="rId483" w:history="1">
              <w:r w:rsidR="0065646E" w:rsidRPr="00840CFD">
                <w:rPr>
                  <w:rStyle w:val="ae"/>
                  <w:rFonts w:ascii="Arial" w:hAnsi="Arial" w:cs="Arial"/>
                  <w:sz w:val="18"/>
                  <w:szCs w:val="18"/>
                </w:rPr>
                <w:t>zheng.zhao@verizonwireless.com</w:t>
              </w:r>
            </w:hyperlink>
          </w:p>
        </w:tc>
        <w:tc>
          <w:tcPr>
            <w:tcW w:w="3239" w:type="dxa"/>
            <w:gridSpan w:val="2"/>
            <w:vAlign w:val="center"/>
          </w:tcPr>
          <w:p w14:paraId="7E3D436B"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F5063D3" w14:textId="13DECD0E" w:rsidR="0065646E" w:rsidRPr="00840CFD" w:rsidRDefault="0065646E" w:rsidP="0065646E">
            <w:pPr>
              <w:keepNext/>
              <w:snapToGrid w:val="0"/>
              <w:spacing w:after="0"/>
              <w:jc w:val="both"/>
              <w:rPr>
                <w:rFonts w:ascii="Arial" w:hAnsi="Arial" w:cs="Arial"/>
                <w:color w:val="000000"/>
                <w:sz w:val="18"/>
                <w:szCs w:val="18"/>
              </w:rPr>
            </w:pPr>
            <w:r w:rsidRPr="00D60D1C">
              <w:rPr>
                <w:rFonts w:ascii="Arial" w:eastAsia="新細明體" w:hAnsi="Arial" w:cs="Arial" w:hint="eastAsia"/>
                <w:sz w:val="18"/>
                <w:szCs w:val="18"/>
                <w:lang w:eastAsia="zh-TW"/>
              </w:rPr>
              <w:t>completed</w:t>
            </w:r>
          </w:p>
        </w:tc>
        <w:tc>
          <w:tcPr>
            <w:tcW w:w="4499" w:type="dxa"/>
            <w:vAlign w:val="center"/>
          </w:tcPr>
          <w:p w14:paraId="1A12442F"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DC_5A_n260(3A-O)_UL_5A_n260O DC_5A_n260(3A-P)_UL_5A_n260O DC_5A_n260(2A-O)_UL_5A_n260O</w:t>
            </w:r>
          </w:p>
        </w:tc>
      </w:tr>
      <w:tr w:rsidR="0065646E" w:rsidRPr="000549BB" w14:paraId="50E8A9F7" w14:textId="77777777" w:rsidTr="00C501A4">
        <w:tc>
          <w:tcPr>
            <w:tcW w:w="1978" w:type="dxa"/>
            <w:vAlign w:val="center"/>
          </w:tcPr>
          <w:p w14:paraId="14A50801"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1A30C3DD"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5BD6C349"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90EA4B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21D27247" w14:textId="77777777" w:rsidR="0065646E" w:rsidRPr="00840CFD" w:rsidRDefault="00C8650C" w:rsidP="00BC6BDB">
            <w:pPr>
              <w:keepNext/>
              <w:snapToGrid w:val="0"/>
              <w:spacing w:after="0"/>
              <w:jc w:val="both"/>
              <w:rPr>
                <w:rFonts w:ascii="Arial" w:hAnsi="Arial" w:cs="Arial"/>
                <w:sz w:val="18"/>
                <w:szCs w:val="18"/>
              </w:rPr>
            </w:pPr>
            <w:hyperlink r:id="rId484" w:history="1">
              <w:r w:rsidR="0065646E" w:rsidRPr="00840CFD">
                <w:rPr>
                  <w:rStyle w:val="ae"/>
                  <w:rFonts w:ascii="Arial" w:hAnsi="Arial" w:cs="Arial"/>
                  <w:sz w:val="18"/>
                  <w:szCs w:val="18"/>
                </w:rPr>
                <w:t>zheng.zhao@verizonwireless.com</w:t>
              </w:r>
            </w:hyperlink>
          </w:p>
        </w:tc>
        <w:tc>
          <w:tcPr>
            <w:tcW w:w="3239" w:type="dxa"/>
            <w:gridSpan w:val="2"/>
            <w:vAlign w:val="center"/>
          </w:tcPr>
          <w:p w14:paraId="2176C731"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4C45B85" w14:textId="656D54B2" w:rsidR="0065646E" w:rsidRPr="00840CFD" w:rsidRDefault="0065646E" w:rsidP="0065646E">
            <w:pPr>
              <w:keepNext/>
              <w:snapToGrid w:val="0"/>
              <w:spacing w:after="0"/>
              <w:jc w:val="both"/>
              <w:rPr>
                <w:rFonts w:ascii="Arial" w:hAnsi="Arial" w:cs="Arial"/>
                <w:color w:val="000000"/>
                <w:sz w:val="18"/>
                <w:szCs w:val="18"/>
              </w:rPr>
            </w:pPr>
            <w:r w:rsidRPr="00D60D1C">
              <w:rPr>
                <w:rFonts w:ascii="Arial" w:eastAsia="新細明體" w:hAnsi="Arial" w:cs="Arial" w:hint="eastAsia"/>
                <w:sz w:val="18"/>
                <w:szCs w:val="18"/>
                <w:lang w:eastAsia="zh-TW"/>
              </w:rPr>
              <w:t>completed</w:t>
            </w:r>
          </w:p>
        </w:tc>
        <w:tc>
          <w:tcPr>
            <w:tcW w:w="4499" w:type="dxa"/>
            <w:vAlign w:val="center"/>
          </w:tcPr>
          <w:p w14:paraId="5BF7EA69"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DC_5A_n260(3A-O)_UL_5A_n260O DC_5A_n260(3A-P)_UL_5A_n260P DC_5A_n260(2A-O-P)_UL_5A_n260P</w:t>
            </w:r>
          </w:p>
        </w:tc>
      </w:tr>
      <w:tr w:rsidR="0065646E" w:rsidRPr="000549BB" w14:paraId="08D1DCE6" w14:textId="77777777" w:rsidTr="00C501A4">
        <w:tc>
          <w:tcPr>
            <w:tcW w:w="1978" w:type="dxa"/>
            <w:vAlign w:val="center"/>
          </w:tcPr>
          <w:p w14:paraId="08CD512F"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DC_5A_n260(4A-2O)</w:t>
            </w:r>
          </w:p>
        </w:tc>
        <w:tc>
          <w:tcPr>
            <w:tcW w:w="1531" w:type="dxa"/>
            <w:vAlign w:val="center"/>
          </w:tcPr>
          <w:p w14:paraId="47B0337E"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DB4442F"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7A8AFFE"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3D7472D9" w14:textId="77777777" w:rsidR="0065646E" w:rsidRPr="00840CFD" w:rsidRDefault="00C8650C" w:rsidP="00BC6BDB">
            <w:pPr>
              <w:keepNext/>
              <w:snapToGrid w:val="0"/>
              <w:spacing w:after="0"/>
              <w:jc w:val="both"/>
              <w:rPr>
                <w:rFonts w:ascii="Arial" w:hAnsi="Arial" w:cs="Arial"/>
                <w:sz w:val="18"/>
                <w:szCs w:val="18"/>
              </w:rPr>
            </w:pPr>
            <w:hyperlink r:id="rId485" w:history="1">
              <w:r w:rsidR="0065646E" w:rsidRPr="00840CFD">
                <w:rPr>
                  <w:rStyle w:val="ae"/>
                  <w:rFonts w:ascii="Arial" w:hAnsi="Arial" w:cs="Arial"/>
                  <w:sz w:val="18"/>
                  <w:szCs w:val="18"/>
                </w:rPr>
                <w:t>zheng.zhao@verizonwireless.com</w:t>
              </w:r>
            </w:hyperlink>
          </w:p>
        </w:tc>
        <w:tc>
          <w:tcPr>
            <w:tcW w:w="3239" w:type="dxa"/>
            <w:gridSpan w:val="2"/>
            <w:vAlign w:val="center"/>
          </w:tcPr>
          <w:p w14:paraId="3766C4ED"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7C9D869E" w14:textId="2E571CDD" w:rsidR="0065646E" w:rsidRPr="00840CFD" w:rsidRDefault="0065646E" w:rsidP="0065646E">
            <w:pPr>
              <w:keepNext/>
              <w:snapToGrid w:val="0"/>
              <w:spacing w:after="0"/>
              <w:jc w:val="both"/>
              <w:rPr>
                <w:rFonts w:ascii="Arial" w:hAnsi="Arial" w:cs="Arial"/>
                <w:color w:val="000000"/>
                <w:sz w:val="18"/>
                <w:szCs w:val="18"/>
              </w:rPr>
            </w:pPr>
            <w:r w:rsidRPr="00712549">
              <w:rPr>
                <w:rFonts w:ascii="Arial" w:eastAsia="新細明體" w:hAnsi="Arial" w:cs="Arial" w:hint="eastAsia"/>
                <w:sz w:val="18"/>
                <w:szCs w:val="18"/>
                <w:lang w:eastAsia="zh-TW"/>
              </w:rPr>
              <w:t>completed</w:t>
            </w:r>
          </w:p>
        </w:tc>
        <w:tc>
          <w:tcPr>
            <w:tcW w:w="4499" w:type="dxa"/>
            <w:vAlign w:val="center"/>
          </w:tcPr>
          <w:p w14:paraId="42426963"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DC_5A_n260(4A-O)_UL_5A_n260A DC_5A_n260(3A-2O)_UL_5A_n260A</w:t>
            </w:r>
          </w:p>
        </w:tc>
      </w:tr>
      <w:tr w:rsidR="0065646E" w:rsidRPr="000549BB" w14:paraId="147CD3BF" w14:textId="77777777" w:rsidTr="00C501A4">
        <w:tc>
          <w:tcPr>
            <w:tcW w:w="1978" w:type="dxa"/>
            <w:vAlign w:val="center"/>
          </w:tcPr>
          <w:p w14:paraId="7614268A"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DC_5A_n260(4A-2O)</w:t>
            </w:r>
          </w:p>
        </w:tc>
        <w:tc>
          <w:tcPr>
            <w:tcW w:w="1531" w:type="dxa"/>
            <w:vAlign w:val="center"/>
          </w:tcPr>
          <w:p w14:paraId="7E1764CE"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2832998"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CDFA8AC"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0B56C360" w14:textId="77777777" w:rsidR="0065646E" w:rsidRPr="00840CFD" w:rsidRDefault="00C8650C" w:rsidP="00BC6BDB">
            <w:pPr>
              <w:keepNext/>
              <w:snapToGrid w:val="0"/>
              <w:spacing w:after="0"/>
              <w:jc w:val="both"/>
              <w:rPr>
                <w:rFonts w:ascii="Arial" w:hAnsi="Arial" w:cs="Arial"/>
                <w:sz w:val="18"/>
                <w:szCs w:val="18"/>
              </w:rPr>
            </w:pPr>
            <w:hyperlink r:id="rId486" w:history="1">
              <w:r w:rsidR="0065646E" w:rsidRPr="00840CFD">
                <w:rPr>
                  <w:rStyle w:val="ae"/>
                  <w:rFonts w:ascii="Arial" w:hAnsi="Arial" w:cs="Arial"/>
                  <w:sz w:val="18"/>
                  <w:szCs w:val="18"/>
                </w:rPr>
                <w:t>zheng.zhao@verizonwireless.com</w:t>
              </w:r>
            </w:hyperlink>
          </w:p>
        </w:tc>
        <w:tc>
          <w:tcPr>
            <w:tcW w:w="3239" w:type="dxa"/>
            <w:gridSpan w:val="2"/>
            <w:vAlign w:val="center"/>
          </w:tcPr>
          <w:p w14:paraId="1A91FB24"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D5C4F92" w14:textId="5EFB08D9" w:rsidR="0065646E" w:rsidRPr="00840CFD" w:rsidRDefault="0065646E" w:rsidP="0065646E">
            <w:pPr>
              <w:keepNext/>
              <w:snapToGrid w:val="0"/>
              <w:spacing w:after="0"/>
              <w:jc w:val="both"/>
              <w:rPr>
                <w:rFonts w:ascii="Arial" w:hAnsi="Arial" w:cs="Arial"/>
                <w:color w:val="000000"/>
                <w:sz w:val="18"/>
                <w:szCs w:val="18"/>
              </w:rPr>
            </w:pPr>
            <w:r w:rsidRPr="00712549">
              <w:rPr>
                <w:rFonts w:ascii="Arial" w:eastAsia="新細明體" w:hAnsi="Arial" w:cs="Arial" w:hint="eastAsia"/>
                <w:sz w:val="18"/>
                <w:szCs w:val="18"/>
                <w:lang w:eastAsia="zh-TW"/>
              </w:rPr>
              <w:t>completed</w:t>
            </w:r>
          </w:p>
        </w:tc>
        <w:tc>
          <w:tcPr>
            <w:tcW w:w="4499" w:type="dxa"/>
            <w:vAlign w:val="center"/>
          </w:tcPr>
          <w:p w14:paraId="0965766C"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DC_5A_n260(4A-O)_UL_5A_n260O DC_5A_n260(3A-2O)_UL_5A_n260O</w:t>
            </w:r>
          </w:p>
        </w:tc>
      </w:tr>
      <w:tr w:rsidR="00A67257" w:rsidRPr="00F9344A" w14:paraId="03CBA343" w14:textId="77777777" w:rsidTr="00BC6BDB">
        <w:tc>
          <w:tcPr>
            <w:tcW w:w="1978" w:type="dxa"/>
            <w:vAlign w:val="center"/>
          </w:tcPr>
          <w:p w14:paraId="45B54A00" w14:textId="1A70F9CD"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n261(2D-A) </w:t>
            </w:r>
          </w:p>
        </w:tc>
        <w:tc>
          <w:tcPr>
            <w:tcW w:w="1531" w:type="dxa"/>
            <w:vAlign w:val="center"/>
          </w:tcPr>
          <w:p w14:paraId="210C8D03" w14:textId="08AC8E11"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798A67BB"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4DBA6140" w14:textId="77777777" w:rsidR="00A67257" w:rsidRPr="00F9344A" w:rsidRDefault="00A67257" w:rsidP="00BC6BDB">
            <w:pPr>
              <w:pStyle w:val="TAL"/>
              <w:snapToGrid w:val="0"/>
              <w:jc w:val="both"/>
              <w:rPr>
                <w:rFonts w:cs="Arial"/>
                <w:szCs w:val="18"/>
              </w:rPr>
            </w:pPr>
            <w:r w:rsidRPr="00F9344A">
              <w:rPr>
                <w:rFonts w:cs="Arial"/>
                <w:szCs w:val="18"/>
              </w:rPr>
              <w:t>Zheng Zhao</w:t>
            </w:r>
          </w:p>
          <w:p w14:paraId="0231B8E2"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488E6767" w14:textId="77777777" w:rsidR="00A67257" w:rsidRPr="00F9344A" w:rsidRDefault="00C8650C" w:rsidP="00BC6BDB">
            <w:pPr>
              <w:keepNext/>
              <w:snapToGrid w:val="0"/>
              <w:spacing w:after="0"/>
              <w:jc w:val="both"/>
              <w:rPr>
                <w:rFonts w:ascii="Arial" w:hAnsi="Arial" w:cs="Arial"/>
                <w:sz w:val="18"/>
                <w:szCs w:val="18"/>
              </w:rPr>
            </w:pPr>
            <w:hyperlink r:id="rId487" w:history="1">
              <w:r w:rsidR="00A67257" w:rsidRPr="00F9344A">
                <w:rPr>
                  <w:rStyle w:val="ae"/>
                  <w:rFonts w:ascii="Arial" w:hAnsi="Arial" w:cs="Arial"/>
                  <w:sz w:val="18"/>
                  <w:szCs w:val="18"/>
                </w:rPr>
                <w:t>Zheng.zhao@verizonwireless.com</w:t>
              </w:r>
            </w:hyperlink>
          </w:p>
        </w:tc>
        <w:tc>
          <w:tcPr>
            <w:tcW w:w="3239" w:type="dxa"/>
            <w:gridSpan w:val="2"/>
            <w:vAlign w:val="center"/>
          </w:tcPr>
          <w:p w14:paraId="1A21C831"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1D09CE41"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1C3A4DE9"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2070FD3B" w14:textId="77777777" w:rsidTr="00BC6BDB">
        <w:tc>
          <w:tcPr>
            <w:tcW w:w="1978" w:type="dxa"/>
            <w:vAlign w:val="center"/>
          </w:tcPr>
          <w:p w14:paraId="42F01980" w14:textId="5838E667"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n261(2G-2O-A) </w:t>
            </w:r>
          </w:p>
        </w:tc>
        <w:tc>
          <w:tcPr>
            <w:tcW w:w="1531" w:type="dxa"/>
            <w:vAlign w:val="center"/>
          </w:tcPr>
          <w:p w14:paraId="308071C9" w14:textId="099BFF10"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4A99F78C"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0FBA934C" w14:textId="77777777" w:rsidR="00A67257" w:rsidRPr="00F9344A" w:rsidRDefault="00A67257" w:rsidP="00BC6BDB">
            <w:pPr>
              <w:pStyle w:val="TAL"/>
              <w:snapToGrid w:val="0"/>
              <w:jc w:val="both"/>
              <w:rPr>
                <w:rFonts w:cs="Arial"/>
                <w:szCs w:val="18"/>
              </w:rPr>
            </w:pPr>
            <w:r w:rsidRPr="00F9344A">
              <w:rPr>
                <w:rFonts w:cs="Arial"/>
                <w:szCs w:val="18"/>
              </w:rPr>
              <w:t>Zheng Zhao</w:t>
            </w:r>
          </w:p>
        </w:tc>
        <w:tc>
          <w:tcPr>
            <w:tcW w:w="1440" w:type="dxa"/>
            <w:vAlign w:val="center"/>
          </w:tcPr>
          <w:p w14:paraId="03B1917F" w14:textId="77777777" w:rsidR="00A67257" w:rsidRPr="00F9344A" w:rsidRDefault="00C8650C" w:rsidP="00BC6BDB">
            <w:pPr>
              <w:keepNext/>
              <w:snapToGrid w:val="0"/>
              <w:spacing w:after="0"/>
              <w:jc w:val="both"/>
              <w:rPr>
                <w:rFonts w:ascii="Arial" w:hAnsi="Arial" w:cs="Arial"/>
                <w:sz w:val="18"/>
                <w:szCs w:val="18"/>
              </w:rPr>
            </w:pPr>
            <w:hyperlink r:id="rId488" w:history="1">
              <w:r w:rsidR="00A67257" w:rsidRPr="00F9344A">
                <w:rPr>
                  <w:rStyle w:val="ae"/>
                  <w:rFonts w:ascii="Arial" w:hAnsi="Arial" w:cs="Arial"/>
                  <w:sz w:val="18"/>
                  <w:szCs w:val="18"/>
                </w:rPr>
                <w:t>Zheng.zhao@verizonwireless.com</w:t>
              </w:r>
            </w:hyperlink>
          </w:p>
        </w:tc>
        <w:tc>
          <w:tcPr>
            <w:tcW w:w="3239" w:type="dxa"/>
            <w:gridSpan w:val="2"/>
            <w:vAlign w:val="center"/>
          </w:tcPr>
          <w:p w14:paraId="4E27622B"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57EDEBD4"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5D7D068B"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62FD739E" w14:textId="77777777" w:rsidTr="00BC6BDB">
        <w:tc>
          <w:tcPr>
            <w:tcW w:w="1978" w:type="dxa"/>
            <w:vAlign w:val="center"/>
          </w:tcPr>
          <w:p w14:paraId="29AF8824" w14:textId="4094C607" w:rsidR="00A67257" w:rsidRPr="00F9344A" w:rsidRDefault="00A67257" w:rsidP="00BC6BDB">
            <w:pPr>
              <w:keepNext/>
              <w:snapToGrid w:val="0"/>
              <w:spacing w:after="0"/>
              <w:jc w:val="both"/>
              <w:rPr>
                <w:rFonts w:ascii="Arial" w:eastAsia="SimSun" w:hAnsi="Arial" w:cs="Arial"/>
                <w:sz w:val="18"/>
                <w:szCs w:val="18"/>
                <w:lang w:eastAsia="zh-CN"/>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n261(3G-O-A</w:t>
            </w:r>
            <w:r w:rsidR="00C42615">
              <w:rPr>
                <w:rFonts w:ascii="Arial" w:eastAsia="新細明體" w:hAnsi="Arial" w:cs="Arial" w:hint="eastAsia"/>
                <w:sz w:val="18"/>
                <w:szCs w:val="18"/>
                <w:lang w:val="sv-SE" w:eastAsia="zh-TW"/>
              </w:rPr>
              <w:t>)</w:t>
            </w:r>
            <w:r w:rsidRPr="00F9344A">
              <w:rPr>
                <w:rFonts w:ascii="Arial" w:eastAsia="SimSun" w:hAnsi="Arial" w:cs="Arial"/>
                <w:sz w:val="18"/>
                <w:szCs w:val="18"/>
                <w:lang w:eastAsia="zh-CN"/>
              </w:rPr>
              <w:t xml:space="preserve"> </w:t>
            </w:r>
          </w:p>
        </w:tc>
        <w:tc>
          <w:tcPr>
            <w:tcW w:w="1531" w:type="dxa"/>
            <w:vAlign w:val="center"/>
          </w:tcPr>
          <w:p w14:paraId="4E06A066" w14:textId="698E9759"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6F44424B"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28B01DE6" w14:textId="77777777" w:rsidR="00A67257" w:rsidRPr="00F9344A" w:rsidRDefault="00A67257" w:rsidP="00BC6BDB">
            <w:pPr>
              <w:pStyle w:val="TAL"/>
              <w:snapToGrid w:val="0"/>
              <w:jc w:val="both"/>
              <w:rPr>
                <w:rFonts w:cs="Arial"/>
                <w:szCs w:val="18"/>
              </w:rPr>
            </w:pPr>
            <w:r w:rsidRPr="00F9344A">
              <w:rPr>
                <w:rFonts w:cs="Arial"/>
                <w:szCs w:val="18"/>
              </w:rPr>
              <w:t>Zheng Zhao</w:t>
            </w:r>
          </w:p>
          <w:p w14:paraId="0777D4B4"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1B27B032" w14:textId="77777777" w:rsidR="00A67257" w:rsidRPr="00F9344A" w:rsidRDefault="00C8650C" w:rsidP="00BC6BDB">
            <w:pPr>
              <w:keepNext/>
              <w:snapToGrid w:val="0"/>
              <w:spacing w:after="0"/>
              <w:jc w:val="both"/>
              <w:rPr>
                <w:rFonts w:ascii="Arial" w:hAnsi="Arial" w:cs="Arial"/>
                <w:sz w:val="18"/>
                <w:szCs w:val="18"/>
              </w:rPr>
            </w:pPr>
            <w:hyperlink r:id="rId489" w:history="1">
              <w:r w:rsidR="00A67257" w:rsidRPr="00F9344A">
                <w:rPr>
                  <w:rStyle w:val="ae"/>
                  <w:rFonts w:ascii="Arial" w:hAnsi="Arial" w:cs="Arial"/>
                  <w:sz w:val="18"/>
                  <w:szCs w:val="18"/>
                </w:rPr>
                <w:t>Zheng.zhao@verizonwireless.com</w:t>
              </w:r>
            </w:hyperlink>
          </w:p>
        </w:tc>
        <w:tc>
          <w:tcPr>
            <w:tcW w:w="3239" w:type="dxa"/>
            <w:gridSpan w:val="2"/>
            <w:vAlign w:val="center"/>
          </w:tcPr>
          <w:p w14:paraId="5C9F277C"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60BA9829"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716C4E1C"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1E62E065" w14:textId="77777777" w:rsidTr="00BC6BDB">
        <w:tc>
          <w:tcPr>
            <w:tcW w:w="1978" w:type="dxa"/>
            <w:vAlign w:val="center"/>
          </w:tcPr>
          <w:p w14:paraId="0A08AC48" w14:textId="2934457B"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n261(4G-A) </w:t>
            </w:r>
          </w:p>
        </w:tc>
        <w:tc>
          <w:tcPr>
            <w:tcW w:w="1531" w:type="dxa"/>
            <w:vAlign w:val="center"/>
          </w:tcPr>
          <w:p w14:paraId="09BEDC45" w14:textId="1EB9098F"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7A14FF88"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129BF4A7" w14:textId="77777777" w:rsidR="00A67257" w:rsidRPr="00F9344A" w:rsidRDefault="00A67257" w:rsidP="00BC6BDB">
            <w:pPr>
              <w:pStyle w:val="TAL"/>
              <w:snapToGrid w:val="0"/>
              <w:jc w:val="both"/>
              <w:rPr>
                <w:rFonts w:cs="Arial"/>
                <w:szCs w:val="18"/>
              </w:rPr>
            </w:pPr>
            <w:r w:rsidRPr="00F9344A">
              <w:rPr>
                <w:rFonts w:cs="Arial"/>
                <w:szCs w:val="18"/>
              </w:rPr>
              <w:t>Zheng Zhao</w:t>
            </w:r>
          </w:p>
          <w:p w14:paraId="0405620B"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5D8EFC63" w14:textId="77777777" w:rsidR="00A67257" w:rsidRPr="00F9344A" w:rsidRDefault="00C8650C" w:rsidP="00BC6BDB">
            <w:pPr>
              <w:keepNext/>
              <w:snapToGrid w:val="0"/>
              <w:spacing w:after="0"/>
              <w:jc w:val="both"/>
              <w:rPr>
                <w:rFonts w:ascii="Arial" w:hAnsi="Arial" w:cs="Arial"/>
                <w:sz w:val="18"/>
                <w:szCs w:val="18"/>
              </w:rPr>
            </w:pPr>
            <w:hyperlink r:id="rId490" w:history="1">
              <w:r w:rsidR="00A67257" w:rsidRPr="00F9344A">
                <w:rPr>
                  <w:rStyle w:val="ae"/>
                  <w:rFonts w:ascii="Arial" w:hAnsi="Arial" w:cs="Arial"/>
                  <w:sz w:val="18"/>
                  <w:szCs w:val="18"/>
                </w:rPr>
                <w:t>Zheng.zhao@verizonwireless.com</w:t>
              </w:r>
            </w:hyperlink>
          </w:p>
        </w:tc>
        <w:tc>
          <w:tcPr>
            <w:tcW w:w="3239" w:type="dxa"/>
            <w:gridSpan w:val="2"/>
            <w:vAlign w:val="center"/>
          </w:tcPr>
          <w:p w14:paraId="51754B3D"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1BD444DF"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962CD18"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02AB0C97" w14:textId="77777777" w:rsidTr="00BC6BDB">
        <w:tc>
          <w:tcPr>
            <w:tcW w:w="1978" w:type="dxa"/>
            <w:vAlign w:val="center"/>
          </w:tcPr>
          <w:p w14:paraId="151D7172" w14:textId="7970141A"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n261(2H-A) </w:t>
            </w:r>
          </w:p>
        </w:tc>
        <w:tc>
          <w:tcPr>
            <w:tcW w:w="1531" w:type="dxa"/>
            <w:vAlign w:val="center"/>
          </w:tcPr>
          <w:p w14:paraId="019FCD78" w14:textId="5E1E0201"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6A9A1B54"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35176233" w14:textId="77777777" w:rsidR="00A67257" w:rsidRPr="00F9344A" w:rsidRDefault="00A67257" w:rsidP="00BC6BDB">
            <w:pPr>
              <w:pStyle w:val="TAL"/>
              <w:snapToGrid w:val="0"/>
              <w:jc w:val="both"/>
              <w:rPr>
                <w:rFonts w:cs="Arial"/>
                <w:szCs w:val="18"/>
              </w:rPr>
            </w:pPr>
            <w:r w:rsidRPr="00F9344A">
              <w:rPr>
                <w:rFonts w:cs="Arial"/>
                <w:szCs w:val="18"/>
              </w:rPr>
              <w:t>Zheng Zhao</w:t>
            </w:r>
          </w:p>
          <w:p w14:paraId="5D1F070E"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0A5E9DB3" w14:textId="77777777" w:rsidR="00A67257" w:rsidRPr="00F9344A" w:rsidRDefault="00C8650C" w:rsidP="00BC6BDB">
            <w:pPr>
              <w:keepNext/>
              <w:snapToGrid w:val="0"/>
              <w:spacing w:after="0"/>
              <w:jc w:val="both"/>
              <w:rPr>
                <w:rFonts w:ascii="Arial" w:hAnsi="Arial" w:cs="Arial"/>
                <w:sz w:val="18"/>
                <w:szCs w:val="18"/>
              </w:rPr>
            </w:pPr>
            <w:hyperlink r:id="rId491" w:history="1">
              <w:r w:rsidR="00A67257" w:rsidRPr="00F9344A">
                <w:rPr>
                  <w:rStyle w:val="ae"/>
                  <w:rFonts w:ascii="Arial" w:hAnsi="Arial" w:cs="Arial"/>
                  <w:sz w:val="18"/>
                  <w:szCs w:val="18"/>
                </w:rPr>
                <w:t>Zheng.zhao@verizonwireless.com</w:t>
              </w:r>
            </w:hyperlink>
          </w:p>
        </w:tc>
        <w:tc>
          <w:tcPr>
            <w:tcW w:w="3239" w:type="dxa"/>
            <w:gridSpan w:val="2"/>
            <w:vAlign w:val="center"/>
          </w:tcPr>
          <w:p w14:paraId="6AD487EF"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766FC698"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922AF47"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5CD64618" w14:textId="77777777" w:rsidTr="00BC6BDB">
        <w:tc>
          <w:tcPr>
            <w:tcW w:w="1978" w:type="dxa"/>
            <w:vAlign w:val="center"/>
          </w:tcPr>
          <w:p w14:paraId="096FDFFB" w14:textId="67DFCE2C"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n261(2I-A) </w:t>
            </w:r>
          </w:p>
        </w:tc>
        <w:tc>
          <w:tcPr>
            <w:tcW w:w="1531" w:type="dxa"/>
            <w:vAlign w:val="center"/>
          </w:tcPr>
          <w:p w14:paraId="54731B53" w14:textId="5798B7C9"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5EEC3277"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2658EDFA" w14:textId="77777777" w:rsidR="00A67257" w:rsidRPr="00F9344A" w:rsidRDefault="00A67257" w:rsidP="00BC6BDB">
            <w:pPr>
              <w:pStyle w:val="TAL"/>
              <w:snapToGrid w:val="0"/>
              <w:jc w:val="both"/>
              <w:rPr>
                <w:rFonts w:cs="Arial"/>
                <w:szCs w:val="18"/>
              </w:rPr>
            </w:pPr>
            <w:r w:rsidRPr="00F9344A">
              <w:rPr>
                <w:rFonts w:cs="Arial"/>
                <w:szCs w:val="18"/>
              </w:rPr>
              <w:t>Zheng Zhao</w:t>
            </w:r>
          </w:p>
          <w:p w14:paraId="3CAE5521"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0704AD81" w14:textId="77777777" w:rsidR="00A67257" w:rsidRPr="00F9344A" w:rsidRDefault="00C8650C" w:rsidP="00BC6BDB">
            <w:pPr>
              <w:keepNext/>
              <w:snapToGrid w:val="0"/>
              <w:spacing w:after="0"/>
              <w:jc w:val="both"/>
              <w:rPr>
                <w:rFonts w:ascii="Arial" w:hAnsi="Arial" w:cs="Arial"/>
                <w:sz w:val="18"/>
                <w:szCs w:val="18"/>
              </w:rPr>
            </w:pPr>
            <w:hyperlink r:id="rId492" w:history="1">
              <w:r w:rsidR="00A67257" w:rsidRPr="00F9344A">
                <w:rPr>
                  <w:rStyle w:val="ae"/>
                  <w:rFonts w:ascii="Arial" w:hAnsi="Arial" w:cs="Arial"/>
                  <w:sz w:val="18"/>
                  <w:szCs w:val="18"/>
                </w:rPr>
                <w:t>Zheng.zhao@verizonwireless.com</w:t>
              </w:r>
            </w:hyperlink>
          </w:p>
        </w:tc>
        <w:tc>
          <w:tcPr>
            <w:tcW w:w="3239" w:type="dxa"/>
            <w:gridSpan w:val="2"/>
            <w:vAlign w:val="center"/>
          </w:tcPr>
          <w:p w14:paraId="5980F186"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42BE7C58"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20B50D91"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15A1F65F" w14:textId="77777777" w:rsidTr="00BC6BDB">
        <w:tc>
          <w:tcPr>
            <w:tcW w:w="1978" w:type="dxa"/>
            <w:vAlign w:val="center"/>
          </w:tcPr>
          <w:p w14:paraId="234BFF6E" w14:textId="18CF8672" w:rsidR="00A67257" w:rsidRPr="00F9344A" w:rsidRDefault="00A67257" w:rsidP="00BC6BDB">
            <w:pPr>
              <w:keepNext/>
              <w:snapToGrid w:val="0"/>
              <w:spacing w:after="0"/>
              <w:jc w:val="both"/>
              <w:rPr>
                <w:rFonts w:ascii="Arial" w:eastAsia="SimSun" w:hAnsi="Arial" w:cs="Arial"/>
                <w:sz w:val="18"/>
                <w:szCs w:val="18"/>
                <w:lang w:eastAsia="zh-CN"/>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n261(4O-A) </w:t>
            </w:r>
          </w:p>
        </w:tc>
        <w:tc>
          <w:tcPr>
            <w:tcW w:w="1531" w:type="dxa"/>
            <w:vAlign w:val="center"/>
          </w:tcPr>
          <w:p w14:paraId="3592EA57" w14:textId="4EA2ECB0"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6034DB1A"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66C669EE" w14:textId="77777777" w:rsidR="00A67257" w:rsidRPr="00F9344A" w:rsidRDefault="00A67257" w:rsidP="00BC6BDB">
            <w:pPr>
              <w:pStyle w:val="TAL"/>
              <w:snapToGrid w:val="0"/>
              <w:jc w:val="both"/>
              <w:rPr>
                <w:rFonts w:cs="Arial"/>
                <w:szCs w:val="18"/>
              </w:rPr>
            </w:pPr>
            <w:r w:rsidRPr="00F9344A">
              <w:rPr>
                <w:rFonts w:cs="Arial"/>
                <w:szCs w:val="18"/>
              </w:rPr>
              <w:t>Zheng Zhao</w:t>
            </w:r>
          </w:p>
          <w:p w14:paraId="64DAC878"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38498AD9" w14:textId="77777777" w:rsidR="00A67257" w:rsidRPr="00F9344A" w:rsidRDefault="00C8650C" w:rsidP="00BC6BDB">
            <w:pPr>
              <w:keepNext/>
              <w:snapToGrid w:val="0"/>
              <w:spacing w:after="0"/>
              <w:jc w:val="both"/>
              <w:rPr>
                <w:rFonts w:ascii="Arial" w:hAnsi="Arial" w:cs="Arial"/>
                <w:sz w:val="18"/>
                <w:szCs w:val="18"/>
              </w:rPr>
            </w:pPr>
            <w:hyperlink r:id="rId493" w:history="1">
              <w:r w:rsidR="00A67257" w:rsidRPr="00F9344A">
                <w:rPr>
                  <w:rStyle w:val="ae"/>
                  <w:rFonts w:ascii="Arial" w:hAnsi="Arial" w:cs="Arial"/>
                  <w:sz w:val="18"/>
                  <w:szCs w:val="18"/>
                </w:rPr>
                <w:t>Zheng.zhao@verizonwireless.com</w:t>
              </w:r>
            </w:hyperlink>
          </w:p>
        </w:tc>
        <w:tc>
          <w:tcPr>
            <w:tcW w:w="3239" w:type="dxa"/>
            <w:gridSpan w:val="2"/>
            <w:vAlign w:val="center"/>
          </w:tcPr>
          <w:p w14:paraId="786065D8"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25300675"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E747B10"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156F0893" w14:textId="77777777" w:rsidTr="00BC6BDB">
        <w:tc>
          <w:tcPr>
            <w:tcW w:w="1978" w:type="dxa"/>
            <w:vAlign w:val="center"/>
          </w:tcPr>
          <w:p w14:paraId="0F17D3BD" w14:textId="66EA8F3C"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n261(7O-A) </w:t>
            </w:r>
          </w:p>
        </w:tc>
        <w:tc>
          <w:tcPr>
            <w:tcW w:w="1531" w:type="dxa"/>
            <w:vAlign w:val="center"/>
          </w:tcPr>
          <w:p w14:paraId="6BA4088B" w14:textId="48218A84"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0EE8B120"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0FDFD4CC" w14:textId="77777777" w:rsidR="00A67257" w:rsidRPr="00F9344A" w:rsidRDefault="00A67257" w:rsidP="00BC6BDB">
            <w:pPr>
              <w:pStyle w:val="TAL"/>
              <w:snapToGrid w:val="0"/>
              <w:jc w:val="both"/>
              <w:rPr>
                <w:rFonts w:cs="Arial"/>
                <w:szCs w:val="18"/>
              </w:rPr>
            </w:pPr>
            <w:r w:rsidRPr="00F9344A">
              <w:rPr>
                <w:rFonts w:cs="Arial"/>
                <w:szCs w:val="18"/>
              </w:rPr>
              <w:t>Zheng Zhao</w:t>
            </w:r>
          </w:p>
          <w:p w14:paraId="18F3441E"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4788FA9B" w14:textId="77777777" w:rsidR="00A67257" w:rsidRPr="00F9344A" w:rsidRDefault="00C8650C" w:rsidP="00BC6BDB">
            <w:pPr>
              <w:keepNext/>
              <w:snapToGrid w:val="0"/>
              <w:spacing w:after="0"/>
              <w:jc w:val="both"/>
              <w:rPr>
                <w:rFonts w:ascii="Arial" w:hAnsi="Arial" w:cs="Arial"/>
                <w:sz w:val="18"/>
                <w:szCs w:val="18"/>
              </w:rPr>
            </w:pPr>
            <w:hyperlink r:id="rId494" w:history="1">
              <w:r w:rsidR="00A67257" w:rsidRPr="00F9344A">
                <w:rPr>
                  <w:rStyle w:val="ae"/>
                  <w:rFonts w:ascii="Arial" w:hAnsi="Arial" w:cs="Arial"/>
                  <w:sz w:val="18"/>
                  <w:szCs w:val="18"/>
                </w:rPr>
                <w:t>Zheng.zhao@verizonwireless.com</w:t>
              </w:r>
            </w:hyperlink>
          </w:p>
        </w:tc>
        <w:tc>
          <w:tcPr>
            <w:tcW w:w="3239" w:type="dxa"/>
            <w:gridSpan w:val="2"/>
            <w:vAlign w:val="center"/>
          </w:tcPr>
          <w:p w14:paraId="6D02DFA0"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2249FCBB"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0B71524D"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568EC3BB" w14:textId="77777777" w:rsidTr="00BC6BDB">
        <w:tc>
          <w:tcPr>
            <w:tcW w:w="1978" w:type="dxa"/>
            <w:vAlign w:val="center"/>
          </w:tcPr>
          <w:p w14:paraId="666E8186" w14:textId="2B5C3AD0"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n261(2P-A) </w:t>
            </w:r>
          </w:p>
        </w:tc>
        <w:tc>
          <w:tcPr>
            <w:tcW w:w="1531" w:type="dxa"/>
            <w:vAlign w:val="center"/>
          </w:tcPr>
          <w:p w14:paraId="1F45471F" w14:textId="70DB0B69"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3FC63A11"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32AE74CB" w14:textId="77777777" w:rsidR="00A67257" w:rsidRPr="00F9344A" w:rsidRDefault="00A67257" w:rsidP="00BC6BDB">
            <w:pPr>
              <w:pStyle w:val="TAL"/>
              <w:snapToGrid w:val="0"/>
              <w:jc w:val="both"/>
              <w:rPr>
                <w:rFonts w:cs="Arial"/>
                <w:szCs w:val="18"/>
              </w:rPr>
            </w:pPr>
            <w:r w:rsidRPr="00F9344A">
              <w:rPr>
                <w:rFonts w:cs="Arial"/>
                <w:szCs w:val="18"/>
              </w:rPr>
              <w:t>Zheng Zhao</w:t>
            </w:r>
          </w:p>
        </w:tc>
        <w:tc>
          <w:tcPr>
            <w:tcW w:w="1440" w:type="dxa"/>
            <w:vAlign w:val="center"/>
          </w:tcPr>
          <w:p w14:paraId="69C368AF" w14:textId="77777777" w:rsidR="00A67257" w:rsidRPr="00F9344A" w:rsidRDefault="00C8650C" w:rsidP="00BC6BDB">
            <w:pPr>
              <w:keepNext/>
              <w:snapToGrid w:val="0"/>
              <w:spacing w:after="0"/>
              <w:jc w:val="both"/>
              <w:rPr>
                <w:rFonts w:ascii="Arial" w:hAnsi="Arial" w:cs="Arial"/>
                <w:sz w:val="18"/>
                <w:szCs w:val="18"/>
              </w:rPr>
            </w:pPr>
            <w:hyperlink r:id="rId495" w:history="1">
              <w:r w:rsidR="00A67257" w:rsidRPr="00F9344A">
                <w:rPr>
                  <w:rStyle w:val="ae"/>
                  <w:rFonts w:ascii="Arial" w:hAnsi="Arial" w:cs="Arial"/>
                  <w:sz w:val="18"/>
                  <w:szCs w:val="18"/>
                </w:rPr>
                <w:t>Zheng.zhao@verizonwireless.com</w:t>
              </w:r>
            </w:hyperlink>
          </w:p>
        </w:tc>
        <w:tc>
          <w:tcPr>
            <w:tcW w:w="3239" w:type="dxa"/>
            <w:gridSpan w:val="2"/>
            <w:vAlign w:val="center"/>
          </w:tcPr>
          <w:p w14:paraId="0893F2B8"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2ED33AF6"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7889B918"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0549BB" w14:paraId="4B2D89ED" w14:textId="77777777" w:rsidTr="00BC6BDB">
        <w:tc>
          <w:tcPr>
            <w:tcW w:w="1978" w:type="dxa"/>
            <w:vAlign w:val="center"/>
          </w:tcPr>
          <w:p w14:paraId="63AA15E9" w14:textId="3FB2A0E8"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n261(2Q-A) </w:t>
            </w:r>
          </w:p>
        </w:tc>
        <w:tc>
          <w:tcPr>
            <w:tcW w:w="1531" w:type="dxa"/>
            <w:vAlign w:val="center"/>
          </w:tcPr>
          <w:p w14:paraId="111E4664" w14:textId="0980DB1C"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517F3495"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18111232" w14:textId="77777777" w:rsidR="00A67257" w:rsidRPr="00F9344A" w:rsidRDefault="00A67257" w:rsidP="00BC6BDB">
            <w:pPr>
              <w:pStyle w:val="TAL"/>
              <w:snapToGrid w:val="0"/>
              <w:jc w:val="both"/>
              <w:rPr>
                <w:rFonts w:cs="Arial"/>
                <w:szCs w:val="18"/>
              </w:rPr>
            </w:pPr>
            <w:r w:rsidRPr="00F9344A">
              <w:rPr>
                <w:rFonts w:cs="Arial"/>
                <w:szCs w:val="18"/>
              </w:rPr>
              <w:t>Zheng Zhao</w:t>
            </w:r>
          </w:p>
          <w:p w14:paraId="61F3C860"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605AFE43" w14:textId="77777777" w:rsidR="00A67257" w:rsidRPr="00F9344A" w:rsidRDefault="00C8650C" w:rsidP="00BC6BDB">
            <w:pPr>
              <w:keepNext/>
              <w:snapToGrid w:val="0"/>
              <w:spacing w:after="0"/>
              <w:jc w:val="both"/>
              <w:rPr>
                <w:rFonts w:ascii="Arial" w:hAnsi="Arial" w:cs="Arial"/>
                <w:sz w:val="18"/>
                <w:szCs w:val="18"/>
              </w:rPr>
            </w:pPr>
            <w:hyperlink r:id="rId496" w:history="1">
              <w:r w:rsidR="00A67257" w:rsidRPr="00F9344A">
                <w:rPr>
                  <w:rStyle w:val="ae"/>
                  <w:rFonts w:ascii="Arial" w:hAnsi="Arial" w:cs="Arial"/>
                  <w:sz w:val="18"/>
                  <w:szCs w:val="18"/>
                </w:rPr>
                <w:t>Zheng.zhao@verizonwireless.com</w:t>
              </w:r>
            </w:hyperlink>
          </w:p>
        </w:tc>
        <w:tc>
          <w:tcPr>
            <w:tcW w:w="3239" w:type="dxa"/>
            <w:gridSpan w:val="2"/>
            <w:vAlign w:val="center"/>
          </w:tcPr>
          <w:p w14:paraId="1DD9460E"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33614846"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61E8052" w14:textId="77777777" w:rsidR="00A67257" w:rsidRPr="00840CFD"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9F6A04" w:rsidRPr="000549BB" w14:paraId="2BBF63A8"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2D113585" w14:textId="2F626CDB" w:rsidR="009F6A04" w:rsidRPr="00840CFD" w:rsidRDefault="009F6A04" w:rsidP="00C82885">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083F02CA"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745AC031"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88C1C93" w14:textId="77777777" w:rsidR="009F6A04" w:rsidRPr="00840CFD" w:rsidRDefault="009F6A04" w:rsidP="00BC6BDB">
            <w:pPr>
              <w:pStyle w:val="TAL"/>
              <w:snapToGrid w:val="0"/>
              <w:jc w:val="both"/>
              <w:rPr>
                <w:rFonts w:cs="Arial"/>
                <w:szCs w:val="18"/>
              </w:rPr>
            </w:pPr>
            <w:r w:rsidRPr="00840CFD">
              <w:rPr>
                <w:rFonts w:cs="Arial"/>
                <w:szCs w:val="18"/>
              </w:rPr>
              <w:t>Zheng Zhao</w:t>
            </w:r>
          </w:p>
          <w:p w14:paraId="12310826" w14:textId="77777777" w:rsidR="009F6A04" w:rsidRPr="00840CFD" w:rsidRDefault="009F6A04" w:rsidP="00BC6BDB">
            <w:pPr>
              <w:pStyle w:val="TAL"/>
              <w:snapToGrid w:val="0"/>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7E125DFC" w14:textId="77777777" w:rsidR="009F6A04" w:rsidRPr="00840CFD" w:rsidRDefault="00C8650C" w:rsidP="00BC6BDB">
            <w:pPr>
              <w:keepNext/>
              <w:snapToGrid w:val="0"/>
              <w:spacing w:after="0"/>
              <w:jc w:val="both"/>
              <w:rPr>
                <w:rFonts w:ascii="Arial" w:hAnsi="Arial" w:cs="Arial"/>
                <w:sz w:val="18"/>
                <w:szCs w:val="18"/>
              </w:rPr>
            </w:pPr>
            <w:hyperlink r:id="rId497" w:history="1">
              <w:r w:rsidR="009F6A0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1AC97FE" w14:textId="77777777" w:rsidR="009F6A04" w:rsidRPr="00840CFD" w:rsidRDefault="009F6A04" w:rsidP="00BC6BDB">
            <w:pPr>
              <w:pStyle w:val="TAL"/>
              <w:snapToGrid w:val="0"/>
              <w:jc w:val="both"/>
              <w:rPr>
                <w:rFonts w:cs="Arial"/>
                <w:szCs w:val="18"/>
              </w:rPr>
            </w:pPr>
            <w:r w:rsidRPr="00840CFD">
              <w:rPr>
                <w:rFonts w:cs="Arial"/>
                <w:szCs w:val="18"/>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754FA018" w14:textId="6DF6E36D" w:rsidR="009F6A04" w:rsidRPr="00840CFD" w:rsidRDefault="009F6A04" w:rsidP="009F6A04">
            <w:pPr>
              <w:keepNext/>
              <w:snapToGrid w:val="0"/>
              <w:spacing w:after="0"/>
              <w:jc w:val="both"/>
              <w:rPr>
                <w:rFonts w:ascii="Arial" w:eastAsia="DengXian" w:hAnsi="Arial" w:cs="Arial"/>
                <w:sz w:val="18"/>
                <w:szCs w:val="18"/>
                <w:lang w:val="es-ES" w:eastAsia="zh-CN"/>
              </w:rPr>
            </w:pPr>
            <w:r w:rsidRPr="00C23B12">
              <w:rPr>
                <w:rFonts w:ascii="Arial" w:eastAsia="新細明體" w:hAnsi="Arial" w:cs="Arial" w:hint="eastAsia"/>
                <w:sz w:val="18"/>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ABDBB19" w14:textId="77777777" w:rsidR="009F6A04" w:rsidRPr="00840CFD" w:rsidRDefault="009F6A04"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DC_5A_DL_n261I_UL_n261G</w:t>
            </w:r>
          </w:p>
        </w:tc>
      </w:tr>
      <w:tr w:rsidR="009F6A04" w:rsidRPr="000549BB" w14:paraId="77D0C699"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685EF8FF" w14:textId="337FAC95" w:rsidR="009F6A04" w:rsidRPr="00840CFD" w:rsidRDefault="009F6A04" w:rsidP="009F6A04">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DC_5A_n261M</w:t>
            </w:r>
          </w:p>
        </w:tc>
        <w:tc>
          <w:tcPr>
            <w:tcW w:w="1531" w:type="dxa"/>
            <w:tcBorders>
              <w:top w:val="single" w:sz="4" w:space="0" w:color="auto"/>
              <w:left w:val="single" w:sz="4" w:space="0" w:color="auto"/>
              <w:bottom w:val="single" w:sz="4" w:space="0" w:color="auto"/>
              <w:right w:val="single" w:sz="4" w:space="0" w:color="auto"/>
            </w:tcBorders>
            <w:vAlign w:val="center"/>
          </w:tcPr>
          <w:p w14:paraId="1E834E18"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2E57A112"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2CB0BC6" w14:textId="77777777" w:rsidR="009F6A04" w:rsidRPr="00840CFD" w:rsidRDefault="009F6A04" w:rsidP="00BC6BDB">
            <w:pPr>
              <w:pStyle w:val="TAL"/>
              <w:snapToGrid w:val="0"/>
              <w:jc w:val="both"/>
              <w:rPr>
                <w:rFonts w:cs="Arial"/>
                <w:szCs w:val="18"/>
              </w:rPr>
            </w:pPr>
            <w:r w:rsidRPr="00840CFD">
              <w:rPr>
                <w:rFonts w:cs="Arial"/>
                <w:szCs w:val="18"/>
              </w:rPr>
              <w:t>Zheng Zhao</w:t>
            </w:r>
          </w:p>
          <w:p w14:paraId="728F9BC5" w14:textId="77777777" w:rsidR="009F6A04" w:rsidRPr="00840CFD" w:rsidRDefault="009F6A04" w:rsidP="00BC6BDB">
            <w:pPr>
              <w:pStyle w:val="TAL"/>
              <w:snapToGrid w:val="0"/>
              <w:jc w:val="both"/>
              <w:rPr>
                <w:rFonts w:cs="Arial"/>
                <w:szCs w:val="18"/>
              </w:rPr>
            </w:pPr>
            <w:r w:rsidRPr="00840CFD">
              <w:rPr>
                <w:rFonts w:cs="Arial"/>
                <w:szCs w:val="18"/>
              </w:rPr>
              <w:t>HVerizon</w:t>
            </w:r>
          </w:p>
        </w:tc>
        <w:tc>
          <w:tcPr>
            <w:tcW w:w="1440" w:type="dxa"/>
            <w:tcBorders>
              <w:top w:val="single" w:sz="4" w:space="0" w:color="auto"/>
              <w:left w:val="single" w:sz="4" w:space="0" w:color="auto"/>
              <w:bottom w:val="single" w:sz="4" w:space="0" w:color="auto"/>
              <w:right w:val="single" w:sz="4" w:space="0" w:color="auto"/>
            </w:tcBorders>
            <w:vAlign w:val="center"/>
          </w:tcPr>
          <w:p w14:paraId="0A57C3B0" w14:textId="77777777" w:rsidR="009F6A04" w:rsidRPr="00840CFD" w:rsidRDefault="00C8650C" w:rsidP="00BC6BDB">
            <w:pPr>
              <w:keepNext/>
              <w:snapToGrid w:val="0"/>
              <w:spacing w:after="0"/>
              <w:jc w:val="both"/>
              <w:rPr>
                <w:rFonts w:ascii="Arial" w:hAnsi="Arial" w:cs="Arial"/>
                <w:sz w:val="18"/>
                <w:szCs w:val="18"/>
              </w:rPr>
            </w:pPr>
            <w:hyperlink r:id="rId498" w:history="1">
              <w:r w:rsidR="009F6A0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3FAF8CC" w14:textId="77777777" w:rsidR="009F6A04" w:rsidRPr="00840CFD" w:rsidRDefault="009F6A04" w:rsidP="00BC6BDB">
            <w:pPr>
              <w:pStyle w:val="TAL"/>
              <w:snapToGrid w:val="0"/>
              <w:jc w:val="both"/>
              <w:rPr>
                <w:rFonts w:cs="Arial"/>
                <w:szCs w:val="18"/>
              </w:rPr>
            </w:pPr>
            <w:r w:rsidRPr="00840CFD">
              <w:rPr>
                <w:rFonts w:cs="Arial"/>
                <w:szCs w:val="18"/>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2E279D5A" w14:textId="440C9DD4" w:rsidR="009F6A04" w:rsidRPr="00840CFD" w:rsidRDefault="009F6A04" w:rsidP="009F6A04">
            <w:pPr>
              <w:keepNext/>
              <w:snapToGrid w:val="0"/>
              <w:spacing w:after="0"/>
              <w:jc w:val="both"/>
              <w:rPr>
                <w:rFonts w:ascii="Arial" w:eastAsia="DengXian" w:hAnsi="Arial" w:cs="Arial"/>
                <w:sz w:val="18"/>
                <w:szCs w:val="18"/>
                <w:lang w:val="es-ES" w:eastAsia="zh-CN"/>
              </w:rPr>
            </w:pPr>
            <w:r w:rsidRPr="00C23B12">
              <w:rPr>
                <w:rFonts w:ascii="Arial" w:eastAsia="新細明體" w:hAnsi="Arial" w:cs="Arial" w:hint="eastAsia"/>
                <w:sz w:val="18"/>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CC471C" w14:textId="77777777" w:rsidR="009F6A04" w:rsidRPr="00840CFD" w:rsidRDefault="009F6A04"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DC_5A_DL_n261M_UL_n261G</w:t>
            </w:r>
          </w:p>
        </w:tc>
      </w:tr>
      <w:tr w:rsidR="00A67257" w:rsidRPr="00C82885" w14:paraId="7729D9F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5FDC16"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8AFF4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6F0A1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E4393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744A7A" w14:textId="77777777" w:rsidR="00A67257" w:rsidRPr="00C82885" w:rsidRDefault="00C8650C" w:rsidP="00BC6BDB">
            <w:pPr>
              <w:keepNext/>
              <w:snapToGrid w:val="0"/>
              <w:spacing w:after="0"/>
              <w:jc w:val="both"/>
              <w:rPr>
                <w:rFonts w:ascii="Arial" w:hAnsi="Arial" w:cs="Arial"/>
                <w:sz w:val="18"/>
                <w:szCs w:val="18"/>
                <w:highlight w:val="yellow"/>
              </w:rPr>
            </w:pPr>
            <w:hyperlink r:id="rId499"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59ED1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E91266" w14:textId="77777777" w:rsidR="00A67257" w:rsidRPr="00C82885" w:rsidRDefault="00A67257" w:rsidP="00BC6BDB">
            <w:pPr>
              <w:pStyle w:val="TAL"/>
              <w:snapToGrid w:val="0"/>
              <w:jc w:val="both"/>
              <w:rPr>
                <w:rFonts w:cs="Arial"/>
                <w:szCs w:val="18"/>
                <w:highlight w:val="yellow"/>
                <w:lang w:eastAsia="ja-JP"/>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73AFBE"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w:t>
            </w:r>
          </w:p>
        </w:tc>
      </w:tr>
      <w:tr w:rsidR="00A67257" w:rsidRPr="00C82885" w14:paraId="1440CB1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9B158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956BD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7708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5895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58F2D0A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89A3" w14:textId="77777777" w:rsidR="00A67257" w:rsidRPr="00C82885" w:rsidRDefault="00C8650C" w:rsidP="00BC6BDB">
            <w:pPr>
              <w:keepNext/>
              <w:snapToGrid w:val="0"/>
              <w:spacing w:after="0"/>
              <w:jc w:val="both"/>
              <w:rPr>
                <w:rFonts w:ascii="Arial" w:hAnsi="Arial" w:cs="Arial"/>
                <w:sz w:val="18"/>
                <w:szCs w:val="18"/>
                <w:highlight w:val="yellow"/>
              </w:rPr>
            </w:pPr>
            <w:hyperlink r:id="rId500"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7917A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8DD2DD" w14:textId="77777777" w:rsidR="00A67257" w:rsidRPr="00C82885" w:rsidRDefault="00A67257" w:rsidP="00BC6BDB">
            <w:pPr>
              <w:pStyle w:val="TAL"/>
              <w:snapToGrid w:val="0"/>
              <w:jc w:val="both"/>
              <w:rPr>
                <w:rFonts w:cs="Arial"/>
                <w:szCs w:val="18"/>
                <w:highlight w:val="yellow"/>
                <w:lang w:eastAsia="ja-JP"/>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F36A9"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w:t>
            </w:r>
          </w:p>
        </w:tc>
      </w:tr>
      <w:tr w:rsidR="00A67257" w:rsidRPr="00C82885" w14:paraId="556F31B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BBCEBB"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F6973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3735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3DAF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093A5B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4A20CC" w14:textId="77777777" w:rsidR="00A67257" w:rsidRPr="00C82885" w:rsidRDefault="00C8650C" w:rsidP="00BC6BDB">
            <w:pPr>
              <w:keepNext/>
              <w:snapToGrid w:val="0"/>
              <w:spacing w:after="0"/>
              <w:jc w:val="both"/>
              <w:rPr>
                <w:rFonts w:ascii="Arial" w:hAnsi="Arial" w:cs="Arial"/>
                <w:sz w:val="18"/>
                <w:szCs w:val="18"/>
                <w:highlight w:val="yellow"/>
              </w:rPr>
            </w:pPr>
            <w:hyperlink r:id="rId501"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D9037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677508" w14:textId="77777777" w:rsidR="00A67257" w:rsidRPr="00C82885" w:rsidRDefault="00A67257" w:rsidP="00BC6BDB">
            <w:pPr>
              <w:pStyle w:val="TAL"/>
              <w:snapToGrid w:val="0"/>
              <w:jc w:val="both"/>
              <w:rPr>
                <w:rFonts w:cs="Arial"/>
                <w:szCs w:val="18"/>
                <w:highlight w:val="yellow"/>
                <w:lang w:eastAsia="ja-JP"/>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01643C"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tc>
      </w:tr>
      <w:tr w:rsidR="00A67257" w:rsidRPr="00C82885" w14:paraId="242241E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D2B36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39A80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EECE3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9A8A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D783A5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629EAD" w14:textId="77777777" w:rsidR="00A67257" w:rsidRPr="00C82885" w:rsidRDefault="00C8650C" w:rsidP="00BC6BDB">
            <w:pPr>
              <w:keepNext/>
              <w:snapToGrid w:val="0"/>
              <w:spacing w:after="0"/>
              <w:jc w:val="both"/>
              <w:rPr>
                <w:rFonts w:ascii="Arial" w:hAnsi="Arial" w:cs="Arial"/>
                <w:sz w:val="18"/>
                <w:szCs w:val="18"/>
                <w:highlight w:val="yellow"/>
              </w:rPr>
            </w:pPr>
            <w:hyperlink r:id="rId502"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6E3DD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476FFE"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A04C0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w:t>
            </w:r>
          </w:p>
          <w:p w14:paraId="35915979"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w:t>
            </w:r>
          </w:p>
        </w:tc>
      </w:tr>
      <w:tr w:rsidR="00A67257" w:rsidRPr="00C82885" w14:paraId="0A7CECB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466D8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E448C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C9D73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52EED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08F7B" w14:textId="77777777" w:rsidR="00A67257" w:rsidRPr="00C82885" w:rsidRDefault="00C8650C" w:rsidP="00BC6BDB">
            <w:pPr>
              <w:keepNext/>
              <w:snapToGrid w:val="0"/>
              <w:spacing w:after="0"/>
              <w:jc w:val="both"/>
              <w:rPr>
                <w:rFonts w:ascii="Arial" w:hAnsi="Arial" w:cs="Arial"/>
                <w:sz w:val="18"/>
                <w:szCs w:val="18"/>
                <w:highlight w:val="yellow"/>
              </w:rPr>
            </w:pPr>
            <w:hyperlink r:id="rId503"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AD4D6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805698"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6D2C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w:t>
            </w:r>
          </w:p>
          <w:p w14:paraId="2D50A955"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tc>
      </w:tr>
      <w:tr w:rsidR="00A67257" w:rsidRPr="00C82885" w14:paraId="45A7020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92AD61"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124E3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w:t>
            </w:r>
            <w:r w:rsidRPr="00C82885">
              <w:rPr>
                <w:rFonts w:ascii="Arial" w:hAnsi="Arial" w:cs="Arial"/>
                <w:sz w:val="18"/>
                <w:szCs w:val="18"/>
                <w:highlight w:val="yellow"/>
                <w:lang w:val="sv-SE" w:eastAsia="ja-JP"/>
              </w:rPr>
              <w:lastRenderedPageBreak/>
              <w:t>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4F3DB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lastRenderedPageBreak/>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FF75F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95E42F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3B4E88" w14:textId="77777777" w:rsidR="00A67257" w:rsidRPr="00C82885" w:rsidRDefault="00C8650C" w:rsidP="00BC6BDB">
            <w:pPr>
              <w:keepNext/>
              <w:snapToGrid w:val="0"/>
              <w:spacing w:after="0"/>
              <w:jc w:val="both"/>
              <w:rPr>
                <w:rFonts w:ascii="Arial" w:hAnsi="Arial" w:cs="Arial"/>
                <w:sz w:val="18"/>
                <w:szCs w:val="18"/>
                <w:highlight w:val="yellow"/>
              </w:rPr>
            </w:pPr>
            <w:hyperlink r:id="rId504" w:history="1">
              <w:r w:rsidR="00A67257" w:rsidRPr="00C82885">
                <w:rPr>
                  <w:rStyle w:val="ae"/>
                  <w:rFonts w:ascii="Arial" w:hAnsi="Arial" w:cs="Arial"/>
                  <w:sz w:val="18"/>
                  <w:szCs w:val="18"/>
                  <w:highlight w:val="yellow"/>
                </w:rPr>
                <w:t>Zheng.zhao@ver</w:t>
              </w:r>
              <w:r w:rsidR="00A67257" w:rsidRPr="00C82885">
                <w:rPr>
                  <w:rStyle w:val="ae"/>
                  <w:rFonts w:ascii="Arial" w:hAnsi="Arial" w:cs="Arial"/>
                  <w:sz w:val="18"/>
                  <w:szCs w:val="18"/>
                  <w:highlight w:val="yellow"/>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405A3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D30E7D"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w:t>
            </w:r>
            <w:r w:rsidRPr="00C82885">
              <w:rPr>
                <w:rFonts w:cs="Arial"/>
                <w:szCs w:val="18"/>
                <w:highlight w:val="yellow"/>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F8CF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lastRenderedPageBreak/>
              <w:t>DC_5A</w:t>
            </w:r>
            <w:r w:rsidRPr="00C82885">
              <w:rPr>
                <w:rFonts w:ascii="Arial" w:hAnsi="Arial" w:cs="Arial"/>
                <w:sz w:val="18"/>
                <w:szCs w:val="18"/>
                <w:highlight w:val="yellow"/>
                <w:lang w:val="sv-SE" w:eastAsia="ja-JP"/>
              </w:rPr>
              <w:t>_n260(A-D)</w:t>
            </w:r>
          </w:p>
          <w:p w14:paraId="77303C2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lastRenderedPageBreak/>
              <w:t>DC_5A</w:t>
            </w:r>
            <w:r w:rsidRPr="00C82885">
              <w:rPr>
                <w:rFonts w:ascii="Arial" w:hAnsi="Arial" w:cs="Arial"/>
                <w:sz w:val="18"/>
                <w:szCs w:val="18"/>
                <w:highlight w:val="yellow"/>
                <w:lang w:val="sv-SE" w:eastAsia="ja-JP"/>
              </w:rPr>
              <w:t>_n260(A-O)</w:t>
            </w:r>
          </w:p>
          <w:p w14:paraId="1081264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_n260(D-O)</w:t>
            </w:r>
          </w:p>
        </w:tc>
      </w:tr>
      <w:tr w:rsidR="00A67257" w:rsidRPr="00C82885" w14:paraId="18AA4E0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04DCB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lastRenderedPageBreak/>
              <w:t>DC_5A</w:t>
            </w:r>
            <w:r w:rsidRPr="00C82885">
              <w:rPr>
                <w:rFonts w:ascii="Arial" w:hAnsi="Arial" w:cs="Arial"/>
                <w:sz w:val="18"/>
                <w:szCs w:val="18"/>
                <w:highlight w:val="yellow"/>
                <w:lang w:val="sv-SE" w:eastAsia="ja-JP"/>
              </w:rPr>
              <w:t>_n260(2A-D-O)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552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9BD34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5EC1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3F1442" w14:textId="77777777" w:rsidR="00A67257" w:rsidRPr="00C82885" w:rsidRDefault="00C8650C" w:rsidP="00BC6BDB">
            <w:pPr>
              <w:keepNext/>
              <w:snapToGrid w:val="0"/>
              <w:spacing w:after="0"/>
              <w:jc w:val="both"/>
              <w:rPr>
                <w:rFonts w:ascii="Arial" w:hAnsi="Arial" w:cs="Arial"/>
                <w:sz w:val="18"/>
                <w:szCs w:val="18"/>
                <w:highlight w:val="yellow"/>
              </w:rPr>
            </w:pPr>
            <w:hyperlink r:id="rId505"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F9030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F57E87"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03E53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p w14:paraId="687D8FE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p w14:paraId="3407573B"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_n260(2A-O)</w:t>
            </w:r>
          </w:p>
        </w:tc>
      </w:tr>
      <w:tr w:rsidR="00A67257" w:rsidRPr="00C82885" w14:paraId="5390B9C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F0820"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67A15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49DA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40175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61CBFCA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A89EA2" w14:textId="77777777" w:rsidR="00A67257" w:rsidRPr="00C82885" w:rsidRDefault="00C8650C" w:rsidP="00BC6BDB">
            <w:pPr>
              <w:keepNext/>
              <w:snapToGrid w:val="0"/>
              <w:spacing w:after="0"/>
              <w:jc w:val="both"/>
              <w:rPr>
                <w:rFonts w:ascii="Arial" w:hAnsi="Arial" w:cs="Arial"/>
                <w:sz w:val="18"/>
                <w:szCs w:val="18"/>
                <w:highlight w:val="yellow"/>
              </w:rPr>
            </w:pPr>
            <w:hyperlink r:id="rId506"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DA926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2E71CC"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081C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_n260(D-O)</w:t>
            </w:r>
          </w:p>
          <w:p w14:paraId="7A1004A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_n260(2O)</w:t>
            </w:r>
          </w:p>
        </w:tc>
      </w:tr>
      <w:tr w:rsidR="00A67257" w:rsidRPr="00C82885" w14:paraId="0E99807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336858"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36F77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C1A2F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5EA2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44766B" w14:textId="77777777" w:rsidR="00A67257" w:rsidRPr="00C82885" w:rsidRDefault="00C8650C" w:rsidP="00BC6BDB">
            <w:pPr>
              <w:keepNext/>
              <w:snapToGrid w:val="0"/>
              <w:spacing w:after="0"/>
              <w:jc w:val="both"/>
              <w:rPr>
                <w:rFonts w:ascii="Arial" w:hAnsi="Arial" w:cs="Arial"/>
                <w:sz w:val="18"/>
                <w:szCs w:val="18"/>
                <w:highlight w:val="yellow"/>
              </w:rPr>
            </w:pPr>
            <w:hyperlink r:id="rId507"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FACC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F143A31"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0932DC"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p w14:paraId="79F0D93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_n260(A-2O)</w:t>
            </w:r>
          </w:p>
          <w:p w14:paraId="27CA152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_n260(D-2O)</w:t>
            </w:r>
          </w:p>
        </w:tc>
      </w:tr>
      <w:tr w:rsidR="00A67257" w:rsidRPr="00C82885" w14:paraId="4BD33A2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E1F0CE"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DFE2A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810D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BDE7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7211DED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9E715D" w14:textId="77777777" w:rsidR="00A67257" w:rsidRPr="00C82885" w:rsidRDefault="00C8650C" w:rsidP="00BC6BDB">
            <w:pPr>
              <w:keepNext/>
              <w:snapToGrid w:val="0"/>
              <w:spacing w:after="0"/>
              <w:jc w:val="both"/>
              <w:rPr>
                <w:rFonts w:ascii="Arial" w:hAnsi="Arial" w:cs="Arial"/>
                <w:sz w:val="18"/>
                <w:szCs w:val="18"/>
                <w:highlight w:val="yellow"/>
              </w:rPr>
            </w:pPr>
            <w:hyperlink r:id="rId508"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6FCA7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B7DEBF"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E92E3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_n260(A-D-2O)</w:t>
            </w:r>
          </w:p>
          <w:p w14:paraId="169EABF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_n260(2A-D-O)</w:t>
            </w:r>
          </w:p>
          <w:p w14:paraId="60377D6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_n260(2A-2O)</w:t>
            </w:r>
          </w:p>
        </w:tc>
      </w:tr>
      <w:tr w:rsidR="00A67257" w:rsidRPr="00C82885" w14:paraId="345DA2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6BB50E"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0D925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B496B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06877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3B86C89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C99707" w14:textId="77777777" w:rsidR="00A67257" w:rsidRPr="00C82885" w:rsidRDefault="00C8650C" w:rsidP="00BC6BDB">
            <w:pPr>
              <w:keepNext/>
              <w:snapToGrid w:val="0"/>
              <w:spacing w:after="0"/>
              <w:jc w:val="both"/>
              <w:rPr>
                <w:rFonts w:ascii="Arial" w:hAnsi="Arial" w:cs="Arial"/>
                <w:sz w:val="18"/>
                <w:szCs w:val="18"/>
                <w:highlight w:val="yellow"/>
              </w:rPr>
            </w:pPr>
            <w:hyperlink r:id="rId509"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B3C96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423070"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48FF1E"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p w14:paraId="3170183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tc>
      </w:tr>
      <w:tr w:rsidR="00A67257" w:rsidRPr="00C82885" w14:paraId="183CCD9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23EBB9"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16DB5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E98F3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81F6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44A688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999582" w14:textId="77777777" w:rsidR="00A67257" w:rsidRPr="00C82885" w:rsidRDefault="00C8650C" w:rsidP="00BC6BDB">
            <w:pPr>
              <w:keepNext/>
              <w:snapToGrid w:val="0"/>
              <w:spacing w:after="0"/>
              <w:jc w:val="both"/>
              <w:rPr>
                <w:rFonts w:ascii="Arial" w:hAnsi="Arial" w:cs="Arial"/>
                <w:sz w:val="18"/>
                <w:szCs w:val="18"/>
                <w:highlight w:val="yellow"/>
              </w:rPr>
            </w:pPr>
            <w:hyperlink r:id="rId510"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95D1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24606EA"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840FB5"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_n260(A-2D)</w:t>
            </w:r>
          </w:p>
          <w:p w14:paraId="3C5B5E4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tc>
      </w:tr>
      <w:tr w:rsidR="00A67257" w:rsidRPr="00C82885" w14:paraId="531CB5D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A80719"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2543D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A86F6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C6127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7DBF2F7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8D49C4" w14:textId="77777777" w:rsidR="00A67257" w:rsidRPr="00C82885" w:rsidRDefault="00C8650C" w:rsidP="00BC6BDB">
            <w:pPr>
              <w:keepNext/>
              <w:snapToGrid w:val="0"/>
              <w:spacing w:after="0"/>
              <w:jc w:val="both"/>
              <w:rPr>
                <w:rFonts w:ascii="Arial" w:hAnsi="Arial" w:cs="Arial"/>
                <w:sz w:val="18"/>
                <w:szCs w:val="18"/>
                <w:highlight w:val="yellow"/>
              </w:rPr>
            </w:pPr>
            <w:hyperlink r:id="rId511"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53B42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330EBD"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948F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w:t>
            </w:r>
          </w:p>
          <w:p w14:paraId="65002F1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_n260P</w:t>
            </w:r>
          </w:p>
        </w:tc>
      </w:tr>
      <w:tr w:rsidR="00A67257" w:rsidRPr="00C82885" w14:paraId="568A53A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78E36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B9C32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7FD6D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6156F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850F97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7E7675" w14:textId="77777777" w:rsidR="00A67257" w:rsidRPr="00C82885" w:rsidRDefault="00C8650C" w:rsidP="00BC6BDB">
            <w:pPr>
              <w:keepNext/>
              <w:snapToGrid w:val="0"/>
              <w:spacing w:after="0"/>
              <w:jc w:val="both"/>
              <w:rPr>
                <w:rFonts w:ascii="Arial" w:hAnsi="Arial" w:cs="Arial"/>
                <w:sz w:val="18"/>
                <w:szCs w:val="18"/>
                <w:highlight w:val="yellow"/>
              </w:rPr>
            </w:pPr>
            <w:hyperlink r:id="rId512"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9363D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6AC46B"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DFA0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w:t>
            </w:r>
          </w:p>
          <w:p w14:paraId="606D275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r>
      <w:tr w:rsidR="00A67257" w:rsidRPr="00C82885" w14:paraId="40531BE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B7DF80"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05DCF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FA8A5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99A4D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52567EC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4AD051" w14:textId="77777777" w:rsidR="00A67257" w:rsidRPr="00C82885" w:rsidRDefault="00C8650C" w:rsidP="00BC6BDB">
            <w:pPr>
              <w:keepNext/>
              <w:snapToGrid w:val="0"/>
              <w:spacing w:after="0"/>
              <w:jc w:val="both"/>
              <w:rPr>
                <w:rFonts w:ascii="Arial" w:hAnsi="Arial" w:cs="Arial"/>
                <w:sz w:val="18"/>
                <w:szCs w:val="18"/>
                <w:highlight w:val="yellow"/>
              </w:rPr>
            </w:pPr>
            <w:hyperlink r:id="rId513"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6917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A73422"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7D525"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_n260(2P)</w:t>
            </w:r>
          </w:p>
          <w:p w14:paraId="2D08A949"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r>
      <w:tr w:rsidR="00A67257" w:rsidRPr="00C82885" w14:paraId="784872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614FB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3C1C8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1F93A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7140D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5D2698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264011" w14:textId="77777777" w:rsidR="00A67257" w:rsidRPr="00C82885" w:rsidRDefault="00C8650C" w:rsidP="00BC6BDB">
            <w:pPr>
              <w:keepNext/>
              <w:snapToGrid w:val="0"/>
              <w:spacing w:after="0"/>
              <w:jc w:val="both"/>
              <w:rPr>
                <w:rFonts w:ascii="Arial" w:hAnsi="Arial" w:cs="Arial"/>
                <w:sz w:val="18"/>
                <w:szCs w:val="18"/>
                <w:highlight w:val="yellow"/>
              </w:rPr>
            </w:pPr>
            <w:hyperlink r:id="rId514"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4D3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F3C9D8"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3691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_n260(2A-P)</w:t>
            </w:r>
          </w:p>
          <w:p w14:paraId="473285EB"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_n260(A-2P)</w:t>
            </w:r>
          </w:p>
        </w:tc>
      </w:tr>
      <w:tr w:rsidR="00A67257" w:rsidRPr="00C82885" w14:paraId="1821E0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6D867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_n260(3A-3O)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CBC4F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5013B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23BF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6B93215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72B956" w14:textId="77777777" w:rsidR="00A67257" w:rsidRPr="00C82885" w:rsidRDefault="00C8650C" w:rsidP="00BC6BDB">
            <w:pPr>
              <w:keepNext/>
              <w:snapToGrid w:val="0"/>
              <w:spacing w:after="0"/>
              <w:jc w:val="both"/>
              <w:rPr>
                <w:rFonts w:ascii="Arial" w:hAnsi="Arial" w:cs="Arial"/>
                <w:sz w:val="18"/>
                <w:szCs w:val="18"/>
                <w:highlight w:val="yellow"/>
              </w:rPr>
            </w:pPr>
            <w:hyperlink r:id="rId515"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CCAA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37E554"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658DE0"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_n260(3A-2O)</w:t>
            </w:r>
          </w:p>
          <w:p w14:paraId="1300935C"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_n260(2A-3O)</w:t>
            </w:r>
          </w:p>
        </w:tc>
      </w:tr>
      <w:tr w:rsidR="00A67257" w:rsidRPr="00C82885" w14:paraId="3F9E9E4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B805A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CBDEB0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F369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D91F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3A5DED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3A339" w14:textId="77777777" w:rsidR="00A67257" w:rsidRPr="00C82885" w:rsidRDefault="00C8650C" w:rsidP="00BC6BDB">
            <w:pPr>
              <w:keepNext/>
              <w:snapToGrid w:val="0"/>
              <w:spacing w:after="0"/>
              <w:jc w:val="both"/>
              <w:rPr>
                <w:rFonts w:ascii="Arial" w:hAnsi="Arial" w:cs="Arial"/>
                <w:sz w:val="18"/>
                <w:szCs w:val="18"/>
                <w:highlight w:val="yellow"/>
              </w:rPr>
            </w:pPr>
            <w:hyperlink r:id="rId516"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797A8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5D7490"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4DA00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_n260(D-G)</w:t>
            </w:r>
          </w:p>
          <w:p w14:paraId="3A007BEA"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w:t>
            </w:r>
          </w:p>
        </w:tc>
      </w:tr>
      <w:tr w:rsidR="00A67257" w:rsidRPr="00C82885" w14:paraId="54B9D2A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2A83E0"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11F4C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E940C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67DAA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63B2A6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5A78C" w14:textId="77777777" w:rsidR="00A67257" w:rsidRPr="00C82885" w:rsidRDefault="00C8650C" w:rsidP="00BC6BDB">
            <w:pPr>
              <w:keepNext/>
              <w:snapToGrid w:val="0"/>
              <w:spacing w:after="0"/>
              <w:jc w:val="both"/>
              <w:rPr>
                <w:rFonts w:ascii="Arial" w:hAnsi="Arial" w:cs="Arial"/>
                <w:sz w:val="18"/>
                <w:szCs w:val="18"/>
                <w:highlight w:val="yellow"/>
              </w:rPr>
            </w:pPr>
            <w:hyperlink r:id="rId517"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99DA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72940C"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A64BA0"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p w14:paraId="6FB02CF6"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_n260(D-O)</w:t>
            </w:r>
          </w:p>
        </w:tc>
      </w:tr>
      <w:tr w:rsidR="00A67257" w:rsidRPr="00C82885" w14:paraId="57B7C6B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D413AE"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E03FC7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F822D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5D56E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ADB38E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23BC9A" w14:textId="77777777" w:rsidR="00A67257" w:rsidRPr="00C82885" w:rsidRDefault="00C8650C" w:rsidP="00BC6BDB">
            <w:pPr>
              <w:keepNext/>
              <w:snapToGrid w:val="0"/>
              <w:spacing w:after="0"/>
              <w:jc w:val="both"/>
              <w:rPr>
                <w:rFonts w:ascii="Arial" w:hAnsi="Arial" w:cs="Arial"/>
                <w:sz w:val="18"/>
                <w:szCs w:val="18"/>
                <w:highlight w:val="yellow"/>
              </w:rPr>
            </w:pPr>
            <w:hyperlink r:id="rId518"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075E5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BB6694"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5B2B5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_n260(G-O)</w:t>
            </w:r>
          </w:p>
          <w:p w14:paraId="369A478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_n260(2O)</w:t>
            </w:r>
          </w:p>
        </w:tc>
      </w:tr>
      <w:tr w:rsidR="00A67257" w:rsidRPr="00C82885" w14:paraId="3252D87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50045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2987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5F6BB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5041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A6BFA" w14:textId="77777777" w:rsidR="00A67257" w:rsidRPr="00C82885" w:rsidRDefault="00C8650C" w:rsidP="00BC6BDB">
            <w:pPr>
              <w:keepNext/>
              <w:snapToGrid w:val="0"/>
              <w:spacing w:after="0"/>
              <w:jc w:val="both"/>
              <w:rPr>
                <w:rFonts w:ascii="Arial" w:hAnsi="Arial" w:cs="Arial"/>
                <w:sz w:val="18"/>
                <w:szCs w:val="18"/>
                <w:highlight w:val="yellow"/>
              </w:rPr>
            </w:pPr>
            <w:hyperlink r:id="rId519"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BD213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AF7106"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8FE8A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_n260(2G-O)</w:t>
            </w:r>
          </w:p>
          <w:p w14:paraId="01DDBAC5"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tc>
      </w:tr>
      <w:tr w:rsidR="00A67257" w:rsidRPr="00C82885" w14:paraId="232AD3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6BF8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2E38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B576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65132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CF8B1" w14:textId="77777777" w:rsidR="00A67257" w:rsidRPr="00C82885" w:rsidRDefault="00C8650C" w:rsidP="00BC6BDB">
            <w:pPr>
              <w:keepNext/>
              <w:snapToGrid w:val="0"/>
              <w:spacing w:after="0"/>
              <w:jc w:val="both"/>
              <w:rPr>
                <w:rFonts w:ascii="Arial" w:hAnsi="Arial" w:cs="Arial"/>
                <w:sz w:val="18"/>
                <w:szCs w:val="18"/>
                <w:highlight w:val="yellow"/>
              </w:rPr>
            </w:pPr>
            <w:hyperlink r:id="rId520"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FD6E4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7B5FD3"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7DB9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p w14:paraId="744F5989"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_n260(3O)</w:t>
            </w:r>
          </w:p>
        </w:tc>
      </w:tr>
      <w:tr w:rsidR="00A67257" w:rsidRPr="00C82885" w14:paraId="35FF93A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FC1EC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34CF3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FF646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B85F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0EC6DF" w14:textId="77777777" w:rsidR="00A67257" w:rsidRPr="00C82885" w:rsidRDefault="00C8650C" w:rsidP="00BC6BDB">
            <w:pPr>
              <w:keepNext/>
              <w:snapToGrid w:val="0"/>
              <w:spacing w:after="0"/>
              <w:jc w:val="both"/>
              <w:rPr>
                <w:rFonts w:ascii="Arial" w:hAnsi="Arial" w:cs="Arial"/>
                <w:sz w:val="18"/>
                <w:szCs w:val="18"/>
                <w:highlight w:val="yellow"/>
              </w:rPr>
            </w:pPr>
            <w:hyperlink r:id="rId521"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F01BB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36ED4"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9F9BD3"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_n260(2G-2O)</w:t>
            </w:r>
          </w:p>
          <w:p w14:paraId="2229BB35"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tc>
      </w:tr>
      <w:tr w:rsidR="00A67257" w:rsidRPr="00C82885" w14:paraId="58860A9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05EB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CF2FC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E60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AB4FF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28CA39" w14:textId="77777777" w:rsidR="00A67257" w:rsidRPr="00C82885" w:rsidRDefault="00C8650C" w:rsidP="00BC6BDB">
            <w:pPr>
              <w:keepNext/>
              <w:snapToGrid w:val="0"/>
              <w:spacing w:after="0"/>
              <w:jc w:val="both"/>
              <w:rPr>
                <w:rFonts w:ascii="Arial" w:hAnsi="Arial" w:cs="Arial"/>
                <w:sz w:val="18"/>
                <w:szCs w:val="18"/>
                <w:highlight w:val="yellow"/>
              </w:rPr>
            </w:pPr>
            <w:hyperlink r:id="rId522"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E2A55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EE53D3"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128F3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p w14:paraId="700DB28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_n260(4O)</w:t>
            </w:r>
          </w:p>
        </w:tc>
      </w:tr>
      <w:tr w:rsidR="00A67257" w:rsidRPr="00C82885" w14:paraId="2E8D633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1AD0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66F14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42280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07419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6CAAB3" w14:textId="77777777" w:rsidR="00A67257" w:rsidRPr="00C82885" w:rsidRDefault="00C8650C" w:rsidP="00BC6BDB">
            <w:pPr>
              <w:keepNext/>
              <w:snapToGrid w:val="0"/>
              <w:spacing w:after="0"/>
              <w:jc w:val="both"/>
              <w:rPr>
                <w:rFonts w:ascii="Arial" w:hAnsi="Arial" w:cs="Arial"/>
                <w:sz w:val="18"/>
                <w:szCs w:val="18"/>
                <w:highlight w:val="yellow"/>
              </w:rPr>
            </w:pPr>
            <w:hyperlink r:id="rId523"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DD9B9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A71F1D"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616FE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_n260(2G-3O)</w:t>
            </w:r>
          </w:p>
          <w:p w14:paraId="2D0EDEFD"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_n260(G-4O)</w:t>
            </w:r>
          </w:p>
        </w:tc>
      </w:tr>
      <w:tr w:rsidR="00A67257" w:rsidRPr="00C82885" w14:paraId="6D24E2D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4A7AD"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41582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DF0AB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AABEF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6CAAD9" w14:textId="77777777" w:rsidR="00A67257" w:rsidRPr="00C82885" w:rsidRDefault="00C8650C" w:rsidP="00BC6BDB">
            <w:pPr>
              <w:keepNext/>
              <w:snapToGrid w:val="0"/>
              <w:spacing w:after="0"/>
              <w:jc w:val="both"/>
              <w:rPr>
                <w:rFonts w:ascii="Arial" w:hAnsi="Arial" w:cs="Arial"/>
                <w:sz w:val="18"/>
                <w:szCs w:val="18"/>
                <w:highlight w:val="yellow"/>
              </w:rPr>
            </w:pPr>
            <w:hyperlink r:id="rId524"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E32B9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0CE546"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C493F5"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p w14:paraId="216CFCA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_n260(2G-O)</w:t>
            </w:r>
          </w:p>
        </w:tc>
      </w:tr>
      <w:tr w:rsidR="00A67257" w:rsidRPr="00C82885" w14:paraId="367D10C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20167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lastRenderedPageBreak/>
              <w:t>DC_5A</w:t>
            </w:r>
            <w:r w:rsidRPr="00C82885">
              <w:rPr>
                <w:rFonts w:ascii="Arial" w:hAnsi="Arial" w:cs="Arial"/>
                <w:sz w:val="18"/>
                <w:szCs w:val="18"/>
                <w:highlight w:val="yellow"/>
                <w:lang w:val="sv-SE" w:eastAsia="ja-JP"/>
              </w:rPr>
              <w:t>_n260(4G-O)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0ADFD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B458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E72BE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248B166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E83C93" w14:textId="77777777" w:rsidR="00A67257" w:rsidRPr="00C82885" w:rsidRDefault="00C8650C" w:rsidP="00BC6BDB">
            <w:pPr>
              <w:keepNext/>
              <w:snapToGrid w:val="0"/>
              <w:spacing w:after="0"/>
              <w:jc w:val="both"/>
              <w:rPr>
                <w:rFonts w:ascii="Arial" w:hAnsi="Arial" w:cs="Arial"/>
                <w:sz w:val="18"/>
                <w:szCs w:val="18"/>
                <w:highlight w:val="yellow"/>
              </w:rPr>
            </w:pPr>
            <w:hyperlink r:id="rId525"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68993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CB77BA"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BCE7C0"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w:t>
            </w:r>
          </w:p>
          <w:p w14:paraId="4F1367AC"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_n260(3G-O)</w:t>
            </w:r>
          </w:p>
        </w:tc>
      </w:tr>
      <w:tr w:rsidR="00A67257" w:rsidRPr="00C82885" w14:paraId="3F5D581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FA1761"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5FEA0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2B2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BC1C3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6A932CA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2568ED" w14:textId="77777777" w:rsidR="00A67257" w:rsidRPr="00C82885" w:rsidRDefault="00C8650C" w:rsidP="00BC6BDB">
            <w:pPr>
              <w:keepNext/>
              <w:snapToGrid w:val="0"/>
              <w:spacing w:after="0"/>
              <w:jc w:val="both"/>
              <w:rPr>
                <w:rFonts w:ascii="Arial" w:hAnsi="Arial" w:cs="Arial"/>
                <w:sz w:val="18"/>
                <w:szCs w:val="18"/>
                <w:highlight w:val="yellow"/>
              </w:rPr>
            </w:pPr>
            <w:hyperlink r:id="rId526"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37068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02D00C"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F4361F"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w:t>
            </w:r>
          </w:p>
          <w:p w14:paraId="34CD345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n260O</w:t>
            </w:r>
          </w:p>
        </w:tc>
      </w:tr>
      <w:tr w:rsidR="00A67257" w:rsidRPr="000549BB" w14:paraId="236E20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09B243"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n260(2H-O)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08A5D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CFA39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C3BA4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3CF5C9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20CCE1" w14:textId="77777777" w:rsidR="00A67257" w:rsidRPr="00C82885" w:rsidRDefault="00C8650C" w:rsidP="00BC6BDB">
            <w:pPr>
              <w:keepNext/>
              <w:snapToGrid w:val="0"/>
              <w:spacing w:after="0"/>
              <w:jc w:val="both"/>
              <w:rPr>
                <w:rFonts w:ascii="Arial" w:hAnsi="Arial" w:cs="Arial"/>
                <w:sz w:val="18"/>
                <w:szCs w:val="18"/>
                <w:highlight w:val="yellow"/>
              </w:rPr>
            </w:pPr>
            <w:hyperlink r:id="rId527"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07F0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F6C8BF"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803BF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n260(2H)</w:t>
            </w:r>
          </w:p>
          <w:p w14:paraId="1E89B193"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n260(H-O)</w:t>
            </w:r>
          </w:p>
        </w:tc>
      </w:tr>
      <w:tr w:rsidR="00CF3CA2" w:rsidRPr="000549BB" w14:paraId="75B2F4F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DD0A1F"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1531" w:type="dxa"/>
            <w:tcBorders>
              <w:top w:val="single" w:sz="4" w:space="0" w:color="auto"/>
              <w:left w:val="single" w:sz="4" w:space="0" w:color="auto"/>
              <w:bottom w:val="single" w:sz="4" w:space="0" w:color="auto"/>
              <w:right w:val="single" w:sz="4" w:space="0" w:color="auto"/>
            </w:tcBorders>
            <w:vAlign w:val="center"/>
          </w:tcPr>
          <w:p w14:paraId="04DA1BC9"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89D4D"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675E0D"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FF2B6" w14:textId="77777777" w:rsidR="00CF3CA2" w:rsidRPr="00840CFD" w:rsidRDefault="00C8650C" w:rsidP="00BC6BDB">
            <w:pPr>
              <w:keepNext/>
              <w:snapToGrid w:val="0"/>
              <w:spacing w:after="0"/>
              <w:jc w:val="both"/>
              <w:rPr>
                <w:rStyle w:val="ae"/>
                <w:rFonts w:ascii="Arial" w:hAnsi="Arial" w:cs="Arial"/>
                <w:sz w:val="18"/>
                <w:szCs w:val="18"/>
              </w:rPr>
            </w:pPr>
            <w:hyperlink r:id="rId528"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5F0FBA"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EB23B9" w14:textId="330FB5B8"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C618D2"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CF3CA2" w:rsidRPr="000549BB" w14:paraId="4CCD266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6DCA21"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7F0389E"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B8DD24"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087C74"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B47D5" w14:textId="77777777" w:rsidR="00CF3CA2" w:rsidRPr="00840CFD" w:rsidRDefault="00C8650C" w:rsidP="00BC6BDB">
            <w:pPr>
              <w:keepNext/>
              <w:snapToGrid w:val="0"/>
              <w:spacing w:after="0"/>
              <w:jc w:val="both"/>
              <w:rPr>
                <w:rStyle w:val="ae"/>
                <w:rFonts w:ascii="Arial" w:hAnsi="Arial" w:cs="Arial"/>
                <w:sz w:val="18"/>
                <w:szCs w:val="18"/>
              </w:rPr>
            </w:pPr>
            <w:hyperlink r:id="rId529"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01F7A1E"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9C8C2A" w14:textId="7CBB164D"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BA1B1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DC_5A_n260(A-G)_UL_5A_n260G </w:t>
            </w:r>
          </w:p>
          <w:p w14:paraId="50AE6107"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CF3CA2" w:rsidRPr="000549BB" w14:paraId="10A269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463319"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DC_5A_n260(A-2G)</w:t>
            </w:r>
          </w:p>
        </w:tc>
        <w:tc>
          <w:tcPr>
            <w:tcW w:w="1531" w:type="dxa"/>
            <w:tcBorders>
              <w:top w:val="single" w:sz="4" w:space="0" w:color="auto"/>
              <w:left w:val="single" w:sz="4" w:space="0" w:color="auto"/>
              <w:bottom w:val="single" w:sz="4" w:space="0" w:color="auto"/>
              <w:right w:val="single" w:sz="4" w:space="0" w:color="auto"/>
            </w:tcBorders>
            <w:vAlign w:val="center"/>
          </w:tcPr>
          <w:p w14:paraId="21233A7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8604B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6F2656"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E8CE1" w14:textId="77777777" w:rsidR="00CF3CA2" w:rsidRPr="00840CFD" w:rsidRDefault="00C8650C" w:rsidP="00BC6BDB">
            <w:pPr>
              <w:keepNext/>
              <w:snapToGrid w:val="0"/>
              <w:spacing w:after="0"/>
              <w:jc w:val="both"/>
              <w:rPr>
                <w:rStyle w:val="ae"/>
                <w:rFonts w:ascii="Arial" w:hAnsi="Arial" w:cs="Arial"/>
                <w:sz w:val="18"/>
                <w:szCs w:val="18"/>
              </w:rPr>
            </w:pPr>
            <w:hyperlink r:id="rId530"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0F7333"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C32EBE" w14:textId="30538C99"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E4DFE1"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DC_5A_n260(2G)_UL_5A_n260G</w:t>
            </w:r>
          </w:p>
          <w:p w14:paraId="716D7EB2"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DC_5A_n260(A-G)_UL_5A_n260G</w:t>
            </w:r>
          </w:p>
        </w:tc>
      </w:tr>
      <w:tr w:rsidR="00CF3CA2" w:rsidRPr="000549BB" w14:paraId="64A5FD5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AAB127"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1531" w:type="dxa"/>
            <w:tcBorders>
              <w:top w:val="single" w:sz="4" w:space="0" w:color="auto"/>
              <w:left w:val="single" w:sz="4" w:space="0" w:color="auto"/>
              <w:bottom w:val="single" w:sz="4" w:space="0" w:color="auto"/>
              <w:right w:val="single" w:sz="4" w:space="0" w:color="auto"/>
            </w:tcBorders>
            <w:vAlign w:val="center"/>
          </w:tcPr>
          <w:p w14:paraId="4C5B070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9538F"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781BE"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94C57" w14:textId="77777777" w:rsidR="00CF3CA2" w:rsidRPr="00840CFD" w:rsidRDefault="00C8650C" w:rsidP="00BC6BDB">
            <w:pPr>
              <w:keepNext/>
              <w:snapToGrid w:val="0"/>
              <w:spacing w:after="0"/>
              <w:jc w:val="both"/>
              <w:rPr>
                <w:rStyle w:val="ae"/>
                <w:rFonts w:ascii="Arial" w:hAnsi="Arial" w:cs="Arial"/>
                <w:sz w:val="18"/>
                <w:szCs w:val="18"/>
              </w:rPr>
            </w:pPr>
            <w:hyperlink r:id="rId531"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B251D0"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F978D8" w14:textId="1045908B"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DDFF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DC_5A_n260G_UL_5A_n260G</w:t>
            </w:r>
          </w:p>
        </w:tc>
      </w:tr>
      <w:tr w:rsidR="00CF3CA2" w:rsidRPr="000549BB" w14:paraId="2FEC628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4E10D"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1531" w:type="dxa"/>
            <w:tcBorders>
              <w:top w:val="single" w:sz="4" w:space="0" w:color="auto"/>
              <w:left w:val="single" w:sz="4" w:space="0" w:color="auto"/>
              <w:bottom w:val="single" w:sz="4" w:space="0" w:color="auto"/>
              <w:right w:val="single" w:sz="4" w:space="0" w:color="auto"/>
            </w:tcBorders>
            <w:vAlign w:val="center"/>
          </w:tcPr>
          <w:p w14:paraId="236A7F8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AAFC5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9E719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703E" w14:textId="77777777" w:rsidR="00CF3CA2" w:rsidRPr="00840CFD" w:rsidRDefault="00C8650C" w:rsidP="00BC6BDB">
            <w:pPr>
              <w:keepNext/>
              <w:snapToGrid w:val="0"/>
              <w:spacing w:after="0"/>
              <w:jc w:val="both"/>
              <w:rPr>
                <w:rStyle w:val="ae"/>
                <w:rFonts w:ascii="Arial" w:hAnsi="Arial" w:cs="Arial"/>
                <w:sz w:val="18"/>
                <w:szCs w:val="18"/>
              </w:rPr>
            </w:pPr>
            <w:hyperlink r:id="rId532"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76D1D0"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C09DC" w14:textId="57C6D87F"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F2E29C"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DC_5A_n260G_UL_5A_n260G</w:t>
            </w:r>
          </w:p>
        </w:tc>
      </w:tr>
      <w:tr w:rsidR="00CF3CA2" w:rsidRPr="000549BB" w14:paraId="1C648B1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C7F3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AF9B807"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15A3DB"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3BF50E"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4F486" w14:textId="77777777" w:rsidR="00CF3CA2" w:rsidRPr="00840CFD" w:rsidRDefault="00C8650C" w:rsidP="00BC6BDB">
            <w:pPr>
              <w:keepNext/>
              <w:snapToGrid w:val="0"/>
              <w:spacing w:after="0"/>
              <w:jc w:val="both"/>
              <w:rPr>
                <w:rStyle w:val="ae"/>
                <w:rFonts w:ascii="Arial" w:hAnsi="Arial" w:cs="Arial"/>
                <w:sz w:val="18"/>
                <w:szCs w:val="18"/>
              </w:rPr>
            </w:pPr>
            <w:hyperlink r:id="rId533"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959BBD"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845A3B" w14:textId="026C5C3A"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86689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DC_5A_n260(A-H)_UL_5A_n260G </w:t>
            </w:r>
          </w:p>
          <w:p w14:paraId="54675CE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CF3CA2" w:rsidRPr="000549BB" w14:paraId="37968E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381A5D"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DC_5A_n260(A-2H)</w:t>
            </w:r>
          </w:p>
        </w:tc>
        <w:tc>
          <w:tcPr>
            <w:tcW w:w="1531" w:type="dxa"/>
            <w:tcBorders>
              <w:top w:val="single" w:sz="4" w:space="0" w:color="auto"/>
              <w:left w:val="single" w:sz="4" w:space="0" w:color="auto"/>
              <w:bottom w:val="single" w:sz="4" w:space="0" w:color="auto"/>
              <w:right w:val="single" w:sz="4" w:space="0" w:color="auto"/>
            </w:tcBorders>
            <w:vAlign w:val="center"/>
          </w:tcPr>
          <w:p w14:paraId="7B58400B"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9DD32C"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BAE51F"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4C190" w14:textId="77777777" w:rsidR="00CF3CA2" w:rsidRPr="00840CFD" w:rsidRDefault="00C8650C" w:rsidP="00BC6BDB">
            <w:pPr>
              <w:keepNext/>
              <w:snapToGrid w:val="0"/>
              <w:spacing w:after="0"/>
              <w:jc w:val="both"/>
              <w:rPr>
                <w:rStyle w:val="ae"/>
                <w:rFonts w:ascii="Arial" w:hAnsi="Arial" w:cs="Arial"/>
                <w:sz w:val="18"/>
                <w:szCs w:val="18"/>
              </w:rPr>
            </w:pPr>
            <w:hyperlink r:id="rId534"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B268FD"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7263D0" w14:textId="121AD99E"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BFB5A"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DC_5A_n260(2H))_UL_5A_n260G</w:t>
            </w:r>
          </w:p>
        </w:tc>
      </w:tr>
      <w:tr w:rsidR="00CF3CA2" w:rsidRPr="000549BB" w14:paraId="668B90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4FA47"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DC_5A_n260(2A-H) </w:t>
            </w:r>
          </w:p>
        </w:tc>
        <w:tc>
          <w:tcPr>
            <w:tcW w:w="1531" w:type="dxa"/>
            <w:tcBorders>
              <w:top w:val="single" w:sz="4" w:space="0" w:color="auto"/>
              <w:left w:val="single" w:sz="4" w:space="0" w:color="auto"/>
              <w:bottom w:val="single" w:sz="4" w:space="0" w:color="auto"/>
              <w:right w:val="single" w:sz="4" w:space="0" w:color="auto"/>
            </w:tcBorders>
            <w:vAlign w:val="center"/>
          </w:tcPr>
          <w:p w14:paraId="42323EC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9F08A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1A9BAC"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DC24" w14:textId="77777777" w:rsidR="00CF3CA2" w:rsidRPr="00840CFD" w:rsidRDefault="00C8650C" w:rsidP="00BC6BDB">
            <w:pPr>
              <w:keepNext/>
              <w:snapToGrid w:val="0"/>
              <w:spacing w:after="0"/>
              <w:jc w:val="both"/>
              <w:rPr>
                <w:rStyle w:val="ae"/>
                <w:rFonts w:ascii="Arial" w:hAnsi="Arial" w:cs="Arial"/>
                <w:sz w:val="18"/>
                <w:szCs w:val="18"/>
              </w:rPr>
            </w:pPr>
            <w:hyperlink r:id="rId535"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5435EF"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A5D808" w14:textId="2B1B2CE3"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5D8C5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DC_5A_n260(A-H) </w:t>
            </w:r>
          </w:p>
          <w:p w14:paraId="18DCB80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CF3CA2" w:rsidRPr="000549BB" w14:paraId="5E5F5A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EAFD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DC_5A_n260(A-2H)</w:t>
            </w:r>
          </w:p>
        </w:tc>
        <w:tc>
          <w:tcPr>
            <w:tcW w:w="1531" w:type="dxa"/>
            <w:tcBorders>
              <w:top w:val="single" w:sz="4" w:space="0" w:color="auto"/>
              <w:left w:val="single" w:sz="4" w:space="0" w:color="auto"/>
              <w:bottom w:val="single" w:sz="4" w:space="0" w:color="auto"/>
              <w:right w:val="single" w:sz="4" w:space="0" w:color="auto"/>
            </w:tcBorders>
            <w:vAlign w:val="center"/>
          </w:tcPr>
          <w:p w14:paraId="66EB7FE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96836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3AFE7F"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23B76" w14:textId="77777777" w:rsidR="00CF3CA2" w:rsidRPr="00840CFD" w:rsidRDefault="00C8650C" w:rsidP="00BC6BDB">
            <w:pPr>
              <w:keepNext/>
              <w:snapToGrid w:val="0"/>
              <w:spacing w:after="0"/>
              <w:jc w:val="both"/>
              <w:rPr>
                <w:rStyle w:val="ae"/>
                <w:rFonts w:ascii="Arial" w:hAnsi="Arial" w:cs="Arial"/>
                <w:sz w:val="18"/>
                <w:szCs w:val="18"/>
              </w:rPr>
            </w:pPr>
            <w:hyperlink r:id="rId536"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1EFD1F1"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5ED9B" w14:textId="4C95CA92"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89321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DC_5A_n260(2H)</w:t>
            </w:r>
          </w:p>
          <w:p w14:paraId="615393F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DC_5A_n260(A-H)</w:t>
            </w:r>
          </w:p>
        </w:tc>
      </w:tr>
      <w:tr w:rsidR="00CF3CA2" w:rsidRPr="000549BB" w14:paraId="71A35A0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1F7ABA"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1531" w:type="dxa"/>
            <w:tcBorders>
              <w:top w:val="single" w:sz="4" w:space="0" w:color="auto"/>
              <w:left w:val="single" w:sz="4" w:space="0" w:color="auto"/>
              <w:bottom w:val="single" w:sz="4" w:space="0" w:color="auto"/>
              <w:right w:val="single" w:sz="4" w:space="0" w:color="auto"/>
            </w:tcBorders>
            <w:vAlign w:val="center"/>
          </w:tcPr>
          <w:p w14:paraId="51B3FB1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B3E90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EDB2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3074" w14:textId="77777777" w:rsidR="00CF3CA2" w:rsidRPr="00840CFD" w:rsidRDefault="00C8650C" w:rsidP="00BC6BDB">
            <w:pPr>
              <w:keepNext/>
              <w:snapToGrid w:val="0"/>
              <w:spacing w:after="0"/>
              <w:jc w:val="both"/>
              <w:rPr>
                <w:rStyle w:val="ae"/>
                <w:rFonts w:ascii="Arial" w:hAnsi="Arial" w:cs="Arial"/>
                <w:sz w:val="18"/>
                <w:szCs w:val="18"/>
              </w:rPr>
            </w:pPr>
            <w:hyperlink r:id="rId537"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91837C"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6DE3C1" w14:textId="29890F2B"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C7520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CF3CA2" w:rsidRPr="000549BB" w14:paraId="39C2D88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C14C7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6C9FDC6E"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D84851"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5B3C0B"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B4C10" w14:textId="77777777" w:rsidR="00CF3CA2" w:rsidRPr="00840CFD" w:rsidRDefault="00C8650C" w:rsidP="00BC6BDB">
            <w:pPr>
              <w:keepNext/>
              <w:snapToGrid w:val="0"/>
              <w:spacing w:after="0"/>
              <w:jc w:val="both"/>
              <w:rPr>
                <w:rStyle w:val="ae"/>
                <w:rFonts w:ascii="Arial" w:hAnsi="Arial" w:cs="Arial"/>
                <w:sz w:val="18"/>
                <w:szCs w:val="18"/>
              </w:rPr>
            </w:pPr>
            <w:hyperlink r:id="rId538"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41C20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BD5392" w14:textId="0A17AD15"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3BD763"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DC_5A_n260O_UL_5A_n260A</w:t>
            </w:r>
          </w:p>
        </w:tc>
      </w:tr>
      <w:tr w:rsidR="00CF3CA2" w:rsidRPr="000549BB" w14:paraId="2EC112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F91AD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2987909C"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C376BB"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AECE6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49E4" w14:textId="77777777" w:rsidR="00CF3CA2" w:rsidRPr="00840CFD" w:rsidRDefault="00C8650C" w:rsidP="00BC6BDB">
            <w:pPr>
              <w:keepNext/>
              <w:snapToGrid w:val="0"/>
              <w:spacing w:after="0"/>
              <w:jc w:val="both"/>
              <w:rPr>
                <w:rStyle w:val="ae"/>
                <w:rFonts w:ascii="Arial" w:hAnsi="Arial" w:cs="Arial"/>
                <w:sz w:val="18"/>
                <w:szCs w:val="18"/>
              </w:rPr>
            </w:pPr>
            <w:hyperlink r:id="rId539"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EC8F10"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392D7C" w14:textId="4957A48B"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2AB43"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tc>
      </w:tr>
      <w:tr w:rsidR="00CF3CA2" w:rsidRPr="000549BB" w14:paraId="16BFCF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F112DF"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1E6DCD94"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74751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BBDFE6"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94269" w14:textId="77777777" w:rsidR="00CF3CA2" w:rsidRPr="00840CFD" w:rsidRDefault="00C8650C" w:rsidP="00BC6BDB">
            <w:pPr>
              <w:keepNext/>
              <w:snapToGrid w:val="0"/>
              <w:spacing w:after="0"/>
              <w:jc w:val="both"/>
              <w:rPr>
                <w:rStyle w:val="ae"/>
                <w:rFonts w:ascii="Arial" w:hAnsi="Arial" w:cs="Arial"/>
                <w:sz w:val="18"/>
                <w:szCs w:val="18"/>
              </w:rPr>
            </w:pPr>
            <w:hyperlink r:id="rId540"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C59766"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4E1B6A" w14:textId="42503EE3"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E98F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tc>
      </w:tr>
      <w:tr w:rsidR="00404DD9" w:rsidRPr="000549BB" w14:paraId="7F6FE5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86F2DA"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DC_5A_n260(A-P) </w:t>
            </w:r>
          </w:p>
        </w:tc>
        <w:tc>
          <w:tcPr>
            <w:tcW w:w="1531" w:type="dxa"/>
            <w:tcBorders>
              <w:top w:val="single" w:sz="4" w:space="0" w:color="auto"/>
              <w:left w:val="single" w:sz="4" w:space="0" w:color="auto"/>
              <w:bottom w:val="single" w:sz="4" w:space="0" w:color="auto"/>
              <w:right w:val="single" w:sz="4" w:space="0" w:color="auto"/>
            </w:tcBorders>
            <w:vAlign w:val="center"/>
          </w:tcPr>
          <w:p w14:paraId="6F1F813D"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ADFE84"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09E37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6FEC" w14:textId="77777777" w:rsidR="00404DD9" w:rsidRPr="00840CFD" w:rsidRDefault="00C8650C" w:rsidP="00BC6BDB">
            <w:pPr>
              <w:keepNext/>
              <w:snapToGrid w:val="0"/>
              <w:spacing w:after="0"/>
              <w:jc w:val="both"/>
              <w:rPr>
                <w:rStyle w:val="ae"/>
                <w:rFonts w:ascii="Arial" w:hAnsi="Arial" w:cs="Arial"/>
                <w:sz w:val="18"/>
                <w:szCs w:val="18"/>
              </w:rPr>
            </w:pPr>
            <w:hyperlink r:id="rId541"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3D6C99"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C2ECE" w14:textId="1B8974D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C6D2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DC_5A_n260P_UL_5A_n260O </w:t>
            </w:r>
          </w:p>
          <w:p w14:paraId="2895371C"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2D5586E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D348E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7EA1718D"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8E3D0B"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87B20"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87A4E" w14:textId="77777777" w:rsidR="00404DD9" w:rsidRPr="00840CFD" w:rsidRDefault="00C8650C" w:rsidP="00BC6BDB">
            <w:pPr>
              <w:keepNext/>
              <w:snapToGrid w:val="0"/>
              <w:spacing w:after="0"/>
              <w:jc w:val="both"/>
              <w:rPr>
                <w:rStyle w:val="ae"/>
                <w:rFonts w:ascii="Arial" w:hAnsi="Arial" w:cs="Arial"/>
                <w:sz w:val="18"/>
                <w:szCs w:val="18"/>
              </w:rPr>
            </w:pPr>
            <w:hyperlink r:id="rId542"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6E8C997"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8A9C18" w14:textId="0355196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931052"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DC_5A_n260Q_UL_5A_n260O </w:t>
            </w:r>
          </w:p>
          <w:p w14:paraId="57E5FE31"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4320E46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2605D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5EBBF255"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4C9B2A"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E996DC"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D78D2" w14:textId="77777777" w:rsidR="00404DD9" w:rsidRPr="00840CFD" w:rsidRDefault="00C8650C" w:rsidP="00BC6BDB">
            <w:pPr>
              <w:keepNext/>
              <w:snapToGrid w:val="0"/>
              <w:spacing w:after="0"/>
              <w:jc w:val="both"/>
              <w:rPr>
                <w:rStyle w:val="ae"/>
                <w:rFonts w:ascii="Arial" w:hAnsi="Arial" w:cs="Arial"/>
                <w:sz w:val="18"/>
                <w:szCs w:val="18"/>
              </w:rPr>
            </w:pPr>
            <w:hyperlink r:id="rId543"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20F6B7"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5AFEF" w14:textId="72BD4DF3"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5B3B90"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DC_5A_n260P_UL_5A_n260O</w:t>
            </w:r>
          </w:p>
          <w:p w14:paraId="1008F80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DC_5A_n260Q_UL_5A_n260O</w:t>
            </w:r>
          </w:p>
        </w:tc>
      </w:tr>
      <w:tr w:rsidR="00404DD9" w:rsidRPr="000549BB" w14:paraId="4436222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E77A3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DC_5A_n260(A-P) </w:t>
            </w:r>
          </w:p>
        </w:tc>
        <w:tc>
          <w:tcPr>
            <w:tcW w:w="1531" w:type="dxa"/>
            <w:tcBorders>
              <w:top w:val="single" w:sz="4" w:space="0" w:color="auto"/>
              <w:left w:val="single" w:sz="4" w:space="0" w:color="auto"/>
              <w:bottom w:val="single" w:sz="4" w:space="0" w:color="auto"/>
              <w:right w:val="single" w:sz="4" w:space="0" w:color="auto"/>
            </w:tcBorders>
            <w:vAlign w:val="center"/>
          </w:tcPr>
          <w:p w14:paraId="4E497E28"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799201"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E32985"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C895" w14:textId="77777777" w:rsidR="00404DD9" w:rsidRPr="00840CFD" w:rsidRDefault="00C8650C" w:rsidP="00BC6BDB">
            <w:pPr>
              <w:keepNext/>
              <w:snapToGrid w:val="0"/>
              <w:spacing w:after="0"/>
              <w:jc w:val="both"/>
              <w:rPr>
                <w:rStyle w:val="ae"/>
                <w:rFonts w:ascii="Arial" w:hAnsi="Arial" w:cs="Arial"/>
                <w:sz w:val="18"/>
                <w:szCs w:val="18"/>
              </w:rPr>
            </w:pPr>
            <w:hyperlink r:id="rId544"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67B9F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554D22" w14:textId="63645DEF"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CF17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DC_5A_n260P_UL_5A_n260P </w:t>
            </w:r>
          </w:p>
          <w:p w14:paraId="0D48FD9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2F712A9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C96C96"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2957B3B3"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95A196"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64BCE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EBEDC" w14:textId="77777777" w:rsidR="00404DD9" w:rsidRPr="00840CFD" w:rsidRDefault="00C8650C" w:rsidP="00BC6BDB">
            <w:pPr>
              <w:keepNext/>
              <w:snapToGrid w:val="0"/>
              <w:spacing w:after="0"/>
              <w:jc w:val="both"/>
              <w:rPr>
                <w:rStyle w:val="ae"/>
                <w:rFonts w:ascii="Arial" w:hAnsi="Arial" w:cs="Arial"/>
                <w:sz w:val="18"/>
                <w:szCs w:val="18"/>
              </w:rPr>
            </w:pPr>
            <w:hyperlink r:id="rId545"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DCBD77"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5D32E9" w14:textId="1C7497E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76D35A"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DC_5A_n260Q_UL_5A_n260P </w:t>
            </w:r>
          </w:p>
          <w:p w14:paraId="6E96EF8F"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136EFAF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7C0DEB"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692EBE25"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41801C"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DC96E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EE03" w14:textId="77777777" w:rsidR="00404DD9" w:rsidRPr="00840CFD" w:rsidRDefault="00C8650C" w:rsidP="00BC6BDB">
            <w:pPr>
              <w:keepNext/>
              <w:snapToGrid w:val="0"/>
              <w:spacing w:after="0"/>
              <w:jc w:val="both"/>
              <w:rPr>
                <w:rStyle w:val="ae"/>
                <w:rFonts w:ascii="Arial" w:hAnsi="Arial" w:cs="Arial"/>
                <w:sz w:val="18"/>
                <w:szCs w:val="18"/>
              </w:rPr>
            </w:pPr>
            <w:hyperlink r:id="rId546"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7BAC6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90BD10" w14:textId="3FF553D6"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B1CEA7"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DC_5A_n260Q_UL_5A_n260P</w:t>
            </w:r>
          </w:p>
          <w:p w14:paraId="7751AD36"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tc>
      </w:tr>
      <w:tr w:rsidR="00404DD9" w:rsidRPr="000549BB" w14:paraId="2D4BAF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D88A7"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6D9042BC"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D1EDB"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9759B70"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F666" w14:textId="77777777" w:rsidR="00404DD9" w:rsidRPr="00840CFD" w:rsidRDefault="00C8650C" w:rsidP="00BC6BDB">
            <w:pPr>
              <w:keepNext/>
              <w:snapToGrid w:val="0"/>
              <w:spacing w:after="0"/>
              <w:jc w:val="both"/>
              <w:rPr>
                <w:rStyle w:val="ae"/>
                <w:rFonts w:ascii="Arial" w:hAnsi="Arial" w:cs="Arial"/>
                <w:sz w:val="18"/>
                <w:szCs w:val="18"/>
              </w:rPr>
            </w:pPr>
            <w:hyperlink r:id="rId547" w:history="1">
              <w:r w:rsidR="00404DD9" w:rsidRPr="00840CFD">
                <w:rPr>
                  <w:rStyle w:val="ae"/>
                  <w:rFonts w:ascii="Arial" w:hAnsi="Arial" w:cs="Arial"/>
                  <w:sz w:val="18"/>
                  <w:szCs w:val="18"/>
                </w:rPr>
                <w:t>zheng.zhao@veri</w:t>
              </w:r>
              <w:r w:rsidR="00404DD9"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717150"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14BDC3" w14:textId="419E126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C0C86A"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DC_5A_n260Q_UL_5A_n260Q </w:t>
            </w:r>
          </w:p>
          <w:p w14:paraId="24D57DE6"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DC_5A_n260A_UL_5A_n260A</w:t>
            </w:r>
          </w:p>
        </w:tc>
      </w:tr>
      <w:tr w:rsidR="00404DD9" w:rsidRPr="000549BB" w14:paraId="09EA33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81878"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0ABF8E7C"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C9EB2F"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50567E"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19AF" w14:textId="77777777" w:rsidR="00404DD9" w:rsidRPr="00840CFD" w:rsidRDefault="00C8650C" w:rsidP="00BC6BDB">
            <w:pPr>
              <w:keepNext/>
              <w:snapToGrid w:val="0"/>
              <w:spacing w:after="0"/>
              <w:jc w:val="both"/>
              <w:rPr>
                <w:rStyle w:val="ae"/>
                <w:rFonts w:ascii="Arial" w:hAnsi="Arial" w:cs="Arial"/>
                <w:sz w:val="18"/>
                <w:szCs w:val="18"/>
              </w:rPr>
            </w:pPr>
            <w:hyperlink r:id="rId548"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CD165C"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DF7B59" w14:textId="6835F00F"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8BDA74"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DC_5A_n260Q_UL_5A_n260Q</w:t>
            </w:r>
          </w:p>
          <w:p w14:paraId="784854C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tc>
      </w:tr>
      <w:tr w:rsidR="00363A63" w:rsidRPr="000549BB" w14:paraId="30CAE1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BF3AD5"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5B40F51D"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083D90"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2EA9F5"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B0461" w14:textId="77777777" w:rsidR="00363A63" w:rsidRPr="00840CFD" w:rsidRDefault="00C8650C" w:rsidP="00BC6BDB">
            <w:pPr>
              <w:keepNext/>
              <w:snapToGrid w:val="0"/>
              <w:spacing w:after="0"/>
              <w:jc w:val="both"/>
              <w:rPr>
                <w:rStyle w:val="ae"/>
                <w:rFonts w:ascii="Arial" w:hAnsi="Arial" w:cs="Arial"/>
                <w:sz w:val="18"/>
                <w:szCs w:val="18"/>
              </w:rPr>
            </w:pPr>
            <w:hyperlink r:id="rId549" w:history="1">
              <w:r w:rsidR="00363A6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23D80D"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44A41" w14:textId="78475114" w:rsidR="00363A63" w:rsidRPr="00840CFD" w:rsidRDefault="00363A63" w:rsidP="00363A63">
            <w:pPr>
              <w:pStyle w:val="TAL"/>
              <w:snapToGrid w:val="0"/>
              <w:jc w:val="both"/>
              <w:rPr>
                <w:rFonts w:cs="Arial"/>
                <w:szCs w:val="18"/>
              </w:rPr>
            </w:pPr>
            <w:r w:rsidRPr="002947E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19028"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DC_5A_n260(2A-P)_UL_5A_n260A </w:t>
            </w:r>
          </w:p>
          <w:p w14:paraId="604421A0"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363A63" w:rsidRPr="000549BB" w14:paraId="689BF056" w14:textId="77777777" w:rsidTr="00C501A4">
        <w:trPr>
          <w:trHeight w:val="144"/>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6284D"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DC_5A_n260(2A-O-P)</w:t>
            </w:r>
          </w:p>
        </w:tc>
        <w:tc>
          <w:tcPr>
            <w:tcW w:w="1531" w:type="dxa"/>
            <w:tcBorders>
              <w:top w:val="single" w:sz="4" w:space="0" w:color="auto"/>
              <w:left w:val="single" w:sz="4" w:space="0" w:color="auto"/>
              <w:bottom w:val="single" w:sz="4" w:space="0" w:color="auto"/>
              <w:right w:val="single" w:sz="4" w:space="0" w:color="auto"/>
            </w:tcBorders>
            <w:vAlign w:val="center"/>
          </w:tcPr>
          <w:p w14:paraId="08850B36"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BC632"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BF531E"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46F8E" w14:textId="77777777" w:rsidR="00363A63" w:rsidRPr="00840CFD" w:rsidRDefault="00C8650C" w:rsidP="00BC6BDB">
            <w:pPr>
              <w:keepNext/>
              <w:snapToGrid w:val="0"/>
              <w:spacing w:after="0"/>
              <w:jc w:val="both"/>
              <w:rPr>
                <w:rStyle w:val="ae"/>
                <w:rFonts w:ascii="Arial" w:hAnsi="Arial" w:cs="Arial"/>
                <w:sz w:val="18"/>
                <w:szCs w:val="18"/>
              </w:rPr>
            </w:pPr>
            <w:hyperlink r:id="rId550" w:history="1">
              <w:r w:rsidR="00363A6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986344"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2508E2" w14:textId="62FE601A" w:rsidR="00363A63" w:rsidRPr="00840CFD" w:rsidRDefault="00363A63" w:rsidP="00363A63">
            <w:pPr>
              <w:pStyle w:val="TAL"/>
              <w:snapToGrid w:val="0"/>
              <w:jc w:val="both"/>
              <w:rPr>
                <w:rFonts w:cs="Arial"/>
                <w:szCs w:val="18"/>
              </w:rPr>
            </w:pPr>
            <w:r w:rsidRPr="002947E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2B67E"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DC_5A_n260(A-O-P)_UL_5A_n260A</w:t>
            </w:r>
          </w:p>
          <w:p w14:paraId="27AFEB4C"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DC_5A_n260(2A-P)_UL_5A_n260A</w:t>
            </w:r>
          </w:p>
          <w:p w14:paraId="22E28F30"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DC_5A_n260(2A-O)_UL_5A_n260A</w:t>
            </w:r>
          </w:p>
        </w:tc>
      </w:tr>
      <w:tr w:rsidR="00B60584" w:rsidRPr="000549BB" w14:paraId="16D54FD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01385"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DD9ADF6"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6546"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80FD08"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E424" w14:textId="77777777" w:rsidR="00B60584" w:rsidRPr="00840CFD" w:rsidRDefault="00C8650C" w:rsidP="00BC6BDB">
            <w:pPr>
              <w:keepNext/>
              <w:snapToGrid w:val="0"/>
              <w:spacing w:after="0"/>
              <w:jc w:val="both"/>
              <w:rPr>
                <w:rStyle w:val="ae"/>
                <w:rFonts w:ascii="Arial" w:hAnsi="Arial" w:cs="Arial"/>
                <w:sz w:val="18"/>
                <w:szCs w:val="18"/>
              </w:rPr>
            </w:pPr>
            <w:hyperlink r:id="rId551" w:history="1">
              <w:r w:rsidR="00B6058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377F073"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504E89" w14:textId="53B9BEC1" w:rsidR="00B60584" w:rsidRPr="00840CFD" w:rsidRDefault="00B60584" w:rsidP="00B60584">
            <w:pPr>
              <w:pStyle w:val="TAL"/>
              <w:snapToGrid w:val="0"/>
              <w:jc w:val="both"/>
              <w:rPr>
                <w:rFonts w:cs="Arial"/>
                <w:szCs w:val="18"/>
              </w:rPr>
            </w:pPr>
            <w:r w:rsidRPr="00031C4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E1A0AF"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DC_5A_n260(2A-O)_UL_5A_n260O </w:t>
            </w:r>
          </w:p>
          <w:p w14:paraId="44DE14EB"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B60584" w:rsidRPr="000549BB" w14:paraId="573731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63D39B"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60B98A25"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F5870E"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4B0738"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AEBB" w14:textId="77777777" w:rsidR="00B60584" w:rsidRPr="00840CFD" w:rsidRDefault="00C8650C" w:rsidP="00BC6BDB">
            <w:pPr>
              <w:keepNext/>
              <w:snapToGrid w:val="0"/>
              <w:spacing w:after="0"/>
              <w:jc w:val="both"/>
              <w:rPr>
                <w:rStyle w:val="ae"/>
                <w:rFonts w:ascii="Arial" w:hAnsi="Arial" w:cs="Arial"/>
                <w:sz w:val="18"/>
                <w:szCs w:val="18"/>
              </w:rPr>
            </w:pPr>
            <w:hyperlink r:id="rId552" w:history="1">
              <w:r w:rsidR="00B6058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1C2F65"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533273" w14:textId="17D7CEE1" w:rsidR="00B60584" w:rsidRPr="00840CFD" w:rsidRDefault="00B60584" w:rsidP="00B60584">
            <w:pPr>
              <w:pStyle w:val="TAL"/>
              <w:snapToGrid w:val="0"/>
              <w:jc w:val="both"/>
              <w:rPr>
                <w:rFonts w:cs="Arial"/>
                <w:szCs w:val="18"/>
              </w:rPr>
            </w:pPr>
            <w:r w:rsidRPr="00031C4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C329E4"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DC_5A_n260(2A-P)_UL_5A_n260O</w:t>
            </w:r>
          </w:p>
          <w:p w14:paraId="6F2AC792"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B60584" w:rsidRPr="000549BB" w14:paraId="587F791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780EF5"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w:t>
            </w:r>
          </w:p>
        </w:tc>
        <w:tc>
          <w:tcPr>
            <w:tcW w:w="1531" w:type="dxa"/>
            <w:tcBorders>
              <w:top w:val="single" w:sz="4" w:space="0" w:color="auto"/>
              <w:left w:val="single" w:sz="4" w:space="0" w:color="auto"/>
              <w:bottom w:val="single" w:sz="4" w:space="0" w:color="auto"/>
              <w:right w:val="single" w:sz="4" w:space="0" w:color="auto"/>
            </w:tcBorders>
            <w:vAlign w:val="center"/>
          </w:tcPr>
          <w:p w14:paraId="47E2B78D"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88173"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7B01D3"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1EED2" w14:textId="77777777" w:rsidR="00B60584" w:rsidRPr="00840CFD" w:rsidRDefault="00C8650C" w:rsidP="00BC6BDB">
            <w:pPr>
              <w:keepNext/>
              <w:snapToGrid w:val="0"/>
              <w:spacing w:after="0"/>
              <w:jc w:val="both"/>
              <w:rPr>
                <w:rStyle w:val="ae"/>
                <w:rFonts w:ascii="Arial" w:hAnsi="Arial" w:cs="Arial"/>
                <w:sz w:val="18"/>
                <w:szCs w:val="18"/>
              </w:rPr>
            </w:pPr>
            <w:hyperlink r:id="rId553" w:history="1">
              <w:r w:rsidR="00B6058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33A8BB"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DD01D9" w14:textId="4D283C45" w:rsidR="00B60584" w:rsidRPr="00840CFD" w:rsidRDefault="00B60584" w:rsidP="00B60584">
            <w:pPr>
              <w:pStyle w:val="TAL"/>
              <w:snapToGrid w:val="0"/>
              <w:jc w:val="both"/>
              <w:rPr>
                <w:rFonts w:cs="Arial"/>
                <w:szCs w:val="18"/>
              </w:rPr>
            </w:pPr>
            <w:r w:rsidRPr="00031C4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9CBB98"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DC_5A_n260(A-O)_UL_5A_n260O</w:t>
            </w:r>
          </w:p>
          <w:p w14:paraId="0DD5A74A"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2C5BAF" w:rsidRPr="000549BB" w14:paraId="3FF823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55D5A1"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50F14CA4"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61089"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D853341"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3C80" w14:textId="77777777" w:rsidR="002C5BAF" w:rsidRPr="00840CFD" w:rsidRDefault="00C8650C" w:rsidP="00BC6BDB">
            <w:pPr>
              <w:keepNext/>
              <w:snapToGrid w:val="0"/>
              <w:spacing w:after="0"/>
              <w:jc w:val="both"/>
              <w:rPr>
                <w:rStyle w:val="ae"/>
                <w:rFonts w:ascii="Arial" w:hAnsi="Arial" w:cs="Arial"/>
                <w:sz w:val="18"/>
                <w:szCs w:val="18"/>
              </w:rPr>
            </w:pPr>
            <w:hyperlink r:id="rId554" w:history="1">
              <w:r w:rsidR="002C5BA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79C5F4"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ABF81D" w14:textId="1B9CF531" w:rsidR="002C5BAF" w:rsidRPr="00840CFD" w:rsidRDefault="002C5BAF" w:rsidP="002C5BAF">
            <w:pPr>
              <w:pStyle w:val="TAL"/>
              <w:snapToGrid w:val="0"/>
              <w:jc w:val="both"/>
              <w:rPr>
                <w:rFonts w:cs="Arial"/>
                <w:szCs w:val="18"/>
              </w:rPr>
            </w:pPr>
            <w:r w:rsidRPr="0007083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A152D"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DC_5A_n260(2A-P)_UL_5A_n260P </w:t>
            </w:r>
          </w:p>
          <w:p w14:paraId="1EEB325F"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2C5BAF" w:rsidRPr="000549BB" w14:paraId="68CD79CB" w14:textId="77777777" w:rsidTr="00C501A4">
        <w:trPr>
          <w:trHeight w:val="429"/>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853F83"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BE25715"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33C04E"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655DF6"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24FE2" w14:textId="77777777" w:rsidR="002C5BAF" w:rsidRPr="00840CFD" w:rsidRDefault="00C8650C" w:rsidP="00BC6BDB">
            <w:pPr>
              <w:keepNext/>
              <w:snapToGrid w:val="0"/>
              <w:spacing w:after="0"/>
              <w:jc w:val="both"/>
              <w:rPr>
                <w:rStyle w:val="ae"/>
                <w:rFonts w:ascii="Arial" w:hAnsi="Arial" w:cs="Arial"/>
                <w:sz w:val="18"/>
                <w:szCs w:val="18"/>
              </w:rPr>
            </w:pPr>
            <w:hyperlink r:id="rId555" w:history="1">
              <w:r w:rsidR="002C5BA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34F3658"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E48C02" w14:textId="6F770F45" w:rsidR="002C5BAF" w:rsidRPr="00840CFD" w:rsidRDefault="002C5BAF" w:rsidP="002C5BAF">
            <w:pPr>
              <w:pStyle w:val="TAL"/>
              <w:snapToGrid w:val="0"/>
              <w:jc w:val="both"/>
              <w:rPr>
                <w:rFonts w:cs="Arial"/>
                <w:szCs w:val="18"/>
              </w:rPr>
            </w:pPr>
            <w:r w:rsidRPr="0007083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DC11DA"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DC_5A_n260(A-O-P)_UL_5A_n260P</w:t>
            </w:r>
          </w:p>
          <w:p w14:paraId="27A5ABF8"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DC_5A_n260(2A-P)_UL_5A_n260P</w:t>
            </w:r>
          </w:p>
          <w:p w14:paraId="19C2FF6B"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DC_5A_n260(2A-O)_UL_5A_n260O</w:t>
            </w:r>
          </w:p>
        </w:tc>
      </w:tr>
      <w:tr w:rsidR="00685AEC" w:rsidRPr="000549BB" w14:paraId="08E5A6C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C65D5A"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DC_5A_n260(4A-O) </w:t>
            </w:r>
          </w:p>
        </w:tc>
        <w:tc>
          <w:tcPr>
            <w:tcW w:w="1531" w:type="dxa"/>
            <w:tcBorders>
              <w:top w:val="single" w:sz="4" w:space="0" w:color="auto"/>
              <w:left w:val="single" w:sz="4" w:space="0" w:color="auto"/>
              <w:bottom w:val="single" w:sz="4" w:space="0" w:color="auto"/>
              <w:right w:val="single" w:sz="4" w:space="0" w:color="auto"/>
            </w:tcBorders>
            <w:vAlign w:val="center"/>
          </w:tcPr>
          <w:p w14:paraId="2DF82229"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4337EB"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C4EE9D"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2D85F" w14:textId="77777777" w:rsidR="00685AEC" w:rsidRPr="00840CFD" w:rsidRDefault="00C8650C" w:rsidP="00BC6BDB">
            <w:pPr>
              <w:keepNext/>
              <w:snapToGrid w:val="0"/>
              <w:spacing w:after="0"/>
              <w:jc w:val="both"/>
              <w:rPr>
                <w:rStyle w:val="ae"/>
                <w:rFonts w:ascii="Arial" w:hAnsi="Arial" w:cs="Arial"/>
                <w:sz w:val="18"/>
                <w:szCs w:val="18"/>
              </w:rPr>
            </w:pPr>
            <w:hyperlink r:id="rId556" w:history="1">
              <w:r w:rsidR="00685AE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339E75"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152E8B6" w14:textId="4591CC4B" w:rsidR="00685AEC" w:rsidRPr="00840CFD" w:rsidRDefault="00685AEC" w:rsidP="00BC6BDB">
            <w:pPr>
              <w:pStyle w:val="TAL"/>
              <w:snapToGrid w:val="0"/>
              <w:jc w:val="both"/>
              <w:rPr>
                <w:rFonts w:cs="Arial"/>
                <w:szCs w:val="18"/>
              </w:rPr>
            </w:pPr>
            <w:r w:rsidRPr="00CA25F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671D9"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DC_5A_n260(3A-O)_UL_5A_n260O </w:t>
            </w:r>
          </w:p>
          <w:p w14:paraId="063A629C"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DC_5A_n260(4A)_UL_5A_n260A</w:t>
            </w:r>
          </w:p>
        </w:tc>
      </w:tr>
      <w:tr w:rsidR="00685AEC" w:rsidRPr="000549BB" w14:paraId="79C9E5F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3D0626"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DC_5A_n260(3A-2O)</w:t>
            </w:r>
          </w:p>
        </w:tc>
        <w:tc>
          <w:tcPr>
            <w:tcW w:w="1531" w:type="dxa"/>
            <w:tcBorders>
              <w:top w:val="single" w:sz="4" w:space="0" w:color="auto"/>
              <w:left w:val="single" w:sz="4" w:space="0" w:color="auto"/>
              <w:bottom w:val="single" w:sz="4" w:space="0" w:color="auto"/>
              <w:right w:val="single" w:sz="4" w:space="0" w:color="auto"/>
            </w:tcBorders>
            <w:vAlign w:val="center"/>
          </w:tcPr>
          <w:p w14:paraId="5921CD6C"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D29E8D"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19336F"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6E340" w14:textId="77777777" w:rsidR="00685AEC" w:rsidRPr="00840CFD" w:rsidRDefault="00C8650C" w:rsidP="00BC6BDB">
            <w:pPr>
              <w:keepNext/>
              <w:snapToGrid w:val="0"/>
              <w:spacing w:after="0"/>
              <w:jc w:val="both"/>
              <w:rPr>
                <w:rStyle w:val="ae"/>
                <w:rFonts w:ascii="Arial" w:hAnsi="Arial" w:cs="Arial"/>
                <w:sz w:val="18"/>
                <w:szCs w:val="18"/>
              </w:rPr>
            </w:pPr>
            <w:hyperlink r:id="rId557" w:history="1">
              <w:r w:rsidR="00685AE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ED8B686"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ADF1193" w14:textId="05572766" w:rsidR="00685AEC" w:rsidRPr="00840CFD" w:rsidRDefault="00685AEC" w:rsidP="00BC6BDB">
            <w:pPr>
              <w:pStyle w:val="TAL"/>
              <w:snapToGrid w:val="0"/>
              <w:jc w:val="both"/>
              <w:rPr>
                <w:rFonts w:cs="Arial"/>
                <w:szCs w:val="18"/>
              </w:rPr>
            </w:pPr>
            <w:r w:rsidRPr="00CA25F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22EC4"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DC_5A_n260(2A-2O)_UL_5A_n260O</w:t>
            </w:r>
          </w:p>
          <w:p w14:paraId="70B8BA24"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DC_5A_n260(3A-O)_UL_5A_n260O</w:t>
            </w:r>
          </w:p>
        </w:tc>
      </w:tr>
      <w:tr w:rsidR="00685AEC" w:rsidRPr="000549BB" w14:paraId="0C4F46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8854B4" w14:textId="77777777" w:rsidR="00685AEC" w:rsidRPr="00840CFD" w:rsidRDefault="00685AEC"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264FBC" w14:textId="77777777" w:rsidR="00685AEC" w:rsidRPr="00840CFD" w:rsidRDefault="00685AE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CDD10A"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93C49"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8EA7337"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52F5BF" w14:textId="77777777" w:rsidR="00685AEC" w:rsidRPr="00840CFD" w:rsidRDefault="00C8650C" w:rsidP="00BC6BDB">
            <w:pPr>
              <w:keepNext/>
              <w:snapToGrid w:val="0"/>
              <w:spacing w:after="0"/>
              <w:jc w:val="both"/>
              <w:rPr>
                <w:rFonts w:ascii="Arial" w:hAnsi="Arial" w:cs="Arial"/>
                <w:sz w:val="18"/>
                <w:szCs w:val="18"/>
              </w:rPr>
            </w:pPr>
            <w:hyperlink r:id="rId558" w:history="1">
              <w:r w:rsidR="00685AE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AA8876"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B41FC2C" w14:textId="7B8F38D6" w:rsidR="00685AEC" w:rsidRPr="00840CFD" w:rsidRDefault="00685AEC" w:rsidP="00BC6BDB">
            <w:pPr>
              <w:pStyle w:val="TAL"/>
              <w:snapToGrid w:val="0"/>
              <w:jc w:val="both"/>
              <w:rPr>
                <w:rFonts w:cs="Arial"/>
                <w:szCs w:val="18"/>
              </w:rPr>
            </w:pPr>
            <w:r w:rsidRPr="00CA25F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73EDA4"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DC_5A_n260H_UL_5A_n260G</w:t>
            </w:r>
          </w:p>
          <w:p w14:paraId="03707543" w14:textId="77777777" w:rsidR="00685AEC" w:rsidRPr="00840CFD" w:rsidRDefault="00685AEC"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17FCBDC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435CEC"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50B54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46718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F207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6F0E355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2089CC" w14:textId="77777777" w:rsidR="00A67257" w:rsidRPr="00840CFD" w:rsidRDefault="00C8650C" w:rsidP="00BC6BDB">
            <w:pPr>
              <w:keepNext/>
              <w:snapToGrid w:val="0"/>
              <w:spacing w:after="0"/>
              <w:jc w:val="both"/>
              <w:rPr>
                <w:rFonts w:ascii="Arial" w:hAnsi="Arial" w:cs="Arial"/>
                <w:sz w:val="18"/>
                <w:szCs w:val="18"/>
              </w:rPr>
            </w:pPr>
            <w:hyperlink r:id="rId5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5306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1D75ED" w14:textId="40846034" w:rsidR="00A67257" w:rsidRPr="00840CFD" w:rsidRDefault="00685AEC"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41C95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p w14:paraId="59D6941B"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4BE0" w:rsidRPr="000549BB" w14:paraId="63A03F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A5430"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4C92CC"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A88263"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9EE77B"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27233985"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26315" w14:textId="77777777" w:rsidR="00744BE0" w:rsidRPr="00840CFD" w:rsidRDefault="00C8650C" w:rsidP="00BC6BDB">
            <w:pPr>
              <w:keepNext/>
              <w:snapToGrid w:val="0"/>
              <w:spacing w:after="0"/>
              <w:jc w:val="both"/>
              <w:rPr>
                <w:rFonts w:ascii="Arial" w:hAnsi="Arial" w:cs="Arial"/>
                <w:sz w:val="18"/>
                <w:szCs w:val="18"/>
              </w:rPr>
            </w:pPr>
            <w:hyperlink r:id="rId560"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7FE636"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AF6754" w14:textId="316B8B79"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1BE6D2"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DC_5A_n260(A-P)_UL_5A_n260A</w:t>
            </w:r>
          </w:p>
          <w:p w14:paraId="2472CFF2"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744BE0" w:rsidRPr="000549BB" w14:paraId="1B1863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B48B67"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54B872"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34D8F0"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733BC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4C89A1A"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CD7B9" w14:textId="77777777" w:rsidR="00744BE0" w:rsidRPr="00840CFD" w:rsidRDefault="00C8650C" w:rsidP="00BC6BDB">
            <w:pPr>
              <w:keepNext/>
              <w:snapToGrid w:val="0"/>
              <w:spacing w:after="0"/>
              <w:jc w:val="both"/>
              <w:rPr>
                <w:rFonts w:ascii="Arial" w:hAnsi="Arial" w:cs="Arial"/>
                <w:sz w:val="18"/>
                <w:szCs w:val="18"/>
              </w:rPr>
            </w:pPr>
            <w:hyperlink r:id="rId561"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CACD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FFD61B" w14:textId="05D27FF8"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C5720B"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DC_5A_n260(O-P)_UL_5A_n260A</w:t>
            </w:r>
          </w:p>
          <w:p w14:paraId="3EB4FE98"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DC_5A_n260(A-P)_UL_5A_n260A</w:t>
            </w:r>
          </w:p>
          <w:p w14:paraId="4097D021"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DC_5A_n260(A-O)_UL_5A_n260A</w:t>
            </w:r>
          </w:p>
        </w:tc>
      </w:tr>
      <w:tr w:rsidR="00744BE0" w:rsidRPr="000549BB" w14:paraId="666BDC3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B5781D"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CD98D8"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6D8C08"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A1E89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4664F951"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BD7A0F" w14:textId="77777777" w:rsidR="00744BE0" w:rsidRPr="00840CFD" w:rsidRDefault="00C8650C" w:rsidP="00BC6BDB">
            <w:pPr>
              <w:keepNext/>
              <w:snapToGrid w:val="0"/>
              <w:spacing w:after="0"/>
              <w:jc w:val="both"/>
              <w:rPr>
                <w:rFonts w:ascii="Arial" w:hAnsi="Arial" w:cs="Arial"/>
                <w:sz w:val="18"/>
                <w:szCs w:val="18"/>
              </w:rPr>
            </w:pPr>
            <w:hyperlink r:id="rId562"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05EED"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467CE5" w14:textId="77840CDB"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322C04"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DC_5A_n260(A-O)_UL_5A_n260A</w:t>
            </w:r>
          </w:p>
          <w:p w14:paraId="39CF7297"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744BE0" w:rsidRPr="000549BB" w14:paraId="555A0E8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EC80F3"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1BC8FC"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FA5C2B"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E9152"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1909DD5F"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7E432E" w14:textId="77777777" w:rsidR="00744BE0" w:rsidRPr="00840CFD" w:rsidRDefault="00C8650C" w:rsidP="00BC6BDB">
            <w:pPr>
              <w:keepNext/>
              <w:snapToGrid w:val="0"/>
              <w:spacing w:after="0"/>
              <w:jc w:val="both"/>
              <w:rPr>
                <w:rFonts w:ascii="Arial" w:hAnsi="Arial" w:cs="Arial"/>
                <w:sz w:val="18"/>
                <w:szCs w:val="18"/>
              </w:rPr>
            </w:pPr>
            <w:hyperlink r:id="rId563"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E401FE"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2D55A5" w14:textId="1FEE1D81"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3B9C1E"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DC_5A_n260(A-P)_UL_5A_n260O</w:t>
            </w:r>
          </w:p>
          <w:p w14:paraId="75E10A6E"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DC_5A_n260(2A)_UL_5A_n260O</w:t>
            </w:r>
          </w:p>
        </w:tc>
      </w:tr>
      <w:tr w:rsidR="00744BE0" w:rsidRPr="000549BB" w14:paraId="0FB2CAA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EB3E1B"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BA8A72"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5DFBF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986103"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8CE9CF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68605B" w14:textId="77777777" w:rsidR="00744BE0" w:rsidRPr="00840CFD" w:rsidRDefault="00C8650C" w:rsidP="00BC6BDB">
            <w:pPr>
              <w:keepNext/>
              <w:snapToGrid w:val="0"/>
              <w:spacing w:after="0"/>
              <w:jc w:val="both"/>
              <w:rPr>
                <w:rFonts w:ascii="Arial" w:hAnsi="Arial" w:cs="Arial"/>
                <w:sz w:val="18"/>
                <w:szCs w:val="18"/>
              </w:rPr>
            </w:pPr>
            <w:hyperlink r:id="rId564"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457ED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91FDAA4" w14:textId="0CEE9FBB"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13ABEF"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p w14:paraId="3BB7A7F2"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4BE0" w:rsidRPr="000549BB" w14:paraId="7401F4A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4428D"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A00AC"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08C471"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64E391"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377AF43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F7A0D9" w14:textId="77777777" w:rsidR="00744BE0" w:rsidRPr="00840CFD" w:rsidRDefault="00C8650C" w:rsidP="00BC6BDB">
            <w:pPr>
              <w:keepNext/>
              <w:snapToGrid w:val="0"/>
              <w:spacing w:after="0"/>
              <w:jc w:val="both"/>
              <w:rPr>
                <w:rFonts w:ascii="Arial" w:hAnsi="Arial" w:cs="Arial"/>
                <w:sz w:val="18"/>
                <w:szCs w:val="18"/>
              </w:rPr>
            </w:pPr>
            <w:hyperlink r:id="rId565"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2678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AA261F" w14:textId="39726F73"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8544B5"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DC_5A_n260(A-P)_UL_5A_n260P</w:t>
            </w:r>
          </w:p>
          <w:p w14:paraId="7DA9BE99"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744BE0" w:rsidRPr="000549BB" w14:paraId="5CEF86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14B638"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9F3153"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412B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BF0752"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5C888C8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844300" w14:textId="77777777" w:rsidR="00744BE0" w:rsidRPr="00840CFD" w:rsidRDefault="00C8650C" w:rsidP="00BC6BDB">
            <w:pPr>
              <w:keepNext/>
              <w:snapToGrid w:val="0"/>
              <w:spacing w:after="0"/>
              <w:jc w:val="both"/>
              <w:rPr>
                <w:rFonts w:ascii="Arial" w:hAnsi="Arial" w:cs="Arial"/>
                <w:sz w:val="18"/>
                <w:szCs w:val="18"/>
              </w:rPr>
            </w:pPr>
            <w:hyperlink r:id="rId566"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0B5208"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56E0A4" w14:textId="762A5030"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F49DFD"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DC_5A_n260(O-P)_UL_5A_n260P</w:t>
            </w:r>
          </w:p>
          <w:p w14:paraId="295DC568"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DC_5A_n260(A-P)_UL_5A_n260P</w:t>
            </w:r>
          </w:p>
          <w:p w14:paraId="0D6B0019"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DC_5A_n260(A-O)_UL_5A_n260O</w:t>
            </w:r>
          </w:p>
        </w:tc>
      </w:tr>
      <w:tr w:rsidR="00744BE0" w:rsidRPr="000549BB" w14:paraId="1D8448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01877A"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B7454A"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E9E600"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2957BB"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3177096"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6E131" w14:textId="77777777" w:rsidR="00744BE0" w:rsidRPr="00840CFD" w:rsidRDefault="00C8650C" w:rsidP="00BC6BDB">
            <w:pPr>
              <w:keepNext/>
              <w:snapToGrid w:val="0"/>
              <w:spacing w:after="0"/>
              <w:jc w:val="both"/>
              <w:rPr>
                <w:rFonts w:ascii="Arial" w:hAnsi="Arial" w:cs="Arial"/>
                <w:sz w:val="18"/>
                <w:szCs w:val="18"/>
              </w:rPr>
            </w:pPr>
            <w:hyperlink r:id="rId567"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39DF3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34CCE4" w14:textId="5053313B" w:rsidR="00744BE0" w:rsidRPr="00840CFD" w:rsidRDefault="00744BE0" w:rsidP="00744BE0">
            <w:pPr>
              <w:pStyle w:val="TAL"/>
              <w:snapToGrid w:val="0"/>
              <w:jc w:val="both"/>
              <w:rPr>
                <w:rFonts w:cs="Arial"/>
                <w:szCs w:val="18"/>
              </w:rPr>
            </w:pPr>
            <w:r w:rsidRPr="005F2EE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A54288"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DC_5A_n260(A-2O)_UL_5A_n260O</w:t>
            </w:r>
          </w:p>
          <w:p w14:paraId="78F65769"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DC_5A_n260(2A-O)_UL_5A_n260O</w:t>
            </w:r>
          </w:p>
        </w:tc>
      </w:tr>
      <w:tr w:rsidR="00744BE0" w:rsidRPr="000549BB" w14:paraId="0B23285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E17CA1"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lastRenderedPageBreak/>
              <w:t>DC_5A_n260(A-P)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771A09"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2E9453"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FD11D0"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BA1345A"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227BA" w14:textId="77777777" w:rsidR="00744BE0" w:rsidRPr="00840CFD" w:rsidRDefault="00C8650C" w:rsidP="00BC6BDB">
            <w:pPr>
              <w:keepNext/>
              <w:snapToGrid w:val="0"/>
              <w:spacing w:after="0"/>
              <w:jc w:val="both"/>
              <w:rPr>
                <w:rFonts w:ascii="Arial" w:hAnsi="Arial" w:cs="Arial"/>
                <w:sz w:val="18"/>
                <w:szCs w:val="18"/>
              </w:rPr>
            </w:pPr>
            <w:hyperlink r:id="rId568"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9AEBE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58D4E3" w14:textId="22947E93" w:rsidR="00744BE0" w:rsidRPr="00840CFD" w:rsidRDefault="00744BE0" w:rsidP="00744BE0">
            <w:pPr>
              <w:pStyle w:val="TAL"/>
              <w:snapToGrid w:val="0"/>
              <w:jc w:val="both"/>
              <w:rPr>
                <w:rFonts w:cs="Arial"/>
                <w:szCs w:val="18"/>
              </w:rPr>
            </w:pPr>
            <w:r w:rsidRPr="005F2EE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EBC562"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DC_5A_n260P_UL_5A_n260A</w:t>
            </w:r>
          </w:p>
          <w:p w14:paraId="46000DED"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4BE0" w:rsidRPr="000549BB" w14:paraId="0BF83FE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A8DB"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w:t>
            </w:r>
          </w:p>
          <w:p w14:paraId="3930B5F2" w14:textId="77777777" w:rsidR="00744BE0" w:rsidRPr="00840CFD" w:rsidRDefault="00744BE0" w:rsidP="00BC6BDB">
            <w:pPr>
              <w:keepNext/>
              <w:snapToGrid w:val="0"/>
              <w:spacing w:after="0"/>
              <w:jc w:val="both"/>
              <w:rPr>
                <w:rFonts w:ascii="Arial" w:eastAsia="SimSun" w:hAnsi="Arial" w:cs="Arial"/>
                <w:sz w:val="18"/>
                <w:szCs w:val="18"/>
                <w:lang w:eastAsia="zh-CN"/>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C0DD55"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p w14:paraId="2DF7C63E" w14:textId="77777777" w:rsidR="00744BE0" w:rsidRPr="00840CFD" w:rsidRDefault="00744BE0" w:rsidP="00BC6BDB">
            <w:pPr>
              <w:keepNext/>
              <w:snapToGrid w:val="0"/>
              <w:spacing w:after="0"/>
              <w:jc w:val="both"/>
              <w:rPr>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7D137D"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698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619D542"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16F276" w14:textId="77777777" w:rsidR="00744BE0" w:rsidRPr="00840CFD" w:rsidRDefault="00C8650C" w:rsidP="00BC6BDB">
            <w:pPr>
              <w:keepNext/>
              <w:snapToGrid w:val="0"/>
              <w:spacing w:after="0"/>
              <w:jc w:val="both"/>
              <w:rPr>
                <w:rFonts w:ascii="Arial" w:hAnsi="Arial" w:cs="Arial"/>
                <w:sz w:val="18"/>
                <w:szCs w:val="18"/>
              </w:rPr>
            </w:pPr>
            <w:hyperlink r:id="rId569"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60562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D62CB2" w14:textId="35C89496" w:rsidR="00744BE0" w:rsidRPr="00840CFD" w:rsidRDefault="00744BE0" w:rsidP="00744BE0">
            <w:pPr>
              <w:pStyle w:val="TAL"/>
              <w:snapToGrid w:val="0"/>
              <w:jc w:val="both"/>
              <w:rPr>
                <w:rFonts w:cs="Arial"/>
                <w:szCs w:val="18"/>
              </w:rPr>
            </w:pPr>
            <w:r w:rsidRPr="005F2EE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7DA5A5"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DC_5A_n260P_UL_5A_n260A</w:t>
            </w:r>
          </w:p>
          <w:p w14:paraId="2F4883E2" w14:textId="77777777" w:rsidR="00744BE0" w:rsidRPr="00840CFD" w:rsidRDefault="00744BE0" w:rsidP="00BC6BDB">
            <w:pPr>
              <w:keepNext/>
              <w:snapToGrid w:val="0"/>
              <w:spacing w:after="0"/>
              <w:jc w:val="both"/>
              <w:rPr>
                <w:rFonts w:ascii="Arial" w:eastAsia="SimSun" w:hAnsi="Arial" w:cs="Arial"/>
                <w:sz w:val="18"/>
                <w:szCs w:val="18"/>
                <w:lang w:val="en-US" w:eastAsia="zh-CN"/>
              </w:rPr>
            </w:pPr>
            <w:r w:rsidRPr="00840CFD">
              <w:rPr>
                <w:rFonts w:ascii="Arial" w:eastAsia="Times New Roman" w:hAnsi="Arial" w:cs="Arial"/>
                <w:color w:val="000000"/>
                <w:sz w:val="18"/>
                <w:szCs w:val="18"/>
                <w:lang w:val="en-US"/>
              </w:rPr>
              <w:t>DC_5A_n260O_UL_5A_n260A</w:t>
            </w:r>
          </w:p>
        </w:tc>
      </w:tr>
      <w:tr w:rsidR="00745596" w:rsidRPr="000549BB" w14:paraId="6156F2D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B77F37"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985114"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6B158D"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269F4A"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4CB97DEC"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20AEBD" w14:textId="77777777" w:rsidR="00745596" w:rsidRPr="00840CFD" w:rsidRDefault="00C8650C" w:rsidP="00BC6BDB">
            <w:pPr>
              <w:keepNext/>
              <w:snapToGrid w:val="0"/>
              <w:spacing w:after="0"/>
              <w:jc w:val="both"/>
              <w:rPr>
                <w:rFonts w:ascii="Arial" w:hAnsi="Arial" w:cs="Arial"/>
                <w:sz w:val="18"/>
                <w:szCs w:val="18"/>
              </w:rPr>
            </w:pPr>
            <w:hyperlink r:id="rId570"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C40A2"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7A854A0" w14:textId="6AF90765" w:rsidR="00745596" w:rsidRPr="00840CFD" w:rsidRDefault="00745596" w:rsidP="00745596">
            <w:pPr>
              <w:pStyle w:val="TAL"/>
              <w:snapToGrid w:val="0"/>
              <w:jc w:val="both"/>
              <w:rPr>
                <w:rFonts w:cs="Arial"/>
                <w:szCs w:val="18"/>
              </w:rPr>
            </w:pPr>
            <w:r w:rsidRPr="006D05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383CD" w14:textId="77777777" w:rsidR="00745596" w:rsidRPr="00840CFD" w:rsidRDefault="007455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5AA404BF"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DC_5A_n260O_UL_5A_n260A</w:t>
            </w:r>
          </w:p>
        </w:tc>
      </w:tr>
      <w:tr w:rsidR="00745596" w:rsidRPr="000549BB" w14:paraId="18F3B91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AF320B"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1FA736"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EACF0"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D69BA"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E6DC5AE"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459E7E" w14:textId="77777777" w:rsidR="00745596" w:rsidRPr="00840CFD" w:rsidRDefault="00C8650C" w:rsidP="00BC6BDB">
            <w:pPr>
              <w:keepNext/>
              <w:snapToGrid w:val="0"/>
              <w:spacing w:after="0"/>
              <w:jc w:val="both"/>
              <w:rPr>
                <w:rFonts w:ascii="Arial" w:hAnsi="Arial" w:cs="Arial"/>
                <w:sz w:val="18"/>
                <w:szCs w:val="18"/>
              </w:rPr>
            </w:pPr>
            <w:hyperlink r:id="rId571"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DE3266"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4038BE" w14:textId="6E9DA3C7" w:rsidR="00745596" w:rsidRPr="00840CFD" w:rsidRDefault="00745596" w:rsidP="00745596">
            <w:pPr>
              <w:pStyle w:val="TAL"/>
              <w:snapToGrid w:val="0"/>
              <w:jc w:val="both"/>
              <w:rPr>
                <w:rFonts w:cs="Arial"/>
                <w:szCs w:val="18"/>
              </w:rPr>
            </w:pPr>
            <w:r w:rsidRPr="006D05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D81A7"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5596" w:rsidRPr="000549BB" w14:paraId="1F413F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05D87"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E0EA65"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8D032D"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BFB110"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16F872E1"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5BE0D4" w14:textId="77777777" w:rsidR="00745596" w:rsidRPr="00840CFD" w:rsidRDefault="00C8650C" w:rsidP="00BC6BDB">
            <w:pPr>
              <w:keepNext/>
              <w:snapToGrid w:val="0"/>
              <w:spacing w:after="0"/>
              <w:jc w:val="both"/>
              <w:rPr>
                <w:rFonts w:ascii="Arial" w:hAnsi="Arial" w:cs="Arial"/>
                <w:sz w:val="18"/>
                <w:szCs w:val="18"/>
              </w:rPr>
            </w:pPr>
            <w:hyperlink r:id="rId572"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CCFC9B"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03AD1C" w14:textId="30A0ED53"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14ED1B" w14:textId="77777777" w:rsidR="00745596" w:rsidRPr="00840CFD" w:rsidRDefault="007455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p w14:paraId="5FD8E7CB"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DC_5A_n260O_UL_5A_n260O</w:t>
            </w:r>
          </w:p>
        </w:tc>
      </w:tr>
      <w:tr w:rsidR="00745596" w:rsidRPr="000549BB" w14:paraId="390D03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2AE28F"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256FF"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1066AF"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3FE65E"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47759717"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3224CD" w14:textId="77777777" w:rsidR="00745596" w:rsidRPr="00840CFD" w:rsidRDefault="00C8650C" w:rsidP="00BC6BDB">
            <w:pPr>
              <w:keepNext/>
              <w:snapToGrid w:val="0"/>
              <w:spacing w:after="0"/>
              <w:jc w:val="both"/>
              <w:rPr>
                <w:rFonts w:ascii="Arial" w:hAnsi="Arial" w:cs="Arial"/>
                <w:sz w:val="18"/>
                <w:szCs w:val="18"/>
              </w:rPr>
            </w:pPr>
            <w:hyperlink r:id="rId573"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A7EF9"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A600A1" w14:textId="28BD4F83"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30929" w14:textId="77777777" w:rsidR="00745596" w:rsidRPr="00840CFD" w:rsidRDefault="007455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DC_5A_n260(2O)_UL_5A_n260O</w:t>
            </w:r>
          </w:p>
          <w:p w14:paraId="67336094"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DC_5A_n260(A-O)_UL_5A_n260O</w:t>
            </w:r>
          </w:p>
        </w:tc>
      </w:tr>
      <w:tr w:rsidR="00745596" w:rsidRPr="000549BB" w14:paraId="395D1E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FC763"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D10C57"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D3243E"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225909"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1BE6CB0"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5C5B2E" w14:textId="77777777" w:rsidR="00745596" w:rsidRPr="00840CFD" w:rsidRDefault="00C8650C" w:rsidP="00BC6BDB">
            <w:pPr>
              <w:keepNext/>
              <w:snapToGrid w:val="0"/>
              <w:spacing w:after="0"/>
              <w:jc w:val="both"/>
              <w:rPr>
                <w:rFonts w:ascii="Arial" w:hAnsi="Arial" w:cs="Arial"/>
                <w:sz w:val="18"/>
                <w:szCs w:val="18"/>
              </w:rPr>
            </w:pPr>
            <w:hyperlink r:id="rId574"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22B2E1"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3530F0" w14:textId="01A01D93"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30754"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DC_5A_n260O_UL_5A_n260O</w:t>
            </w:r>
          </w:p>
        </w:tc>
      </w:tr>
      <w:tr w:rsidR="00745596" w:rsidRPr="000549BB" w14:paraId="08E35F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735219"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2168B1"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BA1F72"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554DC1"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594A9F8"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498C86" w14:textId="77777777" w:rsidR="00745596" w:rsidRPr="00840CFD" w:rsidRDefault="00C8650C" w:rsidP="00BC6BDB">
            <w:pPr>
              <w:keepNext/>
              <w:snapToGrid w:val="0"/>
              <w:spacing w:after="0"/>
              <w:jc w:val="both"/>
              <w:rPr>
                <w:rFonts w:ascii="Arial" w:hAnsi="Arial" w:cs="Arial"/>
                <w:sz w:val="18"/>
                <w:szCs w:val="18"/>
              </w:rPr>
            </w:pPr>
            <w:hyperlink r:id="rId575"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A0CD38"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ED9D56" w14:textId="769B40BA"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B9A45D"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None</w:t>
            </w:r>
          </w:p>
        </w:tc>
      </w:tr>
      <w:tr w:rsidR="00A67257" w:rsidRPr="00745596" w14:paraId="2863195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D3719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B886C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6E4CC"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5426A0"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55A8AA9"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865A9F" w14:textId="77777777" w:rsidR="00A67257" w:rsidRPr="00745596" w:rsidRDefault="00C8650C" w:rsidP="00BC6BDB">
            <w:pPr>
              <w:keepNext/>
              <w:snapToGrid w:val="0"/>
              <w:spacing w:after="0"/>
              <w:jc w:val="both"/>
              <w:rPr>
                <w:rFonts w:ascii="Arial" w:hAnsi="Arial" w:cs="Arial"/>
                <w:sz w:val="18"/>
                <w:szCs w:val="18"/>
                <w:highlight w:val="yellow"/>
              </w:rPr>
            </w:pPr>
            <w:hyperlink r:id="rId576"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F6ED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5AEE5E"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774698"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19DC02C6"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5A_n261D</w:t>
            </w:r>
          </w:p>
        </w:tc>
      </w:tr>
      <w:tr w:rsidR="00A67257" w:rsidRPr="00745596" w14:paraId="3C8C26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CF9C94"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B6DDA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61AA6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D40D3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C0C976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18433F" w14:textId="77777777" w:rsidR="00A67257" w:rsidRPr="00745596" w:rsidRDefault="00C8650C" w:rsidP="00BC6BDB">
            <w:pPr>
              <w:keepNext/>
              <w:snapToGrid w:val="0"/>
              <w:spacing w:after="0"/>
              <w:jc w:val="both"/>
              <w:rPr>
                <w:rFonts w:ascii="Arial" w:hAnsi="Arial" w:cs="Arial"/>
                <w:sz w:val="18"/>
                <w:szCs w:val="18"/>
                <w:highlight w:val="yellow"/>
              </w:rPr>
            </w:pPr>
            <w:hyperlink r:id="rId577"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D8AE0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989908"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33AFFB"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44F3157D"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w:t>
            </w:r>
          </w:p>
        </w:tc>
      </w:tr>
      <w:tr w:rsidR="00A67257" w:rsidRPr="00745596" w14:paraId="5D40991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D22DB"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4F0CBE"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A89F0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AA13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C38BA89"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591301" w14:textId="77777777" w:rsidR="00A67257" w:rsidRPr="00745596" w:rsidRDefault="00C8650C" w:rsidP="00BC6BDB">
            <w:pPr>
              <w:keepNext/>
              <w:snapToGrid w:val="0"/>
              <w:spacing w:after="0"/>
              <w:jc w:val="both"/>
              <w:rPr>
                <w:rFonts w:ascii="Arial" w:hAnsi="Arial" w:cs="Arial"/>
                <w:sz w:val="18"/>
                <w:szCs w:val="18"/>
                <w:highlight w:val="yellow"/>
              </w:rPr>
            </w:pPr>
            <w:hyperlink r:id="rId578"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3AE34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2F0E49"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43F663"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w:t>
            </w:r>
          </w:p>
          <w:p w14:paraId="7B501512"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p w14:paraId="4A453CF6"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5A_n261(D-H)</w:t>
            </w:r>
          </w:p>
        </w:tc>
      </w:tr>
      <w:tr w:rsidR="00A67257" w:rsidRPr="00745596" w14:paraId="7F4C3A0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3DB42A"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357A8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ABAED7"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F67B7"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4A1AA9D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1F564" w14:textId="77777777" w:rsidR="00A67257" w:rsidRPr="00745596" w:rsidRDefault="00C8650C" w:rsidP="00BC6BDB">
            <w:pPr>
              <w:keepNext/>
              <w:snapToGrid w:val="0"/>
              <w:spacing w:after="0"/>
              <w:jc w:val="both"/>
              <w:rPr>
                <w:rFonts w:ascii="Arial" w:hAnsi="Arial" w:cs="Arial"/>
                <w:sz w:val="18"/>
                <w:szCs w:val="18"/>
                <w:highlight w:val="yellow"/>
              </w:rPr>
            </w:pPr>
            <w:hyperlink r:id="rId579"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FF332"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016E00"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CF9D"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105A9D2B"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w:t>
            </w:r>
          </w:p>
        </w:tc>
      </w:tr>
      <w:tr w:rsidR="00A67257" w:rsidRPr="00745596" w14:paraId="5BC1029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5A523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0FF83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B15A3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DE2DAB"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518ADC7A"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39089D" w14:textId="77777777" w:rsidR="00A67257" w:rsidRPr="00745596" w:rsidRDefault="00C8650C" w:rsidP="00BC6BDB">
            <w:pPr>
              <w:keepNext/>
              <w:snapToGrid w:val="0"/>
              <w:spacing w:after="0"/>
              <w:jc w:val="both"/>
              <w:rPr>
                <w:rFonts w:ascii="Arial" w:hAnsi="Arial" w:cs="Arial"/>
                <w:sz w:val="18"/>
                <w:szCs w:val="18"/>
                <w:highlight w:val="yellow"/>
              </w:rPr>
            </w:pPr>
            <w:hyperlink r:id="rId580"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C562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515427"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165B65"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p w14:paraId="11BD1C05"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p w14:paraId="1EE895A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5A_n261(G-H)</w:t>
            </w:r>
          </w:p>
        </w:tc>
      </w:tr>
      <w:tr w:rsidR="00A67257" w:rsidRPr="00745596" w14:paraId="0CE9F89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8DA1DE"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8785E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29015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24CA82"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79B2A5" w14:textId="77777777" w:rsidR="00A67257" w:rsidRPr="00745596" w:rsidRDefault="00C8650C" w:rsidP="00BC6BDB">
            <w:pPr>
              <w:keepNext/>
              <w:snapToGrid w:val="0"/>
              <w:spacing w:after="0"/>
              <w:jc w:val="both"/>
              <w:rPr>
                <w:rFonts w:ascii="Arial" w:hAnsi="Arial" w:cs="Arial"/>
                <w:sz w:val="18"/>
                <w:szCs w:val="18"/>
                <w:highlight w:val="yellow"/>
              </w:rPr>
            </w:pPr>
            <w:hyperlink r:id="rId581"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C7407B"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016EAC"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FF9AF8"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49E90ECF"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5A_n261I</w:t>
            </w:r>
          </w:p>
        </w:tc>
      </w:tr>
      <w:tr w:rsidR="00A67257" w:rsidRPr="00745596" w14:paraId="0DA361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F16C3B"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D1C495"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F8E5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B3EC4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7C4FBD" w14:textId="77777777" w:rsidR="00A67257" w:rsidRPr="00745596" w:rsidRDefault="00C8650C" w:rsidP="00BC6BDB">
            <w:pPr>
              <w:keepNext/>
              <w:snapToGrid w:val="0"/>
              <w:spacing w:after="0"/>
              <w:jc w:val="both"/>
              <w:rPr>
                <w:rFonts w:ascii="Arial" w:hAnsi="Arial" w:cs="Arial"/>
                <w:sz w:val="18"/>
                <w:szCs w:val="18"/>
                <w:highlight w:val="yellow"/>
              </w:rPr>
            </w:pPr>
            <w:hyperlink r:id="rId582"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BC75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EC6CD2"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175794"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w:t>
            </w:r>
          </w:p>
          <w:p w14:paraId="4C87B7CF"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5A_n261I</w:t>
            </w:r>
          </w:p>
        </w:tc>
      </w:tr>
      <w:tr w:rsidR="00A67257" w:rsidRPr="00745596" w14:paraId="05EA95E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BB6A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FA2A0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A81AB"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D4906"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A74517" w14:textId="77777777" w:rsidR="00A67257" w:rsidRPr="00745596" w:rsidRDefault="00C8650C" w:rsidP="00BC6BDB">
            <w:pPr>
              <w:keepNext/>
              <w:snapToGrid w:val="0"/>
              <w:spacing w:after="0"/>
              <w:jc w:val="both"/>
              <w:rPr>
                <w:rFonts w:ascii="Arial" w:hAnsi="Arial" w:cs="Arial"/>
                <w:sz w:val="18"/>
                <w:szCs w:val="18"/>
                <w:highlight w:val="yellow"/>
              </w:rPr>
            </w:pPr>
            <w:hyperlink r:id="rId583"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12825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1FD8B1"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C8CCE7"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p w14:paraId="2E698226"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p w14:paraId="20B2C98B"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5A_n261(G-I)</w:t>
            </w:r>
          </w:p>
        </w:tc>
      </w:tr>
      <w:tr w:rsidR="00A67257" w:rsidRPr="00745596" w14:paraId="4EE1C8F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50EBE"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934A5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8CC9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EDB1F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48D14D4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8DD8D6" w14:textId="77777777" w:rsidR="00A67257" w:rsidRPr="00745596" w:rsidRDefault="00C8650C" w:rsidP="00BC6BDB">
            <w:pPr>
              <w:keepNext/>
              <w:snapToGrid w:val="0"/>
              <w:spacing w:after="0"/>
              <w:jc w:val="both"/>
              <w:rPr>
                <w:rFonts w:ascii="Arial" w:hAnsi="Arial" w:cs="Arial"/>
                <w:sz w:val="18"/>
                <w:szCs w:val="18"/>
                <w:highlight w:val="yellow"/>
              </w:rPr>
            </w:pPr>
            <w:hyperlink r:id="rId584"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C446E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E02E56"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5E51D1"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p w14:paraId="547577B8"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p w14:paraId="397EC1E9"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5A_n261(H-I)</w:t>
            </w:r>
          </w:p>
        </w:tc>
      </w:tr>
      <w:tr w:rsidR="00A67257" w:rsidRPr="00745596" w14:paraId="655E828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E82E02"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39E0FC"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7910B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832F4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09B94E66"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015AED" w14:textId="77777777" w:rsidR="00A67257" w:rsidRPr="00745596" w:rsidRDefault="00C8650C" w:rsidP="00BC6BDB">
            <w:pPr>
              <w:keepNext/>
              <w:snapToGrid w:val="0"/>
              <w:spacing w:after="0"/>
              <w:jc w:val="both"/>
              <w:rPr>
                <w:rFonts w:ascii="Arial" w:hAnsi="Arial" w:cs="Arial"/>
                <w:sz w:val="18"/>
                <w:szCs w:val="18"/>
                <w:highlight w:val="yellow"/>
              </w:rPr>
            </w:pPr>
            <w:hyperlink r:id="rId585"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09EE9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131569"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292EF7"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w:t>
            </w:r>
          </w:p>
          <w:p w14:paraId="19FBA10F"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w:t>
            </w:r>
          </w:p>
        </w:tc>
      </w:tr>
      <w:tr w:rsidR="00A67257" w:rsidRPr="000549BB" w14:paraId="47E920E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C188B2"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A5FBD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B459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698D9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168DA1A"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E83FCFA" w14:textId="77777777" w:rsidR="00A67257" w:rsidRPr="00745596" w:rsidRDefault="00C8650C" w:rsidP="00BC6BDB">
            <w:pPr>
              <w:keepNext/>
              <w:snapToGrid w:val="0"/>
              <w:spacing w:after="0"/>
              <w:jc w:val="both"/>
              <w:rPr>
                <w:rFonts w:ascii="Arial" w:hAnsi="Arial" w:cs="Arial"/>
                <w:sz w:val="18"/>
                <w:szCs w:val="18"/>
                <w:highlight w:val="yellow"/>
              </w:rPr>
            </w:pPr>
            <w:hyperlink r:id="rId586"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8CBB0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EF6B22"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EDD9BD"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w:t>
            </w:r>
          </w:p>
          <w:p w14:paraId="3FC6C7BB"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5A_n261I</w:t>
            </w:r>
          </w:p>
        </w:tc>
      </w:tr>
      <w:tr w:rsidR="00A67257" w:rsidRPr="000549BB" w14:paraId="52E1BF9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9F5C2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9E82F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13AFF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2C6A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9C2E1E" w14:textId="77777777" w:rsidR="00A67257" w:rsidRPr="00840CFD" w:rsidRDefault="00C8650C" w:rsidP="00BC6BDB">
            <w:pPr>
              <w:keepNext/>
              <w:snapToGrid w:val="0"/>
              <w:spacing w:after="0"/>
              <w:jc w:val="both"/>
              <w:rPr>
                <w:rFonts w:ascii="Arial" w:hAnsi="Arial" w:cs="Arial"/>
                <w:sz w:val="18"/>
                <w:szCs w:val="18"/>
              </w:rPr>
            </w:pPr>
            <w:hyperlink r:id="rId5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A1FDF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898574E" w14:textId="3D0F25D8" w:rsidR="00A67257" w:rsidRPr="00840CFD" w:rsidDel="00597620" w:rsidRDefault="00F5522C" w:rsidP="00BC6BDB">
            <w:pPr>
              <w:pStyle w:val="TAL"/>
              <w:snapToGrid w:val="0"/>
              <w:jc w:val="both"/>
              <w:rPr>
                <w:rFonts w:cs="Arial"/>
                <w:szCs w:val="18"/>
                <w:lang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5A00E8"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DC_5A_n261(3A)_UL_5A_n261A</w:t>
            </w:r>
          </w:p>
        </w:tc>
      </w:tr>
      <w:tr w:rsidR="00A67257" w:rsidRPr="000549BB" w14:paraId="3343C5EB" w14:textId="77777777" w:rsidTr="00F5522C">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80C347"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D03B1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7768A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F58D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3C9DA0" w14:textId="77777777" w:rsidR="00A67257" w:rsidRPr="00840CFD" w:rsidRDefault="00C8650C" w:rsidP="00BC6BDB">
            <w:pPr>
              <w:keepNext/>
              <w:snapToGrid w:val="0"/>
              <w:spacing w:after="0"/>
              <w:jc w:val="both"/>
              <w:rPr>
                <w:rFonts w:ascii="Arial" w:hAnsi="Arial" w:cs="Arial"/>
                <w:sz w:val="18"/>
                <w:szCs w:val="18"/>
              </w:rPr>
            </w:pPr>
            <w:hyperlink r:id="rId588" w:history="1">
              <w:r w:rsidR="00A67257" w:rsidRPr="00840CFD">
                <w:rPr>
                  <w:rStyle w:val="ae"/>
                  <w:rFonts w:ascii="Arial" w:hAnsi="Arial" w:cs="Arial"/>
                  <w:sz w:val="18"/>
                  <w:szCs w:val="18"/>
                </w:rPr>
                <w:t>zheng.zhao@ver</w:t>
              </w:r>
              <w:r w:rsidR="00A67257"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77B42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4627E2" w14:textId="092BA1AB" w:rsidR="00A67257" w:rsidRPr="00840CFD" w:rsidDel="00597620" w:rsidRDefault="00F5522C" w:rsidP="00F5522C">
            <w:pPr>
              <w:pStyle w:val="TAL"/>
              <w:snapToGrid w:val="0"/>
              <w:jc w:val="both"/>
              <w:rPr>
                <w:rFonts w:cs="Arial"/>
                <w:szCs w:val="18"/>
                <w:lang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74F765"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DC_5A_n261A_UL_5A_n261A</w:t>
            </w:r>
          </w:p>
        </w:tc>
      </w:tr>
      <w:tr w:rsidR="00F5522C" w:rsidRPr="000549BB" w14:paraId="20D90D5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0C953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DC_5A_n261H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C679A9"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363830"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7166394"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F6EBF3" w14:textId="77777777" w:rsidR="00F5522C" w:rsidRPr="00840CFD" w:rsidRDefault="00C8650C" w:rsidP="00BC6BDB">
            <w:pPr>
              <w:keepNext/>
              <w:snapToGrid w:val="0"/>
              <w:spacing w:after="0"/>
              <w:jc w:val="both"/>
              <w:rPr>
                <w:rFonts w:ascii="Arial" w:hAnsi="Arial" w:cs="Arial"/>
                <w:sz w:val="18"/>
                <w:szCs w:val="18"/>
              </w:rPr>
            </w:pPr>
            <w:hyperlink r:id="rId589"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C6922F"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BE2E4CC" w14:textId="69E5DA8F"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04A23"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F5522C" w:rsidRPr="000549BB" w14:paraId="01F077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26AC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27EEED"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05B34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BB283F"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03CBFB" w14:textId="77777777" w:rsidR="00F5522C" w:rsidRPr="00840CFD" w:rsidRDefault="00C8650C" w:rsidP="00BC6BDB">
            <w:pPr>
              <w:keepNext/>
              <w:snapToGrid w:val="0"/>
              <w:spacing w:after="0"/>
              <w:jc w:val="both"/>
              <w:rPr>
                <w:rFonts w:ascii="Arial" w:hAnsi="Arial" w:cs="Arial"/>
                <w:sz w:val="18"/>
                <w:szCs w:val="18"/>
              </w:rPr>
            </w:pPr>
            <w:hyperlink r:id="rId590"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B546E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6D18C1" w14:textId="31FE9E0E"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B76F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F5522C" w:rsidRPr="000549BB" w14:paraId="51271F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F1DA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C02E83"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5289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B2B06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4259670" w14:textId="77777777" w:rsidR="00F5522C" w:rsidRPr="00840CFD" w:rsidRDefault="00C8650C" w:rsidP="00BC6BDB">
            <w:pPr>
              <w:keepNext/>
              <w:snapToGrid w:val="0"/>
              <w:spacing w:after="0"/>
              <w:jc w:val="both"/>
              <w:rPr>
                <w:rFonts w:ascii="Arial" w:hAnsi="Arial" w:cs="Arial"/>
                <w:sz w:val="18"/>
                <w:szCs w:val="18"/>
              </w:rPr>
            </w:pPr>
            <w:hyperlink r:id="rId591"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0923D3"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B02705" w14:textId="10024D77"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D5F50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F5522C" w:rsidRPr="000549BB" w14:paraId="1DCBA9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E61204"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4E1FC2"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253C6D"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8C1178"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86E36B" w14:textId="77777777" w:rsidR="00F5522C" w:rsidRPr="00840CFD" w:rsidRDefault="00C8650C" w:rsidP="00BC6BDB">
            <w:pPr>
              <w:keepNext/>
              <w:snapToGrid w:val="0"/>
              <w:spacing w:after="0"/>
              <w:jc w:val="both"/>
              <w:rPr>
                <w:rFonts w:ascii="Arial" w:hAnsi="Arial" w:cs="Arial"/>
                <w:sz w:val="18"/>
                <w:szCs w:val="18"/>
              </w:rPr>
            </w:pPr>
            <w:hyperlink r:id="rId592"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CF238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932A4A" w14:textId="4362818E"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A4BD2"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F5522C" w:rsidRPr="000549BB" w14:paraId="30C12CC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34868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18B523"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9FB59"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5C53EF"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0CC00F" w14:textId="77777777" w:rsidR="00F5522C" w:rsidRPr="00840CFD" w:rsidRDefault="00C8650C" w:rsidP="00BC6BDB">
            <w:pPr>
              <w:keepNext/>
              <w:snapToGrid w:val="0"/>
              <w:spacing w:after="0"/>
              <w:jc w:val="both"/>
              <w:rPr>
                <w:rFonts w:ascii="Arial" w:hAnsi="Arial" w:cs="Arial"/>
                <w:sz w:val="18"/>
                <w:szCs w:val="18"/>
              </w:rPr>
            </w:pPr>
            <w:hyperlink r:id="rId593"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0B6D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CE2790C" w14:textId="35110EAF"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4A8445"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DC_5A_n261H_UL_5A_n261G</w:t>
            </w:r>
          </w:p>
        </w:tc>
      </w:tr>
      <w:tr w:rsidR="00F5522C" w:rsidRPr="000549BB" w14:paraId="34877E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F7C5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B33D8E"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D1992"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DADD98"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73DBBF" w14:textId="77777777" w:rsidR="00F5522C" w:rsidRPr="00840CFD" w:rsidRDefault="00C8650C" w:rsidP="00BC6BDB">
            <w:pPr>
              <w:keepNext/>
              <w:snapToGrid w:val="0"/>
              <w:spacing w:after="0"/>
              <w:jc w:val="both"/>
              <w:rPr>
                <w:rFonts w:ascii="Arial" w:hAnsi="Arial" w:cs="Arial"/>
                <w:sz w:val="18"/>
                <w:szCs w:val="18"/>
              </w:rPr>
            </w:pPr>
            <w:hyperlink r:id="rId594"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C20BD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4C6489" w14:textId="6A6D3134"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9AF5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DC_5A_n261L_UL_5A_n261A</w:t>
            </w:r>
          </w:p>
        </w:tc>
      </w:tr>
      <w:tr w:rsidR="00F5522C" w:rsidRPr="000549BB" w14:paraId="4AB272E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191B1"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3F165B"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497FD8"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BA52B0"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403263E" w14:textId="77777777" w:rsidR="00F5522C" w:rsidRPr="00840CFD" w:rsidRDefault="00C8650C" w:rsidP="00BC6BDB">
            <w:pPr>
              <w:keepNext/>
              <w:snapToGrid w:val="0"/>
              <w:spacing w:after="0"/>
              <w:jc w:val="both"/>
              <w:rPr>
                <w:rFonts w:ascii="Arial" w:hAnsi="Arial" w:cs="Arial"/>
                <w:sz w:val="18"/>
                <w:szCs w:val="18"/>
              </w:rPr>
            </w:pPr>
            <w:hyperlink r:id="rId595"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DEFF7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BB4D3" w14:textId="7A058BBA"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54E3C2"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DC_5A_n261L_UL_5A_n261I</w:t>
            </w:r>
          </w:p>
        </w:tc>
      </w:tr>
      <w:tr w:rsidR="00F5522C" w:rsidRPr="000549BB" w14:paraId="08EF35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EED133"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DC5DBA"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49E5B"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3BF793"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95BF9B" w14:textId="77777777" w:rsidR="00F5522C" w:rsidRPr="00840CFD" w:rsidRDefault="00C8650C" w:rsidP="00BC6BDB">
            <w:pPr>
              <w:keepNext/>
              <w:snapToGrid w:val="0"/>
              <w:spacing w:after="0"/>
              <w:jc w:val="both"/>
              <w:rPr>
                <w:rFonts w:ascii="Arial" w:hAnsi="Arial" w:cs="Arial"/>
                <w:sz w:val="18"/>
                <w:szCs w:val="18"/>
              </w:rPr>
            </w:pPr>
            <w:hyperlink r:id="rId596"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E48B3B"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E1BD2" w14:textId="41CE57BB"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3E0267"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w:t>
            </w:r>
          </w:p>
        </w:tc>
      </w:tr>
      <w:tr w:rsidR="00F5522C" w:rsidRPr="000549BB" w14:paraId="379954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EB559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E40361C"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68B45A"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DBB4F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BB3502" w14:textId="77777777" w:rsidR="00F5522C" w:rsidRPr="00840CFD" w:rsidRDefault="00C8650C" w:rsidP="00BC6BDB">
            <w:pPr>
              <w:keepNext/>
              <w:snapToGrid w:val="0"/>
              <w:spacing w:after="0"/>
              <w:jc w:val="both"/>
              <w:rPr>
                <w:rFonts w:ascii="Arial" w:hAnsi="Arial" w:cs="Arial"/>
                <w:sz w:val="18"/>
                <w:szCs w:val="18"/>
              </w:rPr>
            </w:pPr>
            <w:hyperlink r:id="rId597"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ED8B8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0EB958" w14:textId="24086FD6"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9561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DC_5A_n261L_UL_5A_n261G</w:t>
            </w:r>
          </w:p>
        </w:tc>
      </w:tr>
      <w:tr w:rsidR="00F5522C" w:rsidRPr="000549BB" w14:paraId="1735AB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515467"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1F9CB5"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CB827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58668B"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62CA80" w14:textId="77777777" w:rsidR="00F5522C" w:rsidRPr="00840CFD" w:rsidRDefault="00C8650C" w:rsidP="00BC6BDB">
            <w:pPr>
              <w:keepNext/>
              <w:snapToGrid w:val="0"/>
              <w:spacing w:after="0"/>
              <w:jc w:val="both"/>
              <w:rPr>
                <w:rFonts w:ascii="Arial" w:hAnsi="Arial" w:cs="Arial"/>
                <w:sz w:val="18"/>
                <w:szCs w:val="18"/>
              </w:rPr>
            </w:pPr>
            <w:hyperlink r:id="rId598"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FF487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8C17BB" w14:textId="72B7227B"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774F9A"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w:t>
            </w:r>
          </w:p>
        </w:tc>
      </w:tr>
      <w:tr w:rsidR="00F5522C" w:rsidRPr="000549BB" w14:paraId="473259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06DDF1"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7D29D5"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BAD4ED"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8779E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5CDC8E" w14:textId="77777777" w:rsidR="00F5522C" w:rsidRPr="00840CFD" w:rsidRDefault="00C8650C" w:rsidP="00BC6BDB">
            <w:pPr>
              <w:keepNext/>
              <w:snapToGrid w:val="0"/>
              <w:spacing w:after="0"/>
              <w:jc w:val="both"/>
              <w:rPr>
                <w:rFonts w:ascii="Arial" w:hAnsi="Arial" w:cs="Arial"/>
                <w:sz w:val="18"/>
                <w:szCs w:val="18"/>
              </w:rPr>
            </w:pPr>
            <w:hyperlink r:id="rId599"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85DF3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D05010" w14:textId="76B2BC4C"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9C59EA"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DC_5A_n261A_UL_5A_n261G</w:t>
            </w:r>
          </w:p>
        </w:tc>
      </w:tr>
      <w:tr w:rsidR="00F5522C" w:rsidRPr="000549BB" w14:paraId="6415BD3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A50D03"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12DA4"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70C8AA"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CF04A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F2BE9B" w14:textId="77777777" w:rsidR="00F5522C" w:rsidRPr="00840CFD" w:rsidRDefault="00C8650C" w:rsidP="00BC6BDB">
            <w:pPr>
              <w:keepNext/>
              <w:snapToGrid w:val="0"/>
              <w:spacing w:after="0"/>
              <w:jc w:val="both"/>
              <w:rPr>
                <w:rFonts w:ascii="Arial" w:hAnsi="Arial" w:cs="Arial"/>
                <w:sz w:val="18"/>
                <w:szCs w:val="18"/>
              </w:rPr>
            </w:pPr>
            <w:hyperlink r:id="rId600"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8719C5"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F49620" w14:textId="41EE93F0"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1156"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
        </w:tc>
      </w:tr>
      <w:tr w:rsidR="00F5522C" w:rsidRPr="000549BB" w14:paraId="7429A8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0826C5"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C413DB"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3A8C8E"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2EEED0"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8C897D" w14:textId="77777777" w:rsidR="00F5522C" w:rsidRPr="00840CFD" w:rsidRDefault="00C8650C" w:rsidP="00BC6BDB">
            <w:pPr>
              <w:keepNext/>
              <w:snapToGrid w:val="0"/>
              <w:spacing w:after="0"/>
              <w:jc w:val="both"/>
              <w:rPr>
                <w:rFonts w:ascii="Arial" w:hAnsi="Arial" w:cs="Arial"/>
                <w:sz w:val="18"/>
                <w:szCs w:val="18"/>
              </w:rPr>
            </w:pPr>
            <w:hyperlink r:id="rId601"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8357C7"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CB3F31" w14:textId="78AE406A"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402BB"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F5522C" w:rsidRPr="000549BB" w14:paraId="17833B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24F9C4"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E8EE27F"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93D338"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1ABDD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F1F1A5" w14:textId="77777777" w:rsidR="00F5522C" w:rsidRPr="00840CFD" w:rsidRDefault="00C8650C" w:rsidP="00BC6BDB">
            <w:pPr>
              <w:keepNext/>
              <w:snapToGrid w:val="0"/>
              <w:spacing w:after="0"/>
              <w:jc w:val="both"/>
              <w:rPr>
                <w:rFonts w:ascii="Arial" w:hAnsi="Arial" w:cs="Arial"/>
                <w:sz w:val="18"/>
                <w:szCs w:val="18"/>
              </w:rPr>
            </w:pPr>
            <w:hyperlink r:id="rId602"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D0092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FCF311" w14:textId="4FEA27BB"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05B1D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F5522C" w:rsidRPr="000549BB" w14:paraId="3F684DD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9BD205"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D4C9A9"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49029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F4CBB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383786" w14:textId="77777777" w:rsidR="00F5522C" w:rsidRPr="00840CFD" w:rsidRDefault="00C8650C" w:rsidP="00BC6BDB">
            <w:pPr>
              <w:keepNext/>
              <w:snapToGrid w:val="0"/>
              <w:spacing w:after="0"/>
              <w:jc w:val="both"/>
              <w:rPr>
                <w:rFonts w:ascii="Arial" w:hAnsi="Arial" w:cs="Arial"/>
                <w:sz w:val="18"/>
                <w:szCs w:val="18"/>
              </w:rPr>
            </w:pPr>
            <w:hyperlink r:id="rId603"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B6D5D0"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356700" w14:textId="65030946"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D4E0D"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DC_5A_n261H_UL_5A_n261G</w:t>
            </w:r>
          </w:p>
        </w:tc>
      </w:tr>
      <w:tr w:rsidR="00F5522C" w:rsidRPr="000549BB" w14:paraId="5278A9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803550"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G-H</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89F49D" w14:textId="77777777" w:rsidR="00F5522C" w:rsidRPr="00840CFD" w:rsidRDefault="00F5522C"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79E781"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B309BE"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899B9D" w14:textId="77777777" w:rsidR="00F5522C" w:rsidRPr="00840CFD" w:rsidRDefault="00C8650C" w:rsidP="00BC6BDB">
            <w:pPr>
              <w:keepNext/>
              <w:snapToGrid w:val="0"/>
              <w:spacing w:after="0"/>
              <w:jc w:val="both"/>
              <w:rPr>
                <w:rFonts w:ascii="Arial" w:hAnsi="Arial" w:cs="Arial"/>
                <w:sz w:val="18"/>
                <w:szCs w:val="18"/>
              </w:rPr>
            </w:pPr>
            <w:hyperlink r:id="rId604"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23847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9EA0EC" w14:textId="4087A230"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90850D"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w:t>
            </w:r>
            <w:r w:rsidRPr="00840CFD">
              <w:rPr>
                <w:rFonts w:ascii="Arial" w:eastAsia="Times New Roman" w:hAnsi="Arial" w:cs="Arial"/>
                <w:color w:val="000000"/>
                <w:sz w:val="18"/>
                <w:szCs w:val="18"/>
                <w:lang w:val="en-US"/>
              </w:rPr>
              <w:t>))</w:t>
            </w:r>
          </w:p>
          <w:p w14:paraId="7F4D45B8"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DC_5A_n261(G-H)</w:t>
            </w:r>
          </w:p>
        </w:tc>
      </w:tr>
      <w:tr w:rsidR="00F5522C" w:rsidRPr="000549BB" w14:paraId="09B8A8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14A846"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8885DC"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840949"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65107C"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362C28" w14:textId="77777777" w:rsidR="00F5522C" w:rsidRPr="00840CFD" w:rsidRDefault="00C8650C" w:rsidP="00BC6BDB">
            <w:pPr>
              <w:keepNext/>
              <w:snapToGrid w:val="0"/>
              <w:spacing w:after="0"/>
              <w:jc w:val="both"/>
              <w:rPr>
                <w:rFonts w:ascii="Arial" w:hAnsi="Arial" w:cs="Arial"/>
                <w:sz w:val="18"/>
                <w:szCs w:val="18"/>
              </w:rPr>
            </w:pPr>
            <w:hyperlink r:id="rId605"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48BC77"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731B71" w14:textId="2E65EA86"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F07B58"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DC_5A_n261(A-G)))_UL_5A_n261G</w:t>
            </w:r>
          </w:p>
        </w:tc>
      </w:tr>
      <w:tr w:rsidR="00F5522C" w:rsidRPr="000549BB" w14:paraId="5854E64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2F8A8D"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A-G</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E2F5CD" w14:textId="77777777" w:rsidR="00F5522C" w:rsidRPr="00840CFD" w:rsidRDefault="00F5522C"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FC8441"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A6FBB"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D22AA" w14:textId="77777777" w:rsidR="00F5522C" w:rsidRPr="00840CFD" w:rsidRDefault="00C8650C" w:rsidP="00BC6BDB">
            <w:pPr>
              <w:keepNext/>
              <w:snapToGrid w:val="0"/>
              <w:spacing w:after="0"/>
              <w:jc w:val="both"/>
              <w:rPr>
                <w:rFonts w:ascii="Arial" w:hAnsi="Arial" w:cs="Arial"/>
                <w:sz w:val="18"/>
                <w:szCs w:val="18"/>
              </w:rPr>
            </w:pPr>
            <w:hyperlink r:id="rId606"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37A368"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84A9D7" w14:textId="16E2DD6A"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48DDF" w14:textId="77777777" w:rsidR="00F5522C" w:rsidRPr="00840CFD" w:rsidRDefault="00F5522C" w:rsidP="00BC6BDB">
            <w:pPr>
              <w:keepNext/>
              <w:overflowPunct/>
              <w:autoSpaceDE/>
              <w:autoSpaceDN/>
              <w:adjustRightInd/>
              <w:snapToGrid w:val="0"/>
              <w:spacing w:after="0"/>
              <w:jc w:val="both"/>
              <w:textAlignment w:val="auto"/>
              <w:rPr>
                <w:rFonts w:ascii="Arial"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A-G)_UL_5A_n261G</w:t>
            </w:r>
          </w:p>
          <w:p w14:paraId="44738C16"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)_UL_5A_n261I</w:t>
            </w:r>
          </w:p>
          <w:p w14:paraId="1FD20D4C"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DC_5A_n261(G-I)_UL_5A_n261I</w:t>
            </w:r>
          </w:p>
        </w:tc>
      </w:tr>
      <w:tr w:rsidR="00F5522C" w:rsidRPr="000549BB" w14:paraId="08AB6C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128762"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E09BC8"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80D"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5040FE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E21DAE" w14:textId="77777777" w:rsidR="00F5522C" w:rsidRPr="00840CFD" w:rsidRDefault="00C8650C" w:rsidP="00BC6BDB">
            <w:pPr>
              <w:keepNext/>
              <w:snapToGrid w:val="0"/>
              <w:spacing w:after="0"/>
              <w:jc w:val="both"/>
              <w:rPr>
                <w:rFonts w:ascii="Arial" w:hAnsi="Arial" w:cs="Arial"/>
                <w:sz w:val="18"/>
                <w:szCs w:val="18"/>
              </w:rPr>
            </w:pPr>
            <w:hyperlink r:id="rId607"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9681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3BFA74" w14:textId="1854F0F8"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3E66B"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 DC_5A_n261(G-I)</w:t>
            </w:r>
          </w:p>
        </w:tc>
      </w:tr>
      <w:tr w:rsidR="00F5522C" w:rsidRPr="000549BB" w14:paraId="04577F2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606FAE"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A92E72"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6782CA"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113BC7"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2F0434" w14:textId="77777777" w:rsidR="00F5522C" w:rsidRPr="00840CFD" w:rsidRDefault="00C8650C" w:rsidP="00BC6BDB">
            <w:pPr>
              <w:keepNext/>
              <w:snapToGrid w:val="0"/>
              <w:spacing w:after="0"/>
              <w:jc w:val="both"/>
              <w:rPr>
                <w:rFonts w:ascii="Arial" w:hAnsi="Arial" w:cs="Arial"/>
                <w:sz w:val="18"/>
                <w:szCs w:val="18"/>
              </w:rPr>
            </w:pPr>
            <w:hyperlink r:id="rId608"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C1209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C6207" w14:textId="0DAD1C2F"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197537"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DC_5A_n261(A-G)_UL_5A_n261G</w:t>
            </w:r>
          </w:p>
          <w:p w14:paraId="0FB2B48C"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DC_5A_n261(A-I)_UL_5A_n261G</w:t>
            </w:r>
          </w:p>
          <w:p w14:paraId="55C5122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DC_5A_n261(G-I)_UL_5A_n261G</w:t>
            </w:r>
          </w:p>
        </w:tc>
      </w:tr>
      <w:tr w:rsidR="005F737D" w:rsidRPr="000549BB" w14:paraId="7E3E593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B69C9E"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A326E1"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17322B" w14:textId="77777777" w:rsidR="005F737D" w:rsidRPr="00840CFD" w:rsidRDefault="005F737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EC90CF"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37C3256" w14:textId="77777777" w:rsidR="005F737D" w:rsidRPr="00840CFD" w:rsidRDefault="00C8650C" w:rsidP="00BC6BDB">
            <w:pPr>
              <w:keepNext/>
              <w:snapToGrid w:val="0"/>
              <w:spacing w:after="0"/>
              <w:jc w:val="both"/>
              <w:rPr>
                <w:rFonts w:ascii="Arial" w:hAnsi="Arial" w:cs="Arial"/>
                <w:sz w:val="18"/>
                <w:szCs w:val="18"/>
              </w:rPr>
            </w:pPr>
            <w:hyperlink r:id="rId609" w:history="1">
              <w:r w:rsidR="005F737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A3DE9E"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A010EA" w14:textId="451EF27E" w:rsidR="005F737D" w:rsidRPr="00840CFD" w:rsidDel="00597620" w:rsidRDefault="005F737D" w:rsidP="005F737D">
            <w:pPr>
              <w:pStyle w:val="TAL"/>
              <w:snapToGrid w:val="0"/>
              <w:jc w:val="both"/>
              <w:rPr>
                <w:rFonts w:cs="Arial"/>
                <w:szCs w:val="18"/>
                <w:lang w:eastAsia="ja-JP"/>
              </w:rPr>
            </w:pPr>
            <w:r w:rsidRPr="004507C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5BFB7" w14:textId="77777777" w:rsidR="005F737D" w:rsidRPr="00840CFD" w:rsidRDefault="005F737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2988C019"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DC_5A_n261I_UL_5A_n261I</w:t>
            </w:r>
          </w:p>
        </w:tc>
      </w:tr>
      <w:tr w:rsidR="005F737D" w:rsidRPr="000549BB" w14:paraId="2047D7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F1A6E4"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9C41E3"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858C2" w14:textId="77777777" w:rsidR="005F737D" w:rsidRPr="00840CFD" w:rsidRDefault="005F737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920CA0"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FB4386" w14:textId="77777777" w:rsidR="005F737D" w:rsidRPr="00840CFD" w:rsidRDefault="00C8650C" w:rsidP="00BC6BDB">
            <w:pPr>
              <w:keepNext/>
              <w:snapToGrid w:val="0"/>
              <w:spacing w:after="0"/>
              <w:jc w:val="both"/>
              <w:rPr>
                <w:rFonts w:ascii="Arial" w:hAnsi="Arial" w:cs="Arial"/>
                <w:sz w:val="18"/>
                <w:szCs w:val="18"/>
              </w:rPr>
            </w:pPr>
            <w:hyperlink r:id="rId610" w:history="1">
              <w:r w:rsidR="005F737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5A26A5"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898645" w14:textId="4F49A72F" w:rsidR="005F737D" w:rsidRPr="00840CFD" w:rsidDel="00597620" w:rsidRDefault="005F737D" w:rsidP="005F737D">
            <w:pPr>
              <w:pStyle w:val="TAL"/>
              <w:snapToGrid w:val="0"/>
              <w:jc w:val="both"/>
              <w:rPr>
                <w:rFonts w:cs="Arial"/>
                <w:szCs w:val="18"/>
                <w:lang w:eastAsia="ja-JP"/>
              </w:rPr>
            </w:pPr>
            <w:r w:rsidRPr="004507C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F0E859" w14:textId="77777777" w:rsidR="005F737D" w:rsidRPr="00840CFD" w:rsidRDefault="005F737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0C0E6BBD"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r>
      <w:tr w:rsidR="005F737D" w:rsidRPr="000549BB" w14:paraId="5E05D4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4B991"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1FF2CD"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B27784" w14:textId="77777777" w:rsidR="005F737D" w:rsidRPr="00840CFD" w:rsidRDefault="005F737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9FE304"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D4BEB0" w14:textId="77777777" w:rsidR="005F737D" w:rsidRPr="00840CFD" w:rsidRDefault="00C8650C" w:rsidP="00BC6BDB">
            <w:pPr>
              <w:keepNext/>
              <w:snapToGrid w:val="0"/>
              <w:spacing w:after="0"/>
              <w:jc w:val="both"/>
              <w:rPr>
                <w:rFonts w:ascii="Arial" w:hAnsi="Arial" w:cs="Arial"/>
                <w:sz w:val="18"/>
                <w:szCs w:val="18"/>
              </w:rPr>
            </w:pPr>
            <w:hyperlink r:id="rId611" w:history="1">
              <w:r w:rsidR="005F737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A41C2F"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DA2466" w14:textId="579FA6FD" w:rsidR="005F737D" w:rsidRPr="00840CFD" w:rsidDel="00597620" w:rsidRDefault="005F737D" w:rsidP="005F737D">
            <w:pPr>
              <w:pStyle w:val="TAL"/>
              <w:snapToGrid w:val="0"/>
              <w:jc w:val="both"/>
              <w:rPr>
                <w:rFonts w:cs="Arial"/>
                <w:szCs w:val="18"/>
                <w:lang w:eastAsia="ja-JP"/>
              </w:rPr>
            </w:pPr>
            <w:r w:rsidRPr="004507C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B3110F" w14:textId="77777777" w:rsidR="005F737D" w:rsidRPr="00840CFD" w:rsidRDefault="005F737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63A2222C"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DC_5A_n261I_UL_5A_n261G</w:t>
            </w:r>
          </w:p>
        </w:tc>
      </w:tr>
      <w:tr w:rsidR="005F737D" w:rsidRPr="000549BB" w14:paraId="72B99C0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C4FFAE"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DC_5A_n261(3A)</w:t>
            </w:r>
          </w:p>
        </w:tc>
        <w:tc>
          <w:tcPr>
            <w:tcW w:w="1531" w:type="dxa"/>
            <w:tcBorders>
              <w:top w:val="single" w:sz="4" w:space="0" w:color="auto"/>
              <w:left w:val="single" w:sz="4" w:space="0" w:color="auto"/>
              <w:bottom w:val="single" w:sz="4" w:space="0" w:color="auto"/>
              <w:right w:val="single" w:sz="4" w:space="0" w:color="auto"/>
            </w:tcBorders>
            <w:vAlign w:val="center"/>
          </w:tcPr>
          <w:p w14:paraId="40916950"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1F742"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F7669D"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83B05" w14:textId="77777777" w:rsidR="005F737D" w:rsidRPr="00840CFD" w:rsidRDefault="00C8650C" w:rsidP="00BC6BDB">
            <w:pPr>
              <w:keepNext/>
              <w:snapToGrid w:val="0"/>
              <w:spacing w:after="0"/>
              <w:jc w:val="both"/>
              <w:rPr>
                <w:rStyle w:val="ae"/>
                <w:rFonts w:ascii="Arial" w:hAnsi="Arial" w:cs="Arial"/>
                <w:sz w:val="18"/>
                <w:szCs w:val="18"/>
              </w:rPr>
            </w:pPr>
            <w:hyperlink r:id="rId612" w:history="1">
              <w:r w:rsidR="005F737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6D328A"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38BE90" w14:textId="22D62DD9" w:rsidR="005F737D" w:rsidRPr="00840CFD" w:rsidRDefault="005F737D" w:rsidP="005F737D">
            <w:pPr>
              <w:pStyle w:val="TAL"/>
              <w:snapToGrid w:val="0"/>
              <w:jc w:val="both"/>
              <w:rPr>
                <w:rFonts w:cs="Arial"/>
                <w:szCs w:val="18"/>
              </w:rPr>
            </w:pPr>
            <w:r w:rsidRPr="007E72C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35967"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DC_5A_n261(2A)_UL_5A_n261A</w:t>
            </w:r>
          </w:p>
        </w:tc>
      </w:tr>
      <w:tr w:rsidR="005F737D" w:rsidRPr="000549BB" w14:paraId="654BD4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A2DF87"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DC_5A_n261(2A)</w:t>
            </w:r>
          </w:p>
        </w:tc>
        <w:tc>
          <w:tcPr>
            <w:tcW w:w="1531" w:type="dxa"/>
            <w:tcBorders>
              <w:top w:val="single" w:sz="4" w:space="0" w:color="auto"/>
              <w:left w:val="single" w:sz="4" w:space="0" w:color="auto"/>
              <w:bottom w:val="single" w:sz="4" w:space="0" w:color="auto"/>
              <w:right w:val="single" w:sz="4" w:space="0" w:color="auto"/>
            </w:tcBorders>
            <w:vAlign w:val="center"/>
          </w:tcPr>
          <w:p w14:paraId="64661FF9"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E57CCF"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F1D383"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C18EA" w14:textId="77777777" w:rsidR="005F737D" w:rsidRPr="00840CFD" w:rsidRDefault="00C8650C" w:rsidP="00BC6BDB">
            <w:pPr>
              <w:keepNext/>
              <w:snapToGrid w:val="0"/>
              <w:spacing w:after="0"/>
              <w:jc w:val="both"/>
              <w:rPr>
                <w:rStyle w:val="ae"/>
                <w:rFonts w:ascii="Arial" w:hAnsi="Arial" w:cs="Arial"/>
                <w:sz w:val="18"/>
                <w:szCs w:val="18"/>
              </w:rPr>
            </w:pPr>
            <w:hyperlink r:id="rId613" w:history="1">
              <w:r w:rsidR="005F737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64980F"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2A4320" w14:textId="0DA9B3EE" w:rsidR="005F737D" w:rsidRPr="00840CFD" w:rsidRDefault="005F737D" w:rsidP="005F737D">
            <w:pPr>
              <w:pStyle w:val="TAL"/>
              <w:snapToGrid w:val="0"/>
              <w:jc w:val="both"/>
              <w:rPr>
                <w:rFonts w:cs="Arial"/>
                <w:szCs w:val="18"/>
              </w:rPr>
            </w:pPr>
            <w:r w:rsidRPr="007E72C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5E0DFF"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727042" w:rsidRPr="000549BB" w14:paraId="1447F49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2C4B9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1531" w:type="dxa"/>
            <w:tcBorders>
              <w:top w:val="single" w:sz="4" w:space="0" w:color="auto"/>
              <w:left w:val="single" w:sz="4" w:space="0" w:color="auto"/>
              <w:bottom w:val="single" w:sz="4" w:space="0" w:color="auto"/>
              <w:right w:val="single" w:sz="4" w:space="0" w:color="auto"/>
            </w:tcBorders>
            <w:vAlign w:val="center"/>
          </w:tcPr>
          <w:p w14:paraId="235CDB44"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547966"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C212A7"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246EB" w14:textId="77777777" w:rsidR="00727042" w:rsidRPr="00840CFD" w:rsidRDefault="00C8650C" w:rsidP="00BC6BDB">
            <w:pPr>
              <w:keepNext/>
              <w:snapToGrid w:val="0"/>
              <w:spacing w:after="0"/>
              <w:jc w:val="both"/>
              <w:rPr>
                <w:rStyle w:val="ae"/>
                <w:rFonts w:ascii="Arial" w:hAnsi="Arial" w:cs="Arial"/>
                <w:sz w:val="18"/>
                <w:szCs w:val="18"/>
              </w:rPr>
            </w:pPr>
            <w:hyperlink r:id="rId614"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776C54"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83ACE1" w14:textId="4268599F"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8C0FD4"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727042" w:rsidRPr="000549BB" w14:paraId="06DCC6B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7DE2CC"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23728593"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7B2D98"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10E37"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B2055" w14:textId="77777777" w:rsidR="00727042" w:rsidRPr="00840CFD" w:rsidRDefault="00C8650C" w:rsidP="00BC6BDB">
            <w:pPr>
              <w:keepNext/>
              <w:snapToGrid w:val="0"/>
              <w:spacing w:after="0"/>
              <w:jc w:val="both"/>
              <w:rPr>
                <w:rStyle w:val="ae"/>
                <w:rFonts w:ascii="Arial" w:hAnsi="Arial" w:cs="Arial"/>
                <w:sz w:val="18"/>
                <w:szCs w:val="18"/>
              </w:rPr>
            </w:pPr>
            <w:hyperlink r:id="rId615"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743A3E"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EB1C71" w14:textId="38431063"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AECC35"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727042" w:rsidRPr="000549BB" w14:paraId="6295DF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C08D43"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1BF81CF2"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7B43C3"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E34D21"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DB27" w14:textId="77777777" w:rsidR="00727042" w:rsidRPr="00840CFD" w:rsidRDefault="00C8650C" w:rsidP="00BC6BDB">
            <w:pPr>
              <w:keepNext/>
              <w:snapToGrid w:val="0"/>
              <w:spacing w:after="0"/>
              <w:jc w:val="both"/>
              <w:rPr>
                <w:rStyle w:val="ae"/>
                <w:rFonts w:ascii="Arial" w:hAnsi="Arial" w:cs="Arial"/>
                <w:sz w:val="18"/>
                <w:szCs w:val="18"/>
              </w:rPr>
            </w:pPr>
            <w:hyperlink r:id="rId616"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6E6425"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04DEBE" w14:textId="7FD887D1"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2103E"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727042" w:rsidRPr="000549BB" w14:paraId="08589E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B0294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432C7F2E"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17E141"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29306A"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31605" w14:textId="77777777" w:rsidR="00727042" w:rsidRPr="00840CFD" w:rsidRDefault="00C8650C" w:rsidP="00BC6BDB">
            <w:pPr>
              <w:keepNext/>
              <w:snapToGrid w:val="0"/>
              <w:spacing w:after="0"/>
              <w:jc w:val="both"/>
              <w:rPr>
                <w:rStyle w:val="ae"/>
                <w:rFonts w:ascii="Arial" w:hAnsi="Arial" w:cs="Arial"/>
                <w:sz w:val="18"/>
                <w:szCs w:val="18"/>
              </w:rPr>
            </w:pPr>
            <w:hyperlink r:id="rId617"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E08A8C"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2FD057" w14:textId="30DF65AC"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5844EA"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DC_5A_n261K_UL_5A_n261I</w:t>
            </w:r>
          </w:p>
        </w:tc>
      </w:tr>
      <w:tr w:rsidR="00727042" w:rsidRPr="000549BB" w14:paraId="606D77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C17D4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7BEFFEE8"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2FC9F"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7240CC"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C8E35" w14:textId="77777777" w:rsidR="00727042" w:rsidRPr="00840CFD" w:rsidRDefault="00C8650C" w:rsidP="00BC6BDB">
            <w:pPr>
              <w:keepNext/>
              <w:snapToGrid w:val="0"/>
              <w:spacing w:after="0"/>
              <w:jc w:val="both"/>
              <w:rPr>
                <w:rStyle w:val="ae"/>
                <w:rFonts w:ascii="Arial" w:hAnsi="Arial" w:cs="Arial"/>
                <w:sz w:val="18"/>
                <w:szCs w:val="18"/>
              </w:rPr>
            </w:pPr>
            <w:hyperlink r:id="rId618"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582E4A"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F4BF13" w14:textId="054C3DFF"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530ED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r>
      <w:tr w:rsidR="00727042" w:rsidRPr="000549BB" w14:paraId="3BBCAF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1D743"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0FFC0567"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7EEA6"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B32EA"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D2855" w14:textId="77777777" w:rsidR="00727042" w:rsidRPr="00840CFD" w:rsidRDefault="00C8650C" w:rsidP="00BC6BDB">
            <w:pPr>
              <w:keepNext/>
              <w:snapToGrid w:val="0"/>
              <w:spacing w:after="0"/>
              <w:jc w:val="both"/>
              <w:rPr>
                <w:rStyle w:val="ae"/>
                <w:rFonts w:ascii="Arial" w:hAnsi="Arial" w:cs="Arial"/>
                <w:sz w:val="18"/>
                <w:szCs w:val="18"/>
              </w:rPr>
            </w:pPr>
            <w:hyperlink r:id="rId619"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A0F8F5"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7B8BB2" w14:textId="58F31030"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B0A74"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DC_5A_n261K_UL_5A_n261G</w:t>
            </w:r>
          </w:p>
        </w:tc>
      </w:tr>
      <w:tr w:rsidR="00D548D8" w:rsidRPr="000549BB" w14:paraId="61B5704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268F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DC_5A_n261(A-G)</w:t>
            </w:r>
          </w:p>
        </w:tc>
        <w:tc>
          <w:tcPr>
            <w:tcW w:w="1531" w:type="dxa"/>
            <w:tcBorders>
              <w:top w:val="single" w:sz="4" w:space="0" w:color="auto"/>
              <w:left w:val="single" w:sz="4" w:space="0" w:color="auto"/>
              <w:bottom w:val="single" w:sz="4" w:space="0" w:color="auto"/>
              <w:right w:val="single" w:sz="4" w:space="0" w:color="auto"/>
            </w:tcBorders>
            <w:vAlign w:val="center"/>
          </w:tcPr>
          <w:p w14:paraId="1BD0CC8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423A5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C6094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EC0A" w14:textId="77777777" w:rsidR="00D548D8" w:rsidRPr="00840CFD" w:rsidRDefault="00C8650C" w:rsidP="00BC6BDB">
            <w:pPr>
              <w:keepNext/>
              <w:snapToGrid w:val="0"/>
              <w:spacing w:after="0"/>
              <w:jc w:val="both"/>
              <w:rPr>
                <w:rStyle w:val="ae"/>
                <w:rFonts w:ascii="Arial" w:hAnsi="Arial" w:cs="Arial"/>
                <w:sz w:val="18"/>
                <w:szCs w:val="18"/>
              </w:rPr>
            </w:pPr>
            <w:hyperlink r:id="rId620"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3504F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D3114" w14:textId="7FC0F63F"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20BDE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p w14:paraId="1623425C"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3172B7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A2329C"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vAlign w:val="center"/>
          </w:tcPr>
          <w:p w14:paraId="517C4F1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F2AC4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C6E20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F02A" w14:textId="77777777" w:rsidR="00D548D8" w:rsidRPr="00840CFD" w:rsidRDefault="00C8650C" w:rsidP="00BC6BDB">
            <w:pPr>
              <w:keepNext/>
              <w:snapToGrid w:val="0"/>
              <w:spacing w:after="0"/>
              <w:jc w:val="both"/>
              <w:rPr>
                <w:rStyle w:val="ae"/>
                <w:rFonts w:ascii="Arial" w:hAnsi="Arial" w:cs="Arial"/>
                <w:sz w:val="18"/>
                <w:szCs w:val="18"/>
              </w:rPr>
            </w:pPr>
            <w:hyperlink r:id="rId621"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582771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208281" w14:textId="28B3D5E9"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B6914"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353AF26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3BC310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FC782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vAlign w:val="center"/>
          </w:tcPr>
          <w:p w14:paraId="28996A7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97622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9E4298"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DB0C9" w14:textId="77777777" w:rsidR="00D548D8" w:rsidRPr="00840CFD" w:rsidRDefault="00C8650C" w:rsidP="00BC6BDB">
            <w:pPr>
              <w:keepNext/>
              <w:snapToGrid w:val="0"/>
              <w:spacing w:after="0"/>
              <w:jc w:val="both"/>
              <w:rPr>
                <w:rStyle w:val="ae"/>
                <w:rFonts w:ascii="Arial" w:hAnsi="Arial" w:cs="Arial"/>
                <w:sz w:val="18"/>
                <w:szCs w:val="18"/>
              </w:rPr>
            </w:pPr>
            <w:hyperlink r:id="rId622"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F23FA9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5252F1" w14:textId="16220B69"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4D5B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7AC6E81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25E7C6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5CDD6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vAlign w:val="center"/>
          </w:tcPr>
          <w:p w14:paraId="16A7CA7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0FC4B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FBBB16"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523D1" w14:textId="77777777" w:rsidR="00D548D8" w:rsidRPr="00840CFD" w:rsidRDefault="00C8650C" w:rsidP="00BC6BDB">
            <w:pPr>
              <w:keepNext/>
              <w:snapToGrid w:val="0"/>
              <w:spacing w:after="0"/>
              <w:jc w:val="both"/>
              <w:rPr>
                <w:rStyle w:val="ae"/>
                <w:rFonts w:ascii="Arial" w:hAnsi="Arial" w:cs="Arial"/>
                <w:sz w:val="18"/>
                <w:szCs w:val="18"/>
              </w:rPr>
            </w:pPr>
            <w:hyperlink r:id="rId623"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07BE74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63C31D" w14:textId="331C84BA"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411E35"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1F30959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27F0B0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C482D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vAlign w:val="center"/>
          </w:tcPr>
          <w:p w14:paraId="58DC76A7"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C0CAD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339D9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5AE7" w14:textId="77777777" w:rsidR="00D548D8" w:rsidRPr="00840CFD" w:rsidRDefault="00C8650C" w:rsidP="00BC6BDB">
            <w:pPr>
              <w:keepNext/>
              <w:snapToGrid w:val="0"/>
              <w:spacing w:after="0"/>
              <w:jc w:val="both"/>
              <w:rPr>
                <w:rStyle w:val="ae"/>
                <w:rFonts w:ascii="Arial" w:hAnsi="Arial" w:cs="Arial"/>
                <w:sz w:val="18"/>
                <w:szCs w:val="18"/>
              </w:rPr>
            </w:pPr>
            <w:hyperlink r:id="rId624"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1C3599"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40F4CB" w14:textId="681C9548"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FBCACA"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699F865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5C88C5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B3383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w:t>
            </w:r>
          </w:p>
        </w:tc>
        <w:tc>
          <w:tcPr>
            <w:tcW w:w="1531" w:type="dxa"/>
            <w:tcBorders>
              <w:top w:val="single" w:sz="4" w:space="0" w:color="auto"/>
              <w:left w:val="single" w:sz="4" w:space="0" w:color="auto"/>
              <w:bottom w:val="single" w:sz="4" w:space="0" w:color="auto"/>
              <w:right w:val="single" w:sz="4" w:space="0" w:color="auto"/>
            </w:tcBorders>
            <w:vAlign w:val="center"/>
          </w:tcPr>
          <w:p w14:paraId="117F978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E3F253"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D43869"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0150" w14:textId="77777777" w:rsidR="00D548D8" w:rsidRPr="00840CFD" w:rsidRDefault="00C8650C" w:rsidP="00BC6BDB">
            <w:pPr>
              <w:keepNext/>
              <w:snapToGrid w:val="0"/>
              <w:spacing w:after="0"/>
              <w:jc w:val="both"/>
              <w:rPr>
                <w:rStyle w:val="ae"/>
                <w:rFonts w:ascii="Arial" w:hAnsi="Arial" w:cs="Arial"/>
                <w:sz w:val="18"/>
                <w:szCs w:val="18"/>
              </w:rPr>
            </w:pPr>
            <w:hyperlink r:id="rId625"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904CDA"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E12B86" w14:textId="2B97D076"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F95D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p w14:paraId="79340AA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4F3FA1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00ADB5"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6314BD3D"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ACA7C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AC3B6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CEC9" w14:textId="77777777" w:rsidR="00D548D8" w:rsidRPr="00840CFD" w:rsidRDefault="00C8650C" w:rsidP="00BC6BDB">
            <w:pPr>
              <w:keepNext/>
              <w:snapToGrid w:val="0"/>
              <w:spacing w:after="0"/>
              <w:jc w:val="both"/>
              <w:rPr>
                <w:rStyle w:val="ae"/>
                <w:rFonts w:ascii="Arial" w:hAnsi="Arial" w:cs="Arial"/>
                <w:sz w:val="18"/>
                <w:szCs w:val="18"/>
              </w:rPr>
            </w:pPr>
            <w:hyperlink r:id="rId626"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FFA0A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C20F64" w14:textId="7A250885"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D52D1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p w14:paraId="7B2ED8C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41FDA2C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28C58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DC_5A_n261(A-I) </w:t>
            </w:r>
          </w:p>
        </w:tc>
        <w:tc>
          <w:tcPr>
            <w:tcW w:w="1531" w:type="dxa"/>
            <w:tcBorders>
              <w:top w:val="single" w:sz="4" w:space="0" w:color="auto"/>
              <w:left w:val="single" w:sz="4" w:space="0" w:color="auto"/>
              <w:bottom w:val="single" w:sz="4" w:space="0" w:color="auto"/>
              <w:right w:val="single" w:sz="4" w:space="0" w:color="auto"/>
            </w:tcBorders>
            <w:vAlign w:val="center"/>
          </w:tcPr>
          <w:p w14:paraId="522F9C2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717A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A443E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D383" w14:textId="77777777" w:rsidR="00D548D8" w:rsidRPr="00840CFD" w:rsidRDefault="00C8650C" w:rsidP="00BC6BDB">
            <w:pPr>
              <w:keepNext/>
              <w:snapToGrid w:val="0"/>
              <w:spacing w:after="0"/>
              <w:jc w:val="both"/>
              <w:rPr>
                <w:rStyle w:val="ae"/>
                <w:rFonts w:ascii="Arial" w:hAnsi="Arial" w:cs="Arial"/>
                <w:sz w:val="18"/>
                <w:szCs w:val="18"/>
              </w:rPr>
            </w:pPr>
            <w:hyperlink r:id="rId627"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94F817"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FE90B3" w14:textId="79C4C55B"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02171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DC_5A_n261I </w:t>
            </w:r>
          </w:p>
          <w:p w14:paraId="663CB52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2894FFF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5AACCC"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43A3D54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3A6726"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9412E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98DC" w14:textId="77777777" w:rsidR="00D548D8" w:rsidRPr="00840CFD" w:rsidRDefault="00C8650C" w:rsidP="00BC6BDB">
            <w:pPr>
              <w:keepNext/>
              <w:snapToGrid w:val="0"/>
              <w:spacing w:after="0"/>
              <w:jc w:val="both"/>
              <w:rPr>
                <w:rStyle w:val="ae"/>
                <w:rFonts w:ascii="Arial" w:hAnsi="Arial" w:cs="Arial"/>
                <w:sz w:val="18"/>
                <w:szCs w:val="18"/>
              </w:rPr>
            </w:pPr>
            <w:hyperlink r:id="rId628"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E5F648"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25F123" w14:textId="0CD43BC2"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A0A26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p w14:paraId="60834FB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2F219BF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2C3ED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w:t>
            </w:r>
          </w:p>
        </w:tc>
        <w:tc>
          <w:tcPr>
            <w:tcW w:w="1531" w:type="dxa"/>
            <w:tcBorders>
              <w:top w:val="single" w:sz="4" w:space="0" w:color="auto"/>
              <w:left w:val="single" w:sz="4" w:space="0" w:color="auto"/>
              <w:bottom w:val="single" w:sz="4" w:space="0" w:color="auto"/>
              <w:right w:val="single" w:sz="4" w:space="0" w:color="auto"/>
            </w:tcBorders>
            <w:vAlign w:val="center"/>
          </w:tcPr>
          <w:p w14:paraId="7774442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668778"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67EC92"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B7F0C" w14:textId="77777777" w:rsidR="00D548D8" w:rsidRPr="00840CFD" w:rsidRDefault="00C8650C" w:rsidP="00BC6BDB">
            <w:pPr>
              <w:keepNext/>
              <w:snapToGrid w:val="0"/>
              <w:spacing w:after="0"/>
              <w:jc w:val="both"/>
              <w:rPr>
                <w:rStyle w:val="ae"/>
                <w:rFonts w:ascii="Arial" w:hAnsi="Arial" w:cs="Arial"/>
                <w:sz w:val="18"/>
                <w:szCs w:val="18"/>
              </w:rPr>
            </w:pPr>
            <w:hyperlink r:id="rId629"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5B95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53169D" w14:textId="45053327"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977C1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p w14:paraId="1B8096B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3DBC53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9AEF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6C694DA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D60F43"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144B58"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B25D1" w14:textId="77777777" w:rsidR="00D548D8" w:rsidRPr="00840CFD" w:rsidRDefault="00C8650C" w:rsidP="00BC6BDB">
            <w:pPr>
              <w:keepNext/>
              <w:snapToGrid w:val="0"/>
              <w:spacing w:after="0"/>
              <w:jc w:val="both"/>
              <w:rPr>
                <w:rStyle w:val="ae"/>
                <w:rFonts w:ascii="Arial" w:hAnsi="Arial" w:cs="Arial"/>
                <w:sz w:val="18"/>
                <w:szCs w:val="18"/>
              </w:rPr>
            </w:pPr>
            <w:hyperlink r:id="rId630"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69B44"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7F5F77" w14:textId="7388496A"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7E10F4"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p w14:paraId="115D276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0F5A1F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D5CC53"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310C944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A20319"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5DA79B"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B0C3" w14:textId="77777777" w:rsidR="00D548D8" w:rsidRPr="00840CFD" w:rsidRDefault="00C8650C" w:rsidP="00BC6BDB">
            <w:pPr>
              <w:keepNext/>
              <w:snapToGrid w:val="0"/>
              <w:spacing w:after="0"/>
              <w:jc w:val="both"/>
              <w:rPr>
                <w:rStyle w:val="ae"/>
                <w:rFonts w:ascii="Arial" w:hAnsi="Arial" w:cs="Arial"/>
                <w:sz w:val="18"/>
                <w:szCs w:val="18"/>
              </w:rPr>
            </w:pPr>
            <w:hyperlink r:id="rId631"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D0FF4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DF44B3" w14:textId="4E755713"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5B806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209889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85A527"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151D754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29E44A"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27B224"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9DEF3" w14:textId="77777777" w:rsidR="00D548D8" w:rsidRPr="00840CFD" w:rsidRDefault="00C8650C" w:rsidP="00BC6BDB">
            <w:pPr>
              <w:keepNext/>
              <w:snapToGrid w:val="0"/>
              <w:spacing w:after="0"/>
              <w:jc w:val="both"/>
              <w:rPr>
                <w:rStyle w:val="ae"/>
                <w:rFonts w:ascii="Arial" w:hAnsi="Arial" w:cs="Arial"/>
                <w:sz w:val="18"/>
                <w:szCs w:val="18"/>
              </w:rPr>
            </w:pPr>
            <w:hyperlink r:id="rId632" w:history="1">
              <w:r w:rsidR="00D548D8" w:rsidRPr="00840CFD">
                <w:rPr>
                  <w:rStyle w:val="ae"/>
                  <w:rFonts w:ascii="Arial" w:hAnsi="Arial" w:cs="Arial"/>
                  <w:sz w:val="18"/>
                  <w:szCs w:val="18"/>
                </w:rPr>
                <w:t>zheng.zhao@veri</w:t>
              </w:r>
              <w:r w:rsidR="00D548D8"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01B023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31E900" w14:textId="069A5F94"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C4951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7CDBA8D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DAB83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5FD9BA0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239D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30E54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8091E" w14:textId="77777777" w:rsidR="00D548D8" w:rsidRPr="00840CFD" w:rsidRDefault="00C8650C" w:rsidP="00BC6BDB">
            <w:pPr>
              <w:keepNext/>
              <w:snapToGrid w:val="0"/>
              <w:spacing w:after="0"/>
              <w:jc w:val="both"/>
              <w:rPr>
                <w:rStyle w:val="ae"/>
                <w:rFonts w:ascii="Arial" w:hAnsi="Arial" w:cs="Arial"/>
                <w:sz w:val="18"/>
                <w:szCs w:val="18"/>
              </w:rPr>
            </w:pPr>
            <w:hyperlink r:id="rId633"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E28C3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298B98" w14:textId="6B5164EA"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DD24DA"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tc>
      </w:tr>
      <w:tr w:rsidR="00D548D8" w:rsidRPr="000549BB" w14:paraId="3C919B6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1531" w:type="dxa"/>
            <w:tcBorders>
              <w:top w:val="single" w:sz="4" w:space="0" w:color="auto"/>
              <w:left w:val="single" w:sz="4" w:space="0" w:color="auto"/>
              <w:bottom w:val="single" w:sz="4" w:space="0" w:color="auto"/>
              <w:right w:val="single" w:sz="4" w:space="0" w:color="auto"/>
            </w:tcBorders>
            <w:vAlign w:val="center"/>
          </w:tcPr>
          <w:p w14:paraId="3CFBA0F2"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5A3B6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A6CACB"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EB3CD" w14:textId="77777777" w:rsidR="00D548D8" w:rsidRPr="00840CFD" w:rsidRDefault="00C8650C" w:rsidP="00BC6BDB">
            <w:pPr>
              <w:keepNext/>
              <w:snapToGrid w:val="0"/>
              <w:spacing w:after="0"/>
              <w:jc w:val="both"/>
              <w:rPr>
                <w:rStyle w:val="ae"/>
                <w:rFonts w:ascii="Arial" w:hAnsi="Arial" w:cs="Arial"/>
                <w:sz w:val="18"/>
                <w:szCs w:val="18"/>
              </w:rPr>
            </w:pPr>
            <w:hyperlink r:id="rId634"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04821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F4BD3" w14:textId="2C994F08"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0CC295"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D548D8" w:rsidRPr="000549BB" w14:paraId="1E6268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02BC7E"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390608F6"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2A16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45E22E"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AD52" w14:textId="77777777" w:rsidR="00D548D8" w:rsidRPr="00840CFD" w:rsidRDefault="00C8650C" w:rsidP="00BC6BDB">
            <w:pPr>
              <w:keepNext/>
              <w:snapToGrid w:val="0"/>
              <w:spacing w:after="0"/>
              <w:jc w:val="both"/>
              <w:rPr>
                <w:rStyle w:val="ae"/>
                <w:rFonts w:ascii="Arial" w:hAnsi="Arial" w:cs="Arial"/>
                <w:sz w:val="18"/>
                <w:szCs w:val="18"/>
              </w:rPr>
            </w:pPr>
            <w:hyperlink r:id="rId635"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BFD58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6F01AB" w14:textId="1079C0A6"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9FD95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DC_5A_n261J_UL_5A_n261I</w:t>
            </w:r>
          </w:p>
        </w:tc>
      </w:tr>
      <w:tr w:rsidR="00D548D8" w:rsidRPr="000549BB" w14:paraId="19FDA68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F2E8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1E88A4E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AB357"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2EFBC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CEB5D" w14:textId="77777777" w:rsidR="00D548D8" w:rsidRPr="00840CFD" w:rsidRDefault="00C8650C" w:rsidP="00BC6BDB">
            <w:pPr>
              <w:keepNext/>
              <w:snapToGrid w:val="0"/>
              <w:spacing w:after="0"/>
              <w:jc w:val="both"/>
              <w:rPr>
                <w:rStyle w:val="ae"/>
                <w:rFonts w:ascii="Arial" w:hAnsi="Arial" w:cs="Arial"/>
                <w:sz w:val="18"/>
                <w:szCs w:val="18"/>
              </w:rPr>
            </w:pPr>
            <w:hyperlink r:id="rId636"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5E16D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A01272" w14:textId="29E05282"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F08A7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tc>
      </w:tr>
      <w:tr w:rsidR="00D548D8" w:rsidRPr="000549BB" w14:paraId="0DC45D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EAE0C3"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77BD708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91F2A2"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160EB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032FC" w14:textId="77777777" w:rsidR="00D548D8" w:rsidRPr="00840CFD" w:rsidRDefault="00C8650C" w:rsidP="00BC6BDB">
            <w:pPr>
              <w:keepNext/>
              <w:snapToGrid w:val="0"/>
              <w:spacing w:after="0"/>
              <w:jc w:val="both"/>
              <w:rPr>
                <w:rStyle w:val="ae"/>
                <w:rFonts w:ascii="Arial" w:hAnsi="Arial" w:cs="Arial"/>
                <w:sz w:val="18"/>
                <w:szCs w:val="18"/>
              </w:rPr>
            </w:pPr>
            <w:hyperlink r:id="rId637"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F0F4F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F1A415" w14:textId="1DCA1387"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308E0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32264DA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4BBC13"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DC_5A_n26IH</w:t>
            </w:r>
          </w:p>
        </w:tc>
        <w:tc>
          <w:tcPr>
            <w:tcW w:w="1531" w:type="dxa"/>
            <w:tcBorders>
              <w:top w:val="single" w:sz="4" w:space="0" w:color="auto"/>
              <w:left w:val="single" w:sz="4" w:space="0" w:color="auto"/>
              <w:bottom w:val="single" w:sz="4" w:space="0" w:color="auto"/>
              <w:right w:val="single" w:sz="4" w:space="0" w:color="auto"/>
            </w:tcBorders>
            <w:vAlign w:val="center"/>
          </w:tcPr>
          <w:p w14:paraId="117AFE2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7491B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0786EE"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023B1" w14:textId="77777777" w:rsidR="00D548D8" w:rsidRPr="00840CFD" w:rsidRDefault="00C8650C" w:rsidP="00BC6BDB">
            <w:pPr>
              <w:keepNext/>
              <w:snapToGrid w:val="0"/>
              <w:spacing w:after="0"/>
              <w:jc w:val="both"/>
              <w:rPr>
                <w:rStyle w:val="ae"/>
                <w:rFonts w:ascii="Arial" w:hAnsi="Arial" w:cs="Arial"/>
                <w:sz w:val="18"/>
                <w:szCs w:val="18"/>
              </w:rPr>
            </w:pPr>
            <w:hyperlink r:id="rId638"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3F5FED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3F3BA6" w14:textId="6C5BF4C3"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E0479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DC_5A_n26IG_UL_5A_n261G</w:t>
            </w:r>
          </w:p>
        </w:tc>
      </w:tr>
      <w:tr w:rsidR="00D548D8" w:rsidRPr="000549BB" w14:paraId="14D3CB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7EFB6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DC_5A_n26IG</w:t>
            </w:r>
          </w:p>
        </w:tc>
        <w:tc>
          <w:tcPr>
            <w:tcW w:w="1531" w:type="dxa"/>
            <w:tcBorders>
              <w:top w:val="single" w:sz="4" w:space="0" w:color="auto"/>
              <w:left w:val="single" w:sz="4" w:space="0" w:color="auto"/>
              <w:bottom w:val="single" w:sz="4" w:space="0" w:color="auto"/>
              <w:right w:val="single" w:sz="4" w:space="0" w:color="auto"/>
            </w:tcBorders>
            <w:vAlign w:val="center"/>
          </w:tcPr>
          <w:p w14:paraId="5C7F8D89"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65A8ED"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E42A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F96C6" w14:textId="77777777" w:rsidR="00D548D8" w:rsidRPr="00840CFD" w:rsidRDefault="00C8650C" w:rsidP="00BC6BDB">
            <w:pPr>
              <w:keepNext/>
              <w:snapToGrid w:val="0"/>
              <w:spacing w:after="0"/>
              <w:jc w:val="both"/>
              <w:rPr>
                <w:rStyle w:val="ae"/>
                <w:rFonts w:ascii="Arial" w:hAnsi="Arial" w:cs="Arial"/>
                <w:sz w:val="18"/>
                <w:szCs w:val="18"/>
              </w:rPr>
            </w:pPr>
            <w:hyperlink r:id="rId639"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E7F3E2"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8409A7" w14:textId="1EC9CB10"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7342B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DC_5A_n26IA_UL_5A_n261A</w:t>
            </w:r>
          </w:p>
        </w:tc>
      </w:tr>
      <w:tr w:rsidR="00D548D8" w:rsidRPr="000549BB" w14:paraId="04715F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14B4E"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2A22B638"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B555B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A713D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0E2D" w14:textId="77777777" w:rsidR="00D548D8" w:rsidRPr="00840CFD" w:rsidRDefault="00C8650C" w:rsidP="00BC6BDB">
            <w:pPr>
              <w:keepNext/>
              <w:snapToGrid w:val="0"/>
              <w:spacing w:after="0"/>
              <w:jc w:val="both"/>
              <w:rPr>
                <w:rStyle w:val="ae"/>
                <w:rFonts w:ascii="Arial" w:hAnsi="Arial" w:cs="Arial"/>
                <w:sz w:val="18"/>
                <w:szCs w:val="18"/>
              </w:rPr>
            </w:pPr>
            <w:hyperlink r:id="rId640"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D6CF14"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D3207D" w14:textId="3E7FDFC8"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92166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r>
      <w:tr w:rsidR="00D548D8" w:rsidRPr="000549BB" w14:paraId="1983A3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E312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1491325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3EBE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BE93C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8FBDC" w14:textId="77777777" w:rsidR="00D548D8" w:rsidRPr="00840CFD" w:rsidRDefault="00C8650C" w:rsidP="00BC6BDB">
            <w:pPr>
              <w:keepNext/>
              <w:snapToGrid w:val="0"/>
              <w:spacing w:after="0"/>
              <w:jc w:val="both"/>
              <w:rPr>
                <w:rStyle w:val="ae"/>
                <w:rFonts w:ascii="Arial" w:hAnsi="Arial" w:cs="Arial"/>
                <w:sz w:val="18"/>
                <w:szCs w:val="18"/>
              </w:rPr>
            </w:pPr>
            <w:hyperlink r:id="rId641"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22FF57"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AA6CF9" w14:textId="4AB8D39F"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23410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r>
      <w:tr w:rsidR="00D548D8" w:rsidRPr="000549BB" w14:paraId="59B297F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2666E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5E45E64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A1485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6194D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8B8E7" w14:textId="77777777" w:rsidR="00D548D8" w:rsidRPr="00840CFD" w:rsidRDefault="00C8650C" w:rsidP="00BC6BDB">
            <w:pPr>
              <w:keepNext/>
              <w:snapToGrid w:val="0"/>
              <w:spacing w:after="0"/>
              <w:jc w:val="both"/>
              <w:rPr>
                <w:rStyle w:val="ae"/>
                <w:rFonts w:ascii="Arial" w:hAnsi="Arial" w:cs="Arial"/>
                <w:sz w:val="18"/>
                <w:szCs w:val="18"/>
              </w:rPr>
            </w:pPr>
            <w:hyperlink r:id="rId642"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FA4EDC"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B018B3" w14:textId="2F9B5E0B"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B06F8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7F06C2C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C61A7"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45BB20B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E37057"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597B3E"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D7DB" w14:textId="77777777" w:rsidR="00D548D8" w:rsidRPr="00840CFD" w:rsidRDefault="00C8650C" w:rsidP="00BC6BDB">
            <w:pPr>
              <w:keepNext/>
              <w:snapToGrid w:val="0"/>
              <w:spacing w:after="0"/>
              <w:jc w:val="both"/>
              <w:rPr>
                <w:rStyle w:val="ae"/>
                <w:rFonts w:ascii="Arial" w:hAnsi="Arial" w:cs="Arial"/>
                <w:sz w:val="18"/>
                <w:szCs w:val="18"/>
              </w:rPr>
            </w:pPr>
            <w:hyperlink r:id="rId643"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3AE0B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CAFB56" w14:textId="76739952"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18D09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1DEECF0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A9C7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320245B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3A7E2A"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6D99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4E05" w14:textId="77777777" w:rsidR="00D548D8" w:rsidRPr="00840CFD" w:rsidRDefault="00C8650C" w:rsidP="00BC6BDB">
            <w:pPr>
              <w:keepNext/>
              <w:snapToGrid w:val="0"/>
              <w:spacing w:after="0"/>
              <w:jc w:val="both"/>
              <w:rPr>
                <w:rStyle w:val="ae"/>
                <w:rFonts w:ascii="Arial" w:hAnsi="Arial" w:cs="Arial"/>
                <w:sz w:val="18"/>
                <w:szCs w:val="18"/>
              </w:rPr>
            </w:pPr>
            <w:hyperlink r:id="rId644"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1ECE17"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D50BA4" w14:textId="4BCDCA03"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C70C4"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DC_5A_n261J_UL_5A_n261G</w:t>
            </w:r>
          </w:p>
        </w:tc>
      </w:tr>
      <w:tr w:rsidR="00D548D8" w:rsidRPr="000549BB" w14:paraId="4018FE6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89A98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553A1D73"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8AA9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05D06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7EB6F" w14:textId="77777777" w:rsidR="00D548D8" w:rsidRPr="00840CFD" w:rsidRDefault="00C8650C" w:rsidP="00BC6BDB">
            <w:pPr>
              <w:keepNext/>
              <w:snapToGrid w:val="0"/>
              <w:spacing w:after="0"/>
              <w:jc w:val="both"/>
              <w:rPr>
                <w:rStyle w:val="ae"/>
                <w:rFonts w:ascii="Arial" w:hAnsi="Arial" w:cs="Arial"/>
                <w:sz w:val="18"/>
                <w:szCs w:val="18"/>
              </w:rPr>
            </w:pPr>
            <w:hyperlink r:id="rId645"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DAFE52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F5FABB" w14:textId="30CBAC3C"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A0A64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tc>
      </w:tr>
      <w:tr w:rsidR="00A67257" w:rsidRPr="000549BB" w14:paraId="3696D135" w14:textId="77777777" w:rsidTr="00BC6BDB">
        <w:tc>
          <w:tcPr>
            <w:tcW w:w="1978" w:type="dxa"/>
            <w:vAlign w:val="center"/>
          </w:tcPr>
          <w:p w14:paraId="19E406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DC_7A_n257F</w:t>
            </w:r>
          </w:p>
        </w:tc>
        <w:tc>
          <w:tcPr>
            <w:tcW w:w="1531" w:type="dxa"/>
            <w:vAlign w:val="center"/>
          </w:tcPr>
          <w:p w14:paraId="5BC9757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5AAB63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C23F49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0A6C6CF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7C9C8369"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1B6A4AE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57C77DC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p w14:paraId="1B30B4D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DL_7A_n257E_UL_5A_n257A</w:t>
            </w:r>
          </w:p>
        </w:tc>
      </w:tr>
      <w:tr w:rsidR="00A67257" w:rsidRPr="000549BB" w14:paraId="1E8FC0A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2E4B9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DC_7A_n257E</w:t>
            </w:r>
          </w:p>
        </w:tc>
        <w:tc>
          <w:tcPr>
            <w:tcW w:w="1531" w:type="dxa"/>
            <w:tcBorders>
              <w:top w:val="single" w:sz="4" w:space="0" w:color="auto"/>
              <w:left w:val="single" w:sz="4" w:space="0" w:color="auto"/>
              <w:bottom w:val="single" w:sz="4" w:space="0" w:color="auto"/>
              <w:right w:val="single" w:sz="4" w:space="0" w:color="auto"/>
            </w:tcBorders>
            <w:vAlign w:val="center"/>
          </w:tcPr>
          <w:p w14:paraId="2B9CA0B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2CE304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1FA6B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84B321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CD690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E4244A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F51575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DL_7A_n257D_UL_5A_n257A</w:t>
            </w:r>
          </w:p>
        </w:tc>
      </w:tr>
      <w:tr w:rsidR="00A67257" w:rsidRPr="000549BB" w14:paraId="3777A0A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BDE94D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DC_7A_n257D</w:t>
            </w:r>
          </w:p>
        </w:tc>
        <w:tc>
          <w:tcPr>
            <w:tcW w:w="1531" w:type="dxa"/>
            <w:tcBorders>
              <w:top w:val="single" w:sz="4" w:space="0" w:color="auto"/>
              <w:left w:val="single" w:sz="4" w:space="0" w:color="auto"/>
              <w:bottom w:val="single" w:sz="4" w:space="0" w:color="auto"/>
              <w:right w:val="single" w:sz="4" w:space="0" w:color="auto"/>
            </w:tcBorders>
            <w:vAlign w:val="center"/>
          </w:tcPr>
          <w:p w14:paraId="7500011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1C3606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F910E9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AE94923"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2A7A9D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52B8D0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2CEED6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tc>
      </w:tr>
      <w:tr w:rsidR="00A67257" w:rsidRPr="000549BB" w14:paraId="23E68901" w14:textId="77777777" w:rsidTr="00BC6BDB">
        <w:tc>
          <w:tcPr>
            <w:tcW w:w="1978" w:type="dxa"/>
            <w:vAlign w:val="center"/>
          </w:tcPr>
          <w:p w14:paraId="035A0A2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DC_7A_n257M</w:t>
            </w:r>
          </w:p>
        </w:tc>
        <w:tc>
          <w:tcPr>
            <w:tcW w:w="1531" w:type="dxa"/>
            <w:vAlign w:val="center"/>
          </w:tcPr>
          <w:p w14:paraId="3043F62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3A45E47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659B37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A45E19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45EB90FB"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7925B9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373A5AE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p w14:paraId="54BE4EE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DL_7A_n257E_UL_5A_n257A</w:t>
            </w:r>
          </w:p>
        </w:tc>
      </w:tr>
      <w:tr w:rsidR="00A67257" w:rsidRPr="000549BB" w14:paraId="5BF91EB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22B9F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DC_7A_n257L</w:t>
            </w:r>
          </w:p>
        </w:tc>
        <w:tc>
          <w:tcPr>
            <w:tcW w:w="1531" w:type="dxa"/>
            <w:tcBorders>
              <w:top w:val="single" w:sz="4" w:space="0" w:color="auto"/>
              <w:left w:val="single" w:sz="4" w:space="0" w:color="auto"/>
              <w:bottom w:val="single" w:sz="4" w:space="0" w:color="auto"/>
              <w:right w:val="single" w:sz="4" w:space="0" w:color="auto"/>
            </w:tcBorders>
            <w:vAlign w:val="center"/>
          </w:tcPr>
          <w:p w14:paraId="754500F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342BB1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210B74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653E8C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C14CBF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4E0AD3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A633BC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DL_7A_n257K_UL_5A_n257A</w:t>
            </w:r>
          </w:p>
        </w:tc>
      </w:tr>
      <w:tr w:rsidR="00A67257" w:rsidRPr="000549BB" w14:paraId="491DDB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F1CB2D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DC_7A_n257K</w:t>
            </w:r>
          </w:p>
        </w:tc>
        <w:tc>
          <w:tcPr>
            <w:tcW w:w="1531" w:type="dxa"/>
            <w:tcBorders>
              <w:top w:val="single" w:sz="4" w:space="0" w:color="auto"/>
              <w:left w:val="single" w:sz="4" w:space="0" w:color="auto"/>
              <w:bottom w:val="single" w:sz="4" w:space="0" w:color="auto"/>
              <w:right w:val="single" w:sz="4" w:space="0" w:color="auto"/>
            </w:tcBorders>
            <w:vAlign w:val="center"/>
          </w:tcPr>
          <w:p w14:paraId="0B04CF5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52925D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40965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77600E3"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50CA62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15028D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B3CDE0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DL_7A_n257J_UL_5A_n257A</w:t>
            </w:r>
          </w:p>
        </w:tc>
      </w:tr>
      <w:tr w:rsidR="00A67257" w:rsidRPr="000549BB" w14:paraId="0E05B40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710F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DC_7A_n257J</w:t>
            </w:r>
          </w:p>
        </w:tc>
        <w:tc>
          <w:tcPr>
            <w:tcW w:w="1531" w:type="dxa"/>
            <w:tcBorders>
              <w:top w:val="single" w:sz="4" w:space="0" w:color="auto"/>
              <w:left w:val="single" w:sz="4" w:space="0" w:color="auto"/>
              <w:bottom w:val="single" w:sz="4" w:space="0" w:color="auto"/>
              <w:right w:val="single" w:sz="4" w:space="0" w:color="auto"/>
            </w:tcBorders>
            <w:vAlign w:val="center"/>
          </w:tcPr>
          <w:p w14:paraId="21594A4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983EA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4BB8C6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A060CFB"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52CD08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349831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638043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DL_7A_n257I_UL_5A_n257A</w:t>
            </w:r>
          </w:p>
        </w:tc>
      </w:tr>
      <w:tr w:rsidR="00A67257" w:rsidRPr="000549BB" w14:paraId="1601375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BD83D6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DC_7A_n257I</w:t>
            </w:r>
          </w:p>
        </w:tc>
        <w:tc>
          <w:tcPr>
            <w:tcW w:w="1531" w:type="dxa"/>
            <w:tcBorders>
              <w:top w:val="single" w:sz="4" w:space="0" w:color="auto"/>
              <w:left w:val="single" w:sz="4" w:space="0" w:color="auto"/>
              <w:bottom w:val="single" w:sz="4" w:space="0" w:color="auto"/>
              <w:right w:val="single" w:sz="4" w:space="0" w:color="auto"/>
            </w:tcBorders>
            <w:vAlign w:val="center"/>
          </w:tcPr>
          <w:p w14:paraId="01B919A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519BE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7B70C7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46502E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22C0B37"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EB70D8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F8ED80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DL_7A_n257H_UL_5A_n257A</w:t>
            </w:r>
          </w:p>
        </w:tc>
      </w:tr>
      <w:tr w:rsidR="00A67257" w:rsidRPr="000549BB" w14:paraId="63E7325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7B3E48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DC_7A_n257H</w:t>
            </w:r>
          </w:p>
        </w:tc>
        <w:tc>
          <w:tcPr>
            <w:tcW w:w="1531" w:type="dxa"/>
            <w:tcBorders>
              <w:top w:val="single" w:sz="4" w:space="0" w:color="auto"/>
              <w:left w:val="single" w:sz="4" w:space="0" w:color="auto"/>
              <w:bottom w:val="single" w:sz="4" w:space="0" w:color="auto"/>
              <w:right w:val="single" w:sz="4" w:space="0" w:color="auto"/>
            </w:tcBorders>
            <w:vAlign w:val="center"/>
          </w:tcPr>
          <w:p w14:paraId="5B541C6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4D1E50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4BCF9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E68182B"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73FF9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F201E4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E35E0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DL_7A_n257G_UL_5A_n257A</w:t>
            </w:r>
          </w:p>
        </w:tc>
      </w:tr>
      <w:tr w:rsidR="00A67257" w:rsidRPr="000549BB" w14:paraId="2E71ED4B"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783DCD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DC_7A_n257G</w:t>
            </w:r>
          </w:p>
        </w:tc>
        <w:tc>
          <w:tcPr>
            <w:tcW w:w="1531" w:type="dxa"/>
            <w:tcBorders>
              <w:top w:val="single" w:sz="4" w:space="0" w:color="auto"/>
              <w:left w:val="single" w:sz="4" w:space="0" w:color="auto"/>
              <w:bottom w:val="single" w:sz="4" w:space="0" w:color="auto"/>
              <w:right w:val="single" w:sz="4" w:space="0" w:color="auto"/>
            </w:tcBorders>
            <w:vAlign w:val="center"/>
          </w:tcPr>
          <w:p w14:paraId="58BC3A1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80E36B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56C0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F13D42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6BE8C9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723A4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D59F0A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tc>
      </w:tr>
      <w:tr w:rsidR="00A67257" w:rsidRPr="000549BB" w14:paraId="5AF22CBA" w14:textId="77777777" w:rsidTr="00BC6BDB">
        <w:tc>
          <w:tcPr>
            <w:tcW w:w="1978" w:type="dxa"/>
            <w:vAlign w:val="center"/>
          </w:tcPr>
          <w:p w14:paraId="63A919C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DC_7A-7A_n257F</w:t>
            </w:r>
          </w:p>
        </w:tc>
        <w:tc>
          <w:tcPr>
            <w:tcW w:w="1531" w:type="dxa"/>
            <w:vAlign w:val="center"/>
          </w:tcPr>
          <w:p w14:paraId="694DF43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6E9E48B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958FF9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7652B6D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5E3D7EF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783DC04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7406FE4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DL_7A_n257A_UL_7A_n257A</w:t>
            </w:r>
          </w:p>
          <w:p w14:paraId="4B55952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DL_7A_n257F_UL_7A_n257A</w:t>
            </w:r>
          </w:p>
          <w:p w14:paraId="2D48BFC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DL_7A-7A_n257E_UL_7A_n257A</w:t>
            </w:r>
          </w:p>
        </w:tc>
      </w:tr>
      <w:tr w:rsidR="00A67257" w:rsidRPr="000549BB" w14:paraId="34B31B3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7AAC9F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DC_7A-7A_n257E</w:t>
            </w:r>
          </w:p>
        </w:tc>
        <w:tc>
          <w:tcPr>
            <w:tcW w:w="1531" w:type="dxa"/>
            <w:tcBorders>
              <w:top w:val="single" w:sz="4" w:space="0" w:color="auto"/>
              <w:left w:val="single" w:sz="4" w:space="0" w:color="auto"/>
              <w:bottom w:val="single" w:sz="4" w:space="0" w:color="auto"/>
              <w:right w:val="single" w:sz="4" w:space="0" w:color="auto"/>
            </w:tcBorders>
            <w:vAlign w:val="center"/>
          </w:tcPr>
          <w:p w14:paraId="0E11EB6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607FD75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75A6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3762B8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7709F9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6A6B9D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338AF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DL_7A_n257E_UL_7A_n257A</w:t>
            </w:r>
          </w:p>
          <w:p w14:paraId="356668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DL_7A-7A_n257D_UL_7A_n257A</w:t>
            </w:r>
          </w:p>
        </w:tc>
      </w:tr>
      <w:tr w:rsidR="00A67257" w:rsidRPr="000549BB" w14:paraId="4DD6B1E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627A19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DC_7A-7A_n257D</w:t>
            </w:r>
          </w:p>
        </w:tc>
        <w:tc>
          <w:tcPr>
            <w:tcW w:w="1531" w:type="dxa"/>
            <w:tcBorders>
              <w:top w:val="single" w:sz="4" w:space="0" w:color="auto"/>
              <w:left w:val="single" w:sz="4" w:space="0" w:color="auto"/>
              <w:bottom w:val="single" w:sz="4" w:space="0" w:color="auto"/>
              <w:right w:val="single" w:sz="4" w:space="0" w:color="auto"/>
            </w:tcBorders>
            <w:vAlign w:val="center"/>
          </w:tcPr>
          <w:p w14:paraId="496ECF7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B199EC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0ED525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B7CE532"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715FD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577A4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9DCC5A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DL_7A_n257D_UL_7A_n257A</w:t>
            </w:r>
          </w:p>
          <w:p w14:paraId="0598B14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DL_7A-7A_n257A_UL_7A_n257A</w:t>
            </w:r>
          </w:p>
        </w:tc>
      </w:tr>
      <w:tr w:rsidR="00A67257" w:rsidRPr="000549BB" w14:paraId="4D969814" w14:textId="77777777" w:rsidTr="00BC6BDB">
        <w:tc>
          <w:tcPr>
            <w:tcW w:w="1978" w:type="dxa"/>
            <w:vAlign w:val="center"/>
          </w:tcPr>
          <w:p w14:paraId="40750B4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DC_7A-7A_n257M</w:t>
            </w:r>
          </w:p>
        </w:tc>
        <w:tc>
          <w:tcPr>
            <w:tcW w:w="1531" w:type="dxa"/>
            <w:vAlign w:val="center"/>
          </w:tcPr>
          <w:p w14:paraId="653F248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4269E2B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32AF70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25451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07BA8EF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1B0AE0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0B47581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DL_7A_n257F_UL_7A_n257A</w:t>
            </w:r>
          </w:p>
          <w:p w14:paraId="4B0B759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DL_7A_n257A_UL_7A_n257A</w:t>
            </w:r>
          </w:p>
          <w:p w14:paraId="11AA4E9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DL_7A-7A_n257L_UL_7A_n257A</w:t>
            </w:r>
          </w:p>
        </w:tc>
      </w:tr>
      <w:tr w:rsidR="00A67257" w:rsidRPr="000549BB" w14:paraId="049B0744"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55516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DC_7A-7A_n257L</w:t>
            </w:r>
          </w:p>
        </w:tc>
        <w:tc>
          <w:tcPr>
            <w:tcW w:w="1531" w:type="dxa"/>
            <w:tcBorders>
              <w:top w:val="single" w:sz="4" w:space="0" w:color="auto"/>
              <w:left w:val="single" w:sz="4" w:space="0" w:color="auto"/>
              <w:bottom w:val="single" w:sz="4" w:space="0" w:color="auto"/>
              <w:right w:val="single" w:sz="4" w:space="0" w:color="auto"/>
            </w:tcBorders>
            <w:vAlign w:val="center"/>
          </w:tcPr>
          <w:p w14:paraId="4C4181B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08190AA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B9F6E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04257D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C3064A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791AE6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ADBD86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DL_7A_n257L_UL_7A_n257A</w:t>
            </w:r>
          </w:p>
          <w:p w14:paraId="5F0958A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DL_7A-7A_n257K_UL_7A_n257A</w:t>
            </w:r>
          </w:p>
        </w:tc>
      </w:tr>
      <w:tr w:rsidR="00A67257" w:rsidRPr="000549BB" w14:paraId="1307150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A72743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DC_7A-7A_n257K</w:t>
            </w:r>
          </w:p>
        </w:tc>
        <w:tc>
          <w:tcPr>
            <w:tcW w:w="1531" w:type="dxa"/>
            <w:tcBorders>
              <w:top w:val="single" w:sz="4" w:space="0" w:color="auto"/>
              <w:left w:val="single" w:sz="4" w:space="0" w:color="auto"/>
              <w:bottom w:val="single" w:sz="4" w:space="0" w:color="auto"/>
              <w:right w:val="single" w:sz="4" w:space="0" w:color="auto"/>
            </w:tcBorders>
            <w:vAlign w:val="center"/>
          </w:tcPr>
          <w:p w14:paraId="23E0A0B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B8284A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92855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B54F30C"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4FD0D3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AEFF8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30ECFF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DL_7A_n257K_UL_7A_n257A</w:t>
            </w:r>
          </w:p>
          <w:p w14:paraId="4A4D501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DL_7A-7A_n257J_UL_7A_n257A</w:t>
            </w:r>
          </w:p>
        </w:tc>
      </w:tr>
      <w:tr w:rsidR="00A67257" w:rsidRPr="000549BB" w14:paraId="6E5A0BA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1BF1CC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DC_7A-7A_n257J</w:t>
            </w:r>
          </w:p>
        </w:tc>
        <w:tc>
          <w:tcPr>
            <w:tcW w:w="1531" w:type="dxa"/>
            <w:tcBorders>
              <w:top w:val="single" w:sz="4" w:space="0" w:color="auto"/>
              <w:left w:val="single" w:sz="4" w:space="0" w:color="auto"/>
              <w:bottom w:val="single" w:sz="4" w:space="0" w:color="auto"/>
              <w:right w:val="single" w:sz="4" w:space="0" w:color="auto"/>
            </w:tcBorders>
            <w:vAlign w:val="center"/>
          </w:tcPr>
          <w:p w14:paraId="6BC04A6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AF2FCC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6D924E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369A95B"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92D010"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644E5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C12467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DL_7A_n257J_UL_7A_n257A</w:t>
            </w:r>
          </w:p>
          <w:p w14:paraId="5426C4D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DL_7A-7A_n257I_UL_7A_n257A</w:t>
            </w:r>
          </w:p>
        </w:tc>
      </w:tr>
      <w:tr w:rsidR="00A67257" w:rsidRPr="000549BB" w14:paraId="0F48793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F7DCB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DC_7A-7A_n257I</w:t>
            </w:r>
          </w:p>
        </w:tc>
        <w:tc>
          <w:tcPr>
            <w:tcW w:w="1531" w:type="dxa"/>
            <w:tcBorders>
              <w:top w:val="single" w:sz="4" w:space="0" w:color="auto"/>
              <w:left w:val="single" w:sz="4" w:space="0" w:color="auto"/>
              <w:bottom w:val="single" w:sz="4" w:space="0" w:color="auto"/>
              <w:right w:val="single" w:sz="4" w:space="0" w:color="auto"/>
            </w:tcBorders>
            <w:vAlign w:val="center"/>
          </w:tcPr>
          <w:p w14:paraId="67E952F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D1FEB9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9D42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80118E8"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D25649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E907B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7F0E3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DL_7A_n257I_UL_7A_n257A</w:t>
            </w:r>
          </w:p>
        </w:tc>
      </w:tr>
      <w:tr w:rsidR="00A67257" w:rsidRPr="000549BB" w14:paraId="19B9930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A5EDF1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DC_7A-7A_n257H</w:t>
            </w:r>
          </w:p>
        </w:tc>
        <w:tc>
          <w:tcPr>
            <w:tcW w:w="1531" w:type="dxa"/>
            <w:tcBorders>
              <w:top w:val="single" w:sz="4" w:space="0" w:color="auto"/>
              <w:left w:val="single" w:sz="4" w:space="0" w:color="auto"/>
              <w:bottom w:val="single" w:sz="4" w:space="0" w:color="auto"/>
              <w:right w:val="single" w:sz="4" w:space="0" w:color="auto"/>
            </w:tcBorders>
            <w:vAlign w:val="center"/>
          </w:tcPr>
          <w:p w14:paraId="54A234D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6DD2567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94B700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E15153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DB5E3C"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FBADE5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EEF9D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DL_7A_n257H_UL_7A_n257A</w:t>
            </w:r>
          </w:p>
          <w:p w14:paraId="698B228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DL_7A-7A_n257G_UL_7A_n257A</w:t>
            </w:r>
          </w:p>
        </w:tc>
      </w:tr>
      <w:tr w:rsidR="00A67257" w:rsidRPr="000549BB" w14:paraId="69C5E67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F4A4D8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DC_7A-7A_n257G</w:t>
            </w:r>
          </w:p>
        </w:tc>
        <w:tc>
          <w:tcPr>
            <w:tcW w:w="1531" w:type="dxa"/>
            <w:tcBorders>
              <w:top w:val="single" w:sz="4" w:space="0" w:color="auto"/>
              <w:left w:val="single" w:sz="4" w:space="0" w:color="auto"/>
              <w:bottom w:val="single" w:sz="4" w:space="0" w:color="auto"/>
              <w:right w:val="single" w:sz="4" w:space="0" w:color="auto"/>
            </w:tcBorders>
            <w:vAlign w:val="center"/>
          </w:tcPr>
          <w:p w14:paraId="608D3A0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24F77C9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573EEE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BA19872"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62168B"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B07B7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2091E4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DL_7A_n257G_UL_7A_n257A</w:t>
            </w:r>
          </w:p>
          <w:p w14:paraId="22DBEAA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DL_7A-7A_n257A_UL_7A_n257A</w:t>
            </w:r>
          </w:p>
        </w:tc>
      </w:tr>
      <w:tr w:rsidR="00A67257" w:rsidRPr="000549BB" w14:paraId="1DA0058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827C00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 n258B</w:t>
            </w:r>
          </w:p>
        </w:tc>
        <w:tc>
          <w:tcPr>
            <w:tcW w:w="1531" w:type="dxa"/>
            <w:tcBorders>
              <w:top w:val="single" w:sz="4" w:space="0" w:color="auto"/>
              <w:left w:val="single" w:sz="4" w:space="0" w:color="auto"/>
              <w:bottom w:val="single" w:sz="4" w:space="0" w:color="auto"/>
              <w:right w:val="single" w:sz="4" w:space="0" w:color="auto"/>
            </w:tcBorders>
            <w:vAlign w:val="center"/>
          </w:tcPr>
          <w:p w14:paraId="57FF4B2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vAlign w:val="center"/>
          </w:tcPr>
          <w:p w14:paraId="77F2D2E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9911F6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0F6DF967" w14:textId="77777777" w:rsidR="00A67257" w:rsidRPr="00840CFD" w:rsidRDefault="00C8650C" w:rsidP="00BC6BDB">
            <w:pPr>
              <w:pStyle w:val="TAL"/>
              <w:snapToGrid w:val="0"/>
              <w:jc w:val="both"/>
              <w:rPr>
                <w:rFonts w:eastAsia="Malgun Gothic" w:cs="Arial"/>
                <w:szCs w:val="18"/>
                <w:lang w:eastAsia="ko-KR"/>
              </w:rPr>
            </w:pPr>
            <w:hyperlink r:id="rId646"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9058F2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3550ACF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3097B7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DC_7A_n258A(completed)</w:t>
            </w:r>
          </w:p>
          <w:p w14:paraId="4DD2735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CA_n258B</w:t>
            </w:r>
          </w:p>
        </w:tc>
      </w:tr>
      <w:tr w:rsidR="00A67257" w:rsidRPr="000549BB" w14:paraId="7781310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F020BD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DC_7A_n258C</w:t>
            </w:r>
          </w:p>
        </w:tc>
        <w:tc>
          <w:tcPr>
            <w:tcW w:w="1531" w:type="dxa"/>
            <w:tcBorders>
              <w:top w:val="single" w:sz="4" w:space="0" w:color="auto"/>
              <w:left w:val="single" w:sz="4" w:space="0" w:color="auto"/>
              <w:bottom w:val="single" w:sz="4" w:space="0" w:color="auto"/>
              <w:right w:val="single" w:sz="4" w:space="0" w:color="auto"/>
            </w:tcBorders>
            <w:vAlign w:val="center"/>
          </w:tcPr>
          <w:p w14:paraId="2C8C856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vAlign w:val="center"/>
          </w:tcPr>
          <w:p w14:paraId="25E796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081547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r>
            <w:r w:rsidRPr="00840CFD">
              <w:rPr>
                <w:rFonts w:eastAsia="Malgun Gothic" w:cs="Arial"/>
                <w:szCs w:val="18"/>
                <w:lang w:eastAsia="ko-KR"/>
              </w:rPr>
              <w:lastRenderedPageBreak/>
              <w:t>Telstra</w:t>
            </w:r>
          </w:p>
        </w:tc>
        <w:tc>
          <w:tcPr>
            <w:tcW w:w="1440" w:type="dxa"/>
            <w:tcBorders>
              <w:top w:val="single" w:sz="4" w:space="0" w:color="auto"/>
              <w:left w:val="single" w:sz="4" w:space="0" w:color="auto"/>
              <w:bottom w:val="single" w:sz="4" w:space="0" w:color="auto"/>
              <w:right w:val="single" w:sz="4" w:space="0" w:color="auto"/>
            </w:tcBorders>
            <w:vAlign w:val="center"/>
          </w:tcPr>
          <w:p w14:paraId="3C9246C7" w14:textId="77777777" w:rsidR="00A67257" w:rsidRPr="00840CFD" w:rsidRDefault="00C8650C" w:rsidP="00BC6BDB">
            <w:pPr>
              <w:pStyle w:val="TAL"/>
              <w:snapToGrid w:val="0"/>
              <w:jc w:val="both"/>
              <w:rPr>
                <w:rFonts w:eastAsia="Malgun Gothic" w:cs="Arial"/>
                <w:szCs w:val="18"/>
                <w:lang w:eastAsia="ko-KR"/>
              </w:rPr>
            </w:pPr>
            <w:hyperlink r:id="rId647" w:history="1">
              <w:r w:rsidR="00A67257" w:rsidRPr="00840CFD">
                <w:rPr>
                  <w:rStyle w:val="ae"/>
                  <w:rFonts w:eastAsia="Malgun Gothic" w:cs="Arial"/>
                  <w:szCs w:val="18"/>
                  <w:lang w:eastAsia="ko-KR"/>
                </w:rPr>
                <w:t>meng.wang@tea</w:t>
              </w:r>
              <w:r w:rsidR="00A67257" w:rsidRPr="00840CFD">
                <w:rPr>
                  <w:rStyle w:val="ae"/>
                  <w:rFonts w:eastAsia="Malgun Gothic" w:cs="Arial"/>
                  <w:szCs w:val="18"/>
                  <w:lang w:eastAsia="ko-KR"/>
                </w:rPr>
                <w:lastRenderedPageBreak/>
                <w:t>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2B20933"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lastRenderedPageBreak/>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317B94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w:t>
            </w:r>
            <w:r w:rsidRPr="00840CFD">
              <w:rPr>
                <w:rFonts w:ascii="Arial" w:hAnsi="Arial" w:cs="Arial"/>
                <w:sz w:val="18"/>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vAlign w:val="center"/>
          </w:tcPr>
          <w:p w14:paraId="102AB04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DC_7A_n258B</w:t>
            </w:r>
          </w:p>
          <w:p w14:paraId="50B9807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CA_n258C</w:t>
            </w:r>
          </w:p>
        </w:tc>
      </w:tr>
      <w:tr w:rsidR="00A67257" w:rsidRPr="000549BB" w14:paraId="23E7DCE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2440DA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DC_7A_n258F</w:t>
            </w:r>
          </w:p>
        </w:tc>
        <w:tc>
          <w:tcPr>
            <w:tcW w:w="1531" w:type="dxa"/>
            <w:tcBorders>
              <w:top w:val="single" w:sz="4" w:space="0" w:color="auto"/>
              <w:left w:val="single" w:sz="4" w:space="0" w:color="auto"/>
              <w:bottom w:val="single" w:sz="4" w:space="0" w:color="auto"/>
              <w:right w:val="single" w:sz="4" w:space="0" w:color="auto"/>
            </w:tcBorders>
            <w:vAlign w:val="center"/>
          </w:tcPr>
          <w:p w14:paraId="77CB92A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vAlign w:val="center"/>
          </w:tcPr>
          <w:p w14:paraId="57C627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7E905A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718A8393" w14:textId="77777777" w:rsidR="00A67257" w:rsidRPr="00840CFD" w:rsidRDefault="00C8650C" w:rsidP="00BC6BDB">
            <w:pPr>
              <w:pStyle w:val="TAL"/>
              <w:snapToGrid w:val="0"/>
              <w:jc w:val="both"/>
              <w:rPr>
                <w:rFonts w:eastAsia="Malgun Gothic" w:cs="Arial"/>
                <w:szCs w:val="18"/>
                <w:lang w:eastAsia="ko-KR"/>
              </w:rPr>
            </w:pPr>
            <w:hyperlink r:id="rId648"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9E6892C"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4C29570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8FD16B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DC_7A_n258E</w:t>
            </w:r>
          </w:p>
          <w:p w14:paraId="505D3C8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CA_n258F</w:t>
            </w:r>
          </w:p>
        </w:tc>
      </w:tr>
      <w:tr w:rsidR="00A67257" w:rsidRPr="000549BB" w14:paraId="3890260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112B6A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DC_7A_n258M</w:t>
            </w:r>
          </w:p>
        </w:tc>
        <w:tc>
          <w:tcPr>
            <w:tcW w:w="1531" w:type="dxa"/>
            <w:tcBorders>
              <w:top w:val="single" w:sz="4" w:space="0" w:color="auto"/>
              <w:left w:val="single" w:sz="4" w:space="0" w:color="auto"/>
              <w:bottom w:val="single" w:sz="4" w:space="0" w:color="auto"/>
              <w:right w:val="single" w:sz="4" w:space="0" w:color="auto"/>
            </w:tcBorders>
            <w:vAlign w:val="center"/>
          </w:tcPr>
          <w:p w14:paraId="15F50C1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vAlign w:val="center"/>
          </w:tcPr>
          <w:p w14:paraId="74DE954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A113EA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229D4458" w14:textId="77777777" w:rsidR="00A67257" w:rsidRPr="00840CFD" w:rsidRDefault="00C8650C" w:rsidP="00BC6BDB">
            <w:pPr>
              <w:pStyle w:val="TAL"/>
              <w:snapToGrid w:val="0"/>
              <w:jc w:val="both"/>
              <w:rPr>
                <w:rFonts w:eastAsia="Malgun Gothic" w:cs="Arial"/>
                <w:szCs w:val="18"/>
                <w:lang w:eastAsia="ko-KR"/>
              </w:rPr>
            </w:pPr>
            <w:hyperlink r:id="rId649"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65395E0"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4FA964CD"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08CEFA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DC_7A_n258L</w:t>
            </w:r>
          </w:p>
          <w:p w14:paraId="29D3AC9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CA_n258M</w:t>
            </w:r>
          </w:p>
        </w:tc>
      </w:tr>
      <w:tr w:rsidR="00A67257" w:rsidRPr="000549BB" w14:paraId="7029927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D0F648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DC_8A_n257D</w:t>
            </w:r>
          </w:p>
        </w:tc>
        <w:tc>
          <w:tcPr>
            <w:tcW w:w="1531" w:type="dxa"/>
            <w:tcBorders>
              <w:top w:val="single" w:sz="4" w:space="0" w:color="auto"/>
              <w:left w:val="single" w:sz="4" w:space="0" w:color="auto"/>
              <w:bottom w:val="single" w:sz="4" w:space="0" w:color="auto"/>
              <w:right w:val="single" w:sz="4" w:space="0" w:color="auto"/>
            </w:tcBorders>
            <w:vAlign w:val="center"/>
          </w:tcPr>
          <w:p w14:paraId="228FAF2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DC_8A_n257A</w:t>
            </w:r>
          </w:p>
        </w:tc>
        <w:tc>
          <w:tcPr>
            <w:tcW w:w="902" w:type="dxa"/>
            <w:tcBorders>
              <w:top w:val="single" w:sz="4" w:space="0" w:color="auto"/>
              <w:left w:val="single" w:sz="4" w:space="0" w:color="auto"/>
              <w:bottom w:val="single" w:sz="4" w:space="0" w:color="auto"/>
              <w:right w:val="single" w:sz="4" w:space="0" w:color="auto"/>
            </w:tcBorders>
            <w:vAlign w:val="center"/>
          </w:tcPr>
          <w:p w14:paraId="7D3E985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568595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F39318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02D113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BF9F518"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F3C879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2B_DL_8A_n257A_UL_8A_n257A (completed)</w:t>
            </w:r>
          </w:p>
        </w:tc>
      </w:tr>
      <w:tr w:rsidR="00A67257" w:rsidRPr="000549BB" w14:paraId="5EC6DB1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5E5332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DC_8A_n257E</w:t>
            </w:r>
          </w:p>
        </w:tc>
        <w:tc>
          <w:tcPr>
            <w:tcW w:w="1531" w:type="dxa"/>
            <w:tcBorders>
              <w:top w:val="single" w:sz="4" w:space="0" w:color="auto"/>
              <w:left w:val="single" w:sz="4" w:space="0" w:color="auto"/>
              <w:bottom w:val="single" w:sz="4" w:space="0" w:color="auto"/>
              <w:right w:val="single" w:sz="4" w:space="0" w:color="auto"/>
            </w:tcBorders>
            <w:vAlign w:val="center"/>
          </w:tcPr>
          <w:p w14:paraId="44E7468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DC_8A_n257A</w:t>
            </w:r>
          </w:p>
        </w:tc>
        <w:tc>
          <w:tcPr>
            <w:tcW w:w="902" w:type="dxa"/>
            <w:tcBorders>
              <w:top w:val="single" w:sz="4" w:space="0" w:color="auto"/>
              <w:left w:val="single" w:sz="4" w:space="0" w:color="auto"/>
              <w:bottom w:val="single" w:sz="4" w:space="0" w:color="auto"/>
              <w:right w:val="single" w:sz="4" w:space="0" w:color="auto"/>
            </w:tcBorders>
            <w:vAlign w:val="center"/>
          </w:tcPr>
          <w:p w14:paraId="7789F5E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AB434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F40188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8FB212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532F79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F50EDF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2B_DL_8A_n257D_UL_8A_n257D (new)</w:t>
            </w:r>
          </w:p>
        </w:tc>
      </w:tr>
      <w:tr w:rsidR="00A67257" w:rsidRPr="000549BB" w14:paraId="5B4FC1F7" w14:textId="77777777" w:rsidTr="00BC6BDB">
        <w:tc>
          <w:tcPr>
            <w:tcW w:w="1978" w:type="dxa"/>
            <w:vAlign w:val="center"/>
          </w:tcPr>
          <w:p w14:paraId="0DD04658"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rPr>
              <w:t>DC_8A_n257F</w:t>
            </w:r>
          </w:p>
        </w:tc>
        <w:tc>
          <w:tcPr>
            <w:tcW w:w="1531" w:type="dxa"/>
            <w:vAlign w:val="center"/>
          </w:tcPr>
          <w:p w14:paraId="0A2765E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DC_8A_n257A</w:t>
            </w:r>
          </w:p>
        </w:tc>
        <w:tc>
          <w:tcPr>
            <w:tcW w:w="902" w:type="dxa"/>
            <w:vAlign w:val="center"/>
          </w:tcPr>
          <w:p w14:paraId="247D10C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CF99588" w14:textId="77777777" w:rsidR="00A67257" w:rsidRPr="00840CFD" w:rsidRDefault="00A67257" w:rsidP="00BC6BDB">
            <w:pPr>
              <w:pStyle w:val="TAL"/>
              <w:snapToGrid w:val="0"/>
              <w:jc w:val="both"/>
              <w:rPr>
                <w:rFonts w:cs="Arial"/>
                <w:szCs w:val="18"/>
              </w:rPr>
            </w:pPr>
            <w:r w:rsidRPr="00840CFD">
              <w:rPr>
                <w:rFonts w:cs="Arial"/>
                <w:szCs w:val="18"/>
              </w:rPr>
              <w:t>Ilwhan.kim, KT</w:t>
            </w:r>
          </w:p>
        </w:tc>
        <w:tc>
          <w:tcPr>
            <w:tcW w:w="1440" w:type="dxa"/>
            <w:vAlign w:val="center"/>
          </w:tcPr>
          <w:p w14:paraId="3DEA6A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Ilwhan.kim@kt.com</w:t>
            </w:r>
          </w:p>
        </w:tc>
        <w:tc>
          <w:tcPr>
            <w:tcW w:w="3239" w:type="dxa"/>
            <w:gridSpan w:val="2"/>
            <w:vAlign w:val="center"/>
          </w:tcPr>
          <w:p w14:paraId="64F85694" w14:textId="77777777" w:rsidR="00A67257" w:rsidRPr="00840CFD" w:rsidRDefault="00A67257" w:rsidP="00BC6BDB">
            <w:pPr>
              <w:pStyle w:val="TAL"/>
              <w:snapToGrid w:val="0"/>
              <w:jc w:val="both"/>
              <w:rPr>
                <w:rFonts w:cs="Arial"/>
                <w:szCs w:val="18"/>
              </w:rPr>
            </w:pPr>
            <w:r w:rsidRPr="00840CFD">
              <w:rPr>
                <w:rFonts w:cs="Arial"/>
                <w:i/>
                <w:szCs w:val="18"/>
              </w:rPr>
              <w:t>LG Electronics, LG-Ericsson, Samsung</w:t>
            </w:r>
          </w:p>
        </w:tc>
        <w:tc>
          <w:tcPr>
            <w:tcW w:w="907" w:type="dxa"/>
            <w:vAlign w:val="center"/>
          </w:tcPr>
          <w:p w14:paraId="261E4CE0"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hAnsi="Arial" w:cs="Arial"/>
                <w:sz w:val="18"/>
                <w:szCs w:val="18"/>
                <w:lang w:eastAsia="ja-JP"/>
              </w:rPr>
              <w:t>Completed</w:t>
            </w:r>
          </w:p>
        </w:tc>
        <w:tc>
          <w:tcPr>
            <w:tcW w:w="4499" w:type="dxa"/>
            <w:vAlign w:val="center"/>
          </w:tcPr>
          <w:p w14:paraId="7377F06F"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rPr>
              <w:t>2B_DL_8A_n257A_UL_8A_n257A (completed)</w:t>
            </w:r>
          </w:p>
        </w:tc>
      </w:tr>
      <w:tr w:rsidR="00A67257" w:rsidRPr="000549BB" w14:paraId="1BCC3BEC" w14:textId="77777777" w:rsidTr="00BC6BDB">
        <w:tc>
          <w:tcPr>
            <w:tcW w:w="1978" w:type="dxa"/>
            <w:vAlign w:val="center"/>
          </w:tcPr>
          <w:p w14:paraId="1DD1137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DC_8A_n257G</w:t>
            </w:r>
          </w:p>
        </w:tc>
        <w:tc>
          <w:tcPr>
            <w:tcW w:w="1531" w:type="dxa"/>
            <w:vAlign w:val="center"/>
          </w:tcPr>
          <w:p w14:paraId="78E3D9C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5826673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545233D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09BCC4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23F8550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08E1A411"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535FC31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2B_DL_8A_n257A_UL_8A_n257A (completed)</w:t>
            </w:r>
          </w:p>
        </w:tc>
      </w:tr>
      <w:tr w:rsidR="00A67257" w:rsidRPr="000549BB" w14:paraId="404DA07F" w14:textId="77777777" w:rsidTr="00BC6BDB">
        <w:tc>
          <w:tcPr>
            <w:tcW w:w="1978" w:type="dxa"/>
            <w:vAlign w:val="center"/>
          </w:tcPr>
          <w:p w14:paraId="05239C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DC_8A_n257H</w:t>
            </w:r>
          </w:p>
        </w:tc>
        <w:tc>
          <w:tcPr>
            <w:tcW w:w="1531" w:type="dxa"/>
            <w:vAlign w:val="center"/>
          </w:tcPr>
          <w:p w14:paraId="422A990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773E5E7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2EBBC84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4FF817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0917AA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6C06D105"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5C8DA05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2B_DL_8A_n257G_UL_8A_n257A (new)</w:t>
            </w:r>
          </w:p>
        </w:tc>
      </w:tr>
      <w:tr w:rsidR="00A67257" w:rsidRPr="000549BB" w14:paraId="5A666BE2" w14:textId="77777777" w:rsidTr="00BC6BDB">
        <w:tc>
          <w:tcPr>
            <w:tcW w:w="1978" w:type="dxa"/>
            <w:vAlign w:val="center"/>
          </w:tcPr>
          <w:p w14:paraId="7D12EF0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DC_8A_n257I</w:t>
            </w:r>
          </w:p>
        </w:tc>
        <w:tc>
          <w:tcPr>
            <w:tcW w:w="1531" w:type="dxa"/>
            <w:vAlign w:val="center"/>
          </w:tcPr>
          <w:p w14:paraId="5A6866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722605E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7BD320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036135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6590925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764A4A19"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1B099A0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2B_DL_8A_n257H_UL_8A_n257A (new)</w:t>
            </w:r>
          </w:p>
        </w:tc>
      </w:tr>
      <w:tr w:rsidR="00A67257" w:rsidRPr="000549BB" w14:paraId="77499C21" w14:textId="77777777" w:rsidTr="00BC6BDB">
        <w:tc>
          <w:tcPr>
            <w:tcW w:w="1978" w:type="dxa"/>
            <w:vAlign w:val="center"/>
          </w:tcPr>
          <w:p w14:paraId="2645B48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DC_8A_n257J</w:t>
            </w:r>
          </w:p>
        </w:tc>
        <w:tc>
          <w:tcPr>
            <w:tcW w:w="1531" w:type="dxa"/>
            <w:vAlign w:val="center"/>
          </w:tcPr>
          <w:p w14:paraId="5B2BDA2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3C5C5FE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ED8366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07ABCF3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6538EA2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537C12CA"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59E9BEC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2B_DL_8A_n257I_UL_8A_n257A (new)</w:t>
            </w:r>
          </w:p>
        </w:tc>
      </w:tr>
      <w:tr w:rsidR="00A67257" w:rsidRPr="000549BB" w14:paraId="26C69CE9" w14:textId="77777777" w:rsidTr="00BC6BDB">
        <w:tc>
          <w:tcPr>
            <w:tcW w:w="1978" w:type="dxa"/>
            <w:vAlign w:val="center"/>
          </w:tcPr>
          <w:p w14:paraId="5DF7A02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DC_8A_n257K</w:t>
            </w:r>
          </w:p>
        </w:tc>
        <w:tc>
          <w:tcPr>
            <w:tcW w:w="1531" w:type="dxa"/>
            <w:vAlign w:val="center"/>
          </w:tcPr>
          <w:p w14:paraId="7FC74C2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1BC28F6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120329B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1E645B8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0B17074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0D8011F5"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053D969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2B_DL_8A_n257J_UL_8A_n257A (new)</w:t>
            </w:r>
          </w:p>
        </w:tc>
      </w:tr>
      <w:tr w:rsidR="00A67257" w:rsidRPr="000549BB" w14:paraId="01500137" w14:textId="77777777" w:rsidTr="00BC6BDB">
        <w:tc>
          <w:tcPr>
            <w:tcW w:w="1978" w:type="dxa"/>
            <w:vAlign w:val="center"/>
          </w:tcPr>
          <w:p w14:paraId="2C7E54C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DC_8A_n257L</w:t>
            </w:r>
          </w:p>
        </w:tc>
        <w:tc>
          <w:tcPr>
            <w:tcW w:w="1531" w:type="dxa"/>
            <w:vAlign w:val="center"/>
          </w:tcPr>
          <w:p w14:paraId="0586869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14E55EB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E6E630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2BD8C16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3580746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1BFF0B35"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225DBE0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2B_DL_8A_n257K_UL_8A_n257A (new)</w:t>
            </w:r>
          </w:p>
        </w:tc>
      </w:tr>
      <w:tr w:rsidR="00A67257" w:rsidRPr="000549BB" w14:paraId="03C1A4D7" w14:textId="77777777" w:rsidTr="00BC6BDB">
        <w:tc>
          <w:tcPr>
            <w:tcW w:w="1978" w:type="dxa"/>
            <w:vAlign w:val="center"/>
          </w:tcPr>
          <w:p w14:paraId="754B595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DC_8A_n257M</w:t>
            </w:r>
          </w:p>
        </w:tc>
        <w:tc>
          <w:tcPr>
            <w:tcW w:w="1531" w:type="dxa"/>
            <w:vAlign w:val="center"/>
          </w:tcPr>
          <w:p w14:paraId="66AE7D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DC_8A_n257A</w:t>
            </w:r>
          </w:p>
        </w:tc>
        <w:tc>
          <w:tcPr>
            <w:tcW w:w="902" w:type="dxa"/>
            <w:vAlign w:val="center"/>
          </w:tcPr>
          <w:p w14:paraId="4F0E8D7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C57253D" w14:textId="77777777" w:rsidR="00A67257" w:rsidRPr="00840CFD" w:rsidRDefault="00A67257" w:rsidP="00BC6BDB">
            <w:pPr>
              <w:pStyle w:val="TAL"/>
              <w:snapToGrid w:val="0"/>
              <w:jc w:val="both"/>
              <w:rPr>
                <w:rFonts w:cs="Arial"/>
                <w:szCs w:val="18"/>
              </w:rPr>
            </w:pPr>
            <w:r w:rsidRPr="00840CFD">
              <w:rPr>
                <w:rFonts w:cs="Arial"/>
                <w:szCs w:val="18"/>
              </w:rPr>
              <w:t>Ilwhan.kim, KT</w:t>
            </w:r>
          </w:p>
        </w:tc>
        <w:tc>
          <w:tcPr>
            <w:tcW w:w="1440" w:type="dxa"/>
            <w:vAlign w:val="center"/>
          </w:tcPr>
          <w:p w14:paraId="363C88C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Ilwhan.kim@kt.com</w:t>
            </w:r>
          </w:p>
        </w:tc>
        <w:tc>
          <w:tcPr>
            <w:tcW w:w="3239" w:type="dxa"/>
            <w:gridSpan w:val="2"/>
            <w:vAlign w:val="center"/>
          </w:tcPr>
          <w:p w14:paraId="4B57F842" w14:textId="77777777" w:rsidR="00A67257" w:rsidRPr="00840CFD" w:rsidRDefault="00A67257" w:rsidP="00BC6BDB">
            <w:pPr>
              <w:pStyle w:val="TAL"/>
              <w:snapToGrid w:val="0"/>
              <w:jc w:val="both"/>
              <w:rPr>
                <w:rFonts w:cs="Arial"/>
                <w:i/>
                <w:szCs w:val="18"/>
              </w:rPr>
            </w:pPr>
            <w:r w:rsidRPr="00840CFD">
              <w:rPr>
                <w:rFonts w:cs="Arial"/>
                <w:i/>
                <w:szCs w:val="18"/>
              </w:rPr>
              <w:t>LG Electronics, LG-Ericsson, Samsung</w:t>
            </w:r>
          </w:p>
        </w:tc>
        <w:tc>
          <w:tcPr>
            <w:tcW w:w="907" w:type="dxa"/>
            <w:vAlign w:val="center"/>
          </w:tcPr>
          <w:p w14:paraId="08DBDE2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vAlign w:val="center"/>
          </w:tcPr>
          <w:p w14:paraId="75E5963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2B_DL_8A_n257A_UL_8A_n257A (completed)</w:t>
            </w:r>
          </w:p>
        </w:tc>
      </w:tr>
      <w:tr w:rsidR="00A67257" w:rsidRPr="000549BB" w14:paraId="10262FC7" w14:textId="77777777" w:rsidTr="00BC6BDB">
        <w:tc>
          <w:tcPr>
            <w:tcW w:w="1978" w:type="dxa"/>
            <w:vAlign w:val="center"/>
          </w:tcPr>
          <w:p w14:paraId="36DD773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DC_12A_n257A</w:t>
            </w:r>
          </w:p>
        </w:tc>
        <w:tc>
          <w:tcPr>
            <w:tcW w:w="1531" w:type="dxa"/>
            <w:vAlign w:val="center"/>
          </w:tcPr>
          <w:p w14:paraId="6932574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DC_12A_n257A</w:t>
            </w:r>
          </w:p>
        </w:tc>
        <w:tc>
          <w:tcPr>
            <w:tcW w:w="902" w:type="dxa"/>
            <w:vAlign w:val="center"/>
          </w:tcPr>
          <w:p w14:paraId="4B4B66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6990ACD" w14:textId="77777777" w:rsidR="00A67257" w:rsidRPr="00840CFD" w:rsidRDefault="00A67257" w:rsidP="00BC6BDB">
            <w:pPr>
              <w:pStyle w:val="TAL"/>
              <w:snapToGrid w:val="0"/>
              <w:jc w:val="both"/>
              <w:rPr>
                <w:rFonts w:cs="Arial"/>
                <w:szCs w:val="18"/>
              </w:rPr>
            </w:pPr>
            <w:r w:rsidRPr="00840CFD">
              <w:rPr>
                <w:rFonts w:cs="Arial"/>
                <w:color w:val="000000"/>
                <w:szCs w:val="18"/>
              </w:rPr>
              <w:t>Sebastian Thalanany, U.S. Cellular</w:t>
            </w:r>
          </w:p>
        </w:tc>
        <w:tc>
          <w:tcPr>
            <w:tcW w:w="1440" w:type="dxa"/>
            <w:vAlign w:val="center"/>
          </w:tcPr>
          <w:p w14:paraId="58403104" w14:textId="77777777" w:rsidR="00A67257" w:rsidRPr="00840CFD" w:rsidRDefault="00C8650C" w:rsidP="00BC6BDB">
            <w:pPr>
              <w:keepNext/>
              <w:snapToGrid w:val="0"/>
              <w:spacing w:after="0"/>
              <w:jc w:val="both"/>
              <w:rPr>
                <w:rFonts w:ascii="Arial" w:hAnsi="Arial" w:cs="Arial"/>
                <w:sz w:val="18"/>
                <w:szCs w:val="18"/>
              </w:rPr>
            </w:pPr>
            <w:hyperlink r:id="rId650" w:history="1">
              <w:r w:rsidR="00A67257" w:rsidRPr="00840CFD">
                <w:rPr>
                  <w:rFonts w:ascii="Arial" w:hAnsi="Arial" w:cs="Arial"/>
                  <w:color w:val="0000FF"/>
                  <w:sz w:val="18"/>
                  <w:szCs w:val="18"/>
                  <w:u w:val="single"/>
                </w:rPr>
                <w:t>sebastian.thalanany@uscellular.com</w:t>
              </w:r>
            </w:hyperlink>
          </w:p>
        </w:tc>
        <w:tc>
          <w:tcPr>
            <w:tcW w:w="3239" w:type="dxa"/>
            <w:gridSpan w:val="2"/>
            <w:vAlign w:val="center"/>
          </w:tcPr>
          <w:p w14:paraId="31A5386D" w14:textId="77777777" w:rsidR="00A67257" w:rsidRPr="00840CFD" w:rsidRDefault="00A67257" w:rsidP="00BC6BDB">
            <w:pPr>
              <w:pStyle w:val="TAL"/>
              <w:snapToGrid w:val="0"/>
              <w:jc w:val="both"/>
              <w:rPr>
                <w:rFonts w:cs="Arial"/>
                <w:i/>
                <w:szCs w:val="18"/>
              </w:rPr>
            </w:pPr>
            <w:r w:rsidRPr="00840CFD">
              <w:rPr>
                <w:rFonts w:cs="Arial"/>
                <w:szCs w:val="18"/>
              </w:rPr>
              <w:t>Ericsson, Nokia, Intel, Samsung</w:t>
            </w:r>
          </w:p>
        </w:tc>
        <w:tc>
          <w:tcPr>
            <w:tcW w:w="907" w:type="dxa"/>
            <w:vAlign w:val="center"/>
          </w:tcPr>
          <w:p w14:paraId="2A727C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vAlign w:val="center"/>
          </w:tcPr>
          <w:p w14:paraId="051EF83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none</w:t>
            </w:r>
          </w:p>
        </w:tc>
      </w:tr>
      <w:tr w:rsidR="00A67257" w:rsidRPr="000549BB" w14:paraId="55C2C497" w14:textId="77777777" w:rsidTr="00BC6BDB">
        <w:tc>
          <w:tcPr>
            <w:tcW w:w="1978" w:type="dxa"/>
            <w:vAlign w:val="center"/>
          </w:tcPr>
          <w:p w14:paraId="2403A330" w14:textId="77777777" w:rsidR="00A67257" w:rsidRPr="00840CFD" w:rsidRDefault="00A67257" w:rsidP="00BC6BDB">
            <w:pPr>
              <w:keepNext/>
              <w:snapToGrid w:val="0"/>
              <w:spacing w:after="0"/>
              <w:jc w:val="both"/>
              <w:rPr>
                <w:rFonts w:ascii="Arial" w:eastAsia="新細明體" w:hAnsi="Arial" w:cs="Arial"/>
                <w:sz w:val="18"/>
                <w:szCs w:val="18"/>
                <w:lang w:eastAsia="zh-TW"/>
              </w:rPr>
            </w:pPr>
            <w:r w:rsidRPr="00840CFD">
              <w:rPr>
                <w:rFonts w:ascii="Arial" w:eastAsia="新細明體" w:hAnsi="Arial" w:cs="Arial"/>
                <w:sz w:val="18"/>
                <w:szCs w:val="18"/>
                <w:lang w:eastAsia="zh-TW"/>
              </w:rPr>
              <w:t>DC_12A_n258A</w:t>
            </w:r>
          </w:p>
        </w:tc>
        <w:tc>
          <w:tcPr>
            <w:tcW w:w="1531" w:type="dxa"/>
            <w:vAlign w:val="center"/>
          </w:tcPr>
          <w:p w14:paraId="3A981D4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DC_12A_n258A</w:t>
            </w:r>
          </w:p>
        </w:tc>
        <w:tc>
          <w:tcPr>
            <w:tcW w:w="902" w:type="dxa"/>
            <w:vAlign w:val="center"/>
          </w:tcPr>
          <w:p w14:paraId="78A76F5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A67ABA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Sebastian Thalanany, U.S. Cellular</w:t>
            </w:r>
          </w:p>
        </w:tc>
        <w:tc>
          <w:tcPr>
            <w:tcW w:w="1440" w:type="dxa"/>
            <w:vAlign w:val="center"/>
          </w:tcPr>
          <w:p w14:paraId="06303AE6" w14:textId="77777777" w:rsidR="00A67257" w:rsidRPr="00840CFD" w:rsidRDefault="00C8650C" w:rsidP="00BC6BDB">
            <w:pPr>
              <w:keepNext/>
              <w:snapToGrid w:val="0"/>
              <w:spacing w:after="0"/>
              <w:jc w:val="both"/>
              <w:rPr>
                <w:rFonts w:ascii="Arial" w:hAnsi="Arial" w:cs="Arial"/>
                <w:color w:val="0000FF"/>
                <w:sz w:val="18"/>
                <w:szCs w:val="18"/>
                <w:u w:val="single"/>
              </w:rPr>
            </w:pPr>
            <w:hyperlink r:id="rId651" w:history="1">
              <w:r w:rsidR="00A67257" w:rsidRPr="00840CFD">
                <w:rPr>
                  <w:rFonts w:ascii="Arial" w:hAnsi="Arial" w:cs="Arial"/>
                  <w:color w:val="0000FF"/>
                  <w:sz w:val="18"/>
                  <w:szCs w:val="18"/>
                  <w:u w:val="single"/>
                </w:rPr>
                <w:t>sebastian.thalanany@uscellular.com</w:t>
              </w:r>
            </w:hyperlink>
          </w:p>
        </w:tc>
        <w:tc>
          <w:tcPr>
            <w:tcW w:w="3239" w:type="dxa"/>
            <w:gridSpan w:val="2"/>
            <w:vAlign w:val="center"/>
          </w:tcPr>
          <w:p w14:paraId="03504341" w14:textId="77777777" w:rsidR="00A67257" w:rsidRPr="00840CFD" w:rsidRDefault="00A67257" w:rsidP="00BC6BDB">
            <w:pPr>
              <w:pStyle w:val="TAL"/>
              <w:snapToGrid w:val="0"/>
              <w:jc w:val="both"/>
              <w:rPr>
                <w:rFonts w:cs="Arial"/>
                <w:szCs w:val="18"/>
              </w:rPr>
            </w:pPr>
            <w:r w:rsidRPr="00840CFD">
              <w:rPr>
                <w:rFonts w:cs="Arial"/>
                <w:szCs w:val="18"/>
              </w:rPr>
              <w:t>Ericsson, Nokia, Intel, Samsung</w:t>
            </w:r>
          </w:p>
        </w:tc>
        <w:tc>
          <w:tcPr>
            <w:tcW w:w="907" w:type="dxa"/>
            <w:vAlign w:val="center"/>
          </w:tcPr>
          <w:p w14:paraId="3930C2D8" w14:textId="33140D04" w:rsidR="00A67257" w:rsidRPr="00840CFD" w:rsidRDefault="00025E65" w:rsidP="00BC6BDB">
            <w:pPr>
              <w:keepNext/>
              <w:snapToGrid w:val="0"/>
              <w:spacing w:after="0"/>
              <w:jc w:val="both"/>
              <w:rPr>
                <w:rFonts w:ascii="Arial" w:hAnsi="Arial" w:cs="Arial"/>
                <w:sz w:val="18"/>
                <w:szCs w:val="18"/>
              </w:rPr>
            </w:pPr>
            <w:r w:rsidRPr="00840CFD">
              <w:rPr>
                <w:rFonts w:ascii="Arial" w:hAnsi="Arial" w:cs="Arial"/>
                <w:sz w:val="18"/>
                <w:szCs w:val="18"/>
              </w:rPr>
              <w:t>Completed</w:t>
            </w:r>
          </w:p>
        </w:tc>
        <w:tc>
          <w:tcPr>
            <w:tcW w:w="4499" w:type="dxa"/>
            <w:vAlign w:val="center"/>
          </w:tcPr>
          <w:p w14:paraId="1EAFB5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none</w:t>
            </w:r>
          </w:p>
        </w:tc>
      </w:tr>
      <w:tr w:rsidR="00A67257" w:rsidRPr="000549BB" w14:paraId="3F2ACD9F" w14:textId="77777777" w:rsidTr="00BC6BDB">
        <w:tc>
          <w:tcPr>
            <w:tcW w:w="1978" w:type="dxa"/>
            <w:vAlign w:val="center"/>
          </w:tcPr>
          <w:p w14:paraId="2BFCA627"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DC_12A_n260A(8A)</w:t>
            </w:r>
          </w:p>
        </w:tc>
        <w:tc>
          <w:tcPr>
            <w:tcW w:w="1531" w:type="dxa"/>
            <w:vAlign w:val="center"/>
          </w:tcPr>
          <w:p w14:paraId="167F031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DC_12A_n260A(8A)</w:t>
            </w:r>
          </w:p>
        </w:tc>
        <w:tc>
          <w:tcPr>
            <w:tcW w:w="902" w:type="dxa"/>
            <w:vAlign w:val="center"/>
          </w:tcPr>
          <w:p w14:paraId="21A5F9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751FDF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F88A3F4" w14:textId="77777777" w:rsidR="00A67257" w:rsidRPr="00840CFD" w:rsidRDefault="00C8650C" w:rsidP="00BC6BDB">
            <w:pPr>
              <w:pStyle w:val="TAL"/>
              <w:snapToGrid w:val="0"/>
              <w:jc w:val="both"/>
              <w:rPr>
                <w:rFonts w:eastAsia="新細明體" w:cs="Arial"/>
                <w:szCs w:val="18"/>
                <w:lang w:eastAsia="zh-TW"/>
              </w:rPr>
            </w:pPr>
            <w:hyperlink r:id="rId652" w:history="1">
              <w:r w:rsidR="00A67257" w:rsidRPr="00840CFD">
                <w:rPr>
                  <w:rStyle w:val="ae"/>
                  <w:rFonts w:eastAsia="新細明體" w:cs="Arial"/>
                  <w:szCs w:val="18"/>
                  <w:lang w:eastAsia="zh-TW"/>
                </w:rPr>
                <w:t>Marc.grant@att.com</w:t>
              </w:r>
            </w:hyperlink>
          </w:p>
        </w:tc>
        <w:tc>
          <w:tcPr>
            <w:tcW w:w="3239" w:type="dxa"/>
            <w:gridSpan w:val="2"/>
            <w:vAlign w:val="center"/>
          </w:tcPr>
          <w:p w14:paraId="58069C8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0B005E5"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BDED8A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DL_12A_n260A(7)</w:t>
            </w:r>
          </w:p>
        </w:tc>
      </w:tr>
      <w:tr w:rsidR="00A67257" w:rsidRPr="000549BB" w14:paraId="3A68275F" w14:textId="77777777" w:rsidTr="00BC6BDB">
        <w:tc>
          <w:tcPr>
            <w:tcW w:w="1978" w:type="dxa"/>
            <w:vAlign w:val="center"/>
          </w:tcPr>
          <w:p w14:paraId="681F1AC3"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DC_12A_n260A(7A)</w:t>
            </w:r>
          </w:p>
        </w:tc>
        <w:tc>
          <w:tcPr>
            <w:tcW w:w="1531" w:type="dxa"/>
            <w:vAlign w:val="center"/>
          </w:tcPr>
          <w:p w14:paraId="0C52880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DC_12A_n260A(7A)</w:t>
            </w:r>
          </w:p>
        </w:tc>
        <w:tc>
          <w:tcPr>
            <w:tcW w:w="902" w:type="dxa"/>
            <w:vAlign w:val="center"/>
          </w:tcPr>
          <w:p w14:paraId="553A33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4C5CC92"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345DC20" w14:textId="77777777" w:rsidR="00A67257" w:rsidRPr="00840CFD" w:rsidRDefault="00C8650C" w:rsidP="00BC6BDB">
            <w:pPr>
              <w:pStyle w:val="TAL"/>
              <w:snapToGrid w:val="0"/>
              <w:jc w:val="both"/>
              <w:rPr>
                <w:rFonts w:eastAsia="新細明體" w:cs="Arial"/>
                <w:szCs w:val="18"/>
                <w:lang w:eastAsia="zh-TW"/>
              </w:rPr>
            </w:pPr>
            <w:hyperlink r:id="rId653" w:history="1">
              <w:r w:rsidR="00A67257" w:rsidRPr="00840CFD">
                <w:rPr>
                  <w:rStyle w:val="ae"/>
                  <w:rFonts w:eastAsia="新細明體" w:cs="Arial"/>
                  <w:szCs w:val="18"/>
                  <w:lang w:eastAsia="zh-TW"/>
                </w:rPr>
                <w:t>Marc.grant@att.com</w:t>
              </w:r>
            </w:hyperlink>
          </w:p>
        </w:tc>
        <w:tc>
          <w:tcPr>
            <w:tcW w:w="3239" w:type="dxa"/>
            <w:gridSpan w:val="2"/>
            <w:vAlign w:val="center"/>
          </w:tcPr>
          <w:p w14:paraId="4A1A7E5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56E54E1"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24BB2431"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DL_12A_n260A(6)</w:t>
            </w:r>
          </w:p>
        </w:tc>
      </w:tr>
      <w:tr w:rsidR="00A67257" w:rsidRPr="000549BB" w14:paraId="428F05C3" w14:textId="77777777" w:rsidTr="00BC6BDB">
        <w:tc>
          <w:tcPr>
            <w:tcW w:w="1978" w:type="dxa"/>
            <w:vAlign w:val="center"/>
          </w:tcPr>
          <w:p w14:paraId="48BB2A7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DC_12A_n260A(6A)</w:t>
            </w:r>
          </w:p>
        </w:tc>
        <w:tc>
          <w:tcPr>
            <w:tcW w:w="1531" w:type="dxa"/>
            <w:vAlign w:val="center"/>
          </w:tcPr>
          <w:p w14:paraId="4F5A32D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DC_12A_n260A(6A)</w:t>
            </w:r>
          </w:p>
        </w:tc>
        <w:tc>
          <w:tcPr>
            <w:tcW w:w="902" w:type="dxa"/>
            <w:vAlign w:val="center"/>
          </w:tcPr>
          <w:p w14:paraId="525C25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426448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B1F47A2" w14:textId="77777777" w:rsidR="00A67257" w:rsidRPr="00840CFD" w:rsidRDefault="00C8650C" w:rsidP="00BC6BDB">
            <w:pPr>
              <w:pStyle w:val="TAL"/>
              <w:snapToGrid w:val="0"/>
              <w:jc w:val="both"/>
              <w:rPr>
                <w:rFonts w:eastAsia="新細明體" w:cs="Arial"/>
                <w:szCs w:val="18"/>
                <w:lang w:eastAsia="zh-TW"/>
              </w:rPr>
            </w:pPr>
            <w:hyperlink r:id="rId654" w:history="1">
              <w:r w:rsidR="00A67257" w:rsidRPr="00840CFD">
                <w:rPr>
                  <w:rStyle w:val="ae"/>
                  <w:rFonts w:eastAsia="新細明體" w:cs="Arial"/>
                  <w:szCs w:val="18"/>
                  <w:lang w:eastAsia="zh-TW"/>
                </w:rPr>
                <w:t>Marc.grant@att.com</w:t>
              </w:r>
            </w:hyperlink>
          </w:p>
        </w:tc>
        <w:tc>
          <w:tcPr>
            <w:tcW w:w="3239" w:type="dxa"/>
            <w:gridSpan w:val="2"/>
            <w:vAlign w:val="center"/>
          </w:tcPr>
          <w:p w14:paraId="3A0BD6D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33E9AEC"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3CA4A3E"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DL_12A_n260A(5)</w:t>
            </w:r>
          </w:p>
        </w:tc>
      </w:tr>
      <w:tr w:rsidR="00A67257" w:rsidRPr="000549BB" w14:paraId="423AA46E" w14:textId="77777777" w:rsidTr="00BC6BDB">
        <w:tc>
          <w:tcPr>
            <w:tcW w:w="1978" w:type="dxa"/>
            <w:vAlign w:val="center"/>
          </w:tcPr>
          <w:p w14:paraId="03DCF07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DC_12A_n260A(5A)</w:t>
            </w:r>
          </w:p>
        </w:tc>
        <w:tc>
          <w:tcPr>
            <w:tcW w:w="1531" w:type="dxa"/>
            <w:vAlign w:val="center"/>
          </w:tcPr>
          <w:p w14:paraId="4E02E5C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DC_12A_n260A(5A)</w:t>
            </w:r>
          </w:p>
        </w:tc>
        <w:tc>
          <w:tcPr>
            <w:tcW w:w="902" w:type="dxa"/>
            <w:vAlign w:val="center"/>
          </w:tcPr>
          <w:p w14:paraId="603581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FC130A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1750DDA" w14:textId="77777777" w:rsidR="00A67257" w:rsidRPr="00840CFD" w:rsidRDefault="00C8650C" w:rsidP="00BC6BDB">
            <w:pPr>
              <w:pStyle w:val="TAL"/>
              <w:snapToGrid w:val="0"/>
              <w:jc w:val="both"/>
              <w:rPr>
                <w:rFonts w:eastAsia="新細明體" w:cs="Arial"/>
                <w:szCs w:val="18"/>
                <w:lang w:eastAsia="zh-TW"/>
              </w:rPr>
            </w:pPr>
            <w:hyperlink r:id="rId655" w:history="1">
              <w:r w:rsidR="00A67257" w:rsidRPr="00840CFD">
                <w:rPr>
                  <w:rStyle w:val="ae"/>
                  <w:rFonts w:eastAsia="新細明體" w:cs="Arial"/>
                  <w:szCs w:val="18"/>
                  <w:lang w:eastAsia="zh-TW"/>
                </w:rPr>
                <w:t>Marc.grant@att.com</w:t>
              </w:r>
            </w:hyperlink>
          </w:p>
        </w:tc>
        <w:tc>
          <w:tcPr>
            <w:tcW w:w="3239" w:type="dxa"/>
            <w:gridSpan w:val="2"/>
            <w:vAlign w:val="center"/>
          </w:tcPr>
          <w:p w14:paraId="72A1363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2DAABE65"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0A56E277"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DL_12A_n260A(4)</w:t>
            </w:r>
          </w:p>
        </w:tc>
      </w:tr>
      <w:tr w:rsidR="00A67257" w:rsidRPr="000549BB" w14:paraId="2907E0F9" w14:textId="77777777" w:rsidTr="00BC6BDB">
        <w:tc>
          <w:tcPr>
            <w:tcW w:w="1978" w:type="dxa"/>
            <w:vAlign w:val="center"/>
          </w:tcPr>
          <w:p w14:paraId="5EC2E873"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DC_12A_n260A(4A)</w:t>
            </w:r>
          </w:p>
        </w:tc>
        <w:tc>
          <w:tcPr>
            <w:tcW w:w="1531" w:type="dxa"/>
            <w:vAlign w:val="center"/>
          </w:tcPr>
          <w:p w14:paraId="765C717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DC_12A_n260A(4A)</w:t>
            </w:r>
          </w:p>
        </w:tc>
        <w:tc>
          <w:tcPr>
            <w:tcW w:w="902" w:type="dxa"/>
            <w:vAlign w:val="center"/>
          </w:tcPr>
          <w:p w14:paraId="537A05C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B3D510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4A5A654A" w14:textId="77777777" w:rsidR="00A67257" w:rsidRPr="00840CFD" w:rsidRDefault="00C8650C" w:rsidP="00BC6BDB">
            <w:pPr>
              <w:pStyle w:val="TAL"/>
              <w:snapToGrid w:val="0"/>
              <w:jc w:val="both"/>
              <w:rPr>
                <w:rFonts w:eastAsia="新細明體" w:cs="Arial"/>
                <w:szCs w:val="18"/>
                <w:lang w:eastAsia="zh-TW"/>
              </w:rPr>
            </w:pPr>
            <w:hyperlink r:id="rId656" w:history="1">
              <w:r w:rsidR="00A67257" w:rsidRPr="00840CFD">
                <w:rPr>
                  <w:rStyle w:val="ae"/>
                  <w:rFonts w:eastAsia="新細明體" w:cs="Arial"/>
                  <w:szCs w:val="18"/>
                  <w:lang w:eastAsia="zh-TW"/>
                </w:rPr>
                <w:t>Marc.grant@att.com</w:t>
              </w:r>
            </w:hyperlink>
          </w:p>
        </w:tc>
        <w:tc>
          <w:tcPr>
            <w:tcW w:w="3239" w:type="dxa"/>
            <w:gridSpan w:val="2"/>
            <w:vAlign w:val="center"/>
          </w:tcPr>
          <w:p w14:paraId="08ECA95E"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A2A3AAF"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11A4CFA"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DL_12A_n260A(3)</w:t>
            </w:r>
          </w:p>
        </w:tc>
      </w:tr>
      <w:tr w:rsidR="00A67257" w:rsidRPr="000549BB" w14:paraId="5C93A108" w14:textId="77777777" w:rsidTr="00BC6BDB">
        <w:tc>
          <w:tcPr>
            <w:tcW w:w="1978" w:type="dxa"/>
            <w:vAlign w:val="center"/>
          </w:tcPr>
          <w:p w14:paraId="2E4E753E"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DC_12A_n260A(3A)</w:t>
            </w:r>
          </w:p>
        </w:tc>
        <w:tc>
          <w:tcPr>
            <w:tcW w:w="1531" w:type="dxa"/>
            <w:vAlign w:val="center"/>
          </w:tcPr>
          <w:p w14:paraId="12F49B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DC_12A_n260A(3A)</w:t>
            </w:r>
          </w:p>
        </w:tc>
        <w:tc>
          <w:tcPr>
            <w:tcW w:w="902" w:type="dxa"/>
            <w:vAlign w:val="center"/>
          </w:tcPr>
          <w:p w14:paraId="4D03034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7A1461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10B640E" w14:textId="77777777" w:rsidR="00A67257" w:rsidRPr="00840CFD" w:rsidRDefault="00C8650C" w:rsidP="00BC6BDB">
            <w:pPr>
              <w:pStyle w:val="TAL"/>
              <w:snapToGrid w:val="0"/>
              <w:jc w:val="both"/>
              <w:rPr>
                <w:rFonts w:eastAsia="新細明體" w:cs="Arial"/>
                <w:szCs w:val="18"/>
                <w:lang w:eastAsia="zh-TW"/>
              </w:rPr>
            </w:pPr>
            <w:hyperlink r:id="rId657" w:history="1">
              <w:r w:rsidR="00A67257" w:rsidRPr="00840CFD">
                <w:rPr>
                  <w:rStyle w:val="ae"/>
                  <w:rFonts w:eastAsia="新細明體" w:cs="Arial"/>
                  <w:szCs w:val="18"/>
                  <w:lang w:eastAsia="zh-TW"/>
                </w:rPr>
                <w:t>Marc.grant@att.com</w:t>
              </w:r>
            </w:hyperlink>
          </w:p>
        </w:tc>
        <w:tc>
          <w:tcPr>
            <w:tcW w:w="3239" w:type="dxa"/>
            <w:gridSpan w:val="2"/>
            <w:vAlign w:val="center"/>
          </w:tcPr>
          <w:p w14:paraId="3D0A5CA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51915E4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50DA2A3F"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DL_12A_n260A(2)</w:t>
            </w:r>
          </w:p>
        </w:tc>
      </w:tr>
      <w:tr w:rsidR="00A67257" w:rsidRPr="000549BB" w14:paraId="6676AA6C" w14:textId="77777777" w:rsidTr="00BC6BDB">
        <w:tc>
          <w:tcPr>
            <w:tcW w:w="1978" w:type="dxa"/>
            <w:vAlign w:val="center"/>
          </w:tcPr>
          <w:p w14:paraId="26958A32"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DC_12A_n260A(2A)</w:t>
            </w:r>
          </w:p>
        </w:tc>
        <w:tc>
          <w:tcPr>
            <w:tcW w:w="1531" w:type="dxa"/>
            <w:vAlign w:val="center"/>
          </w:tcPr>
          <w:p w14:paraId="51E3754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DC_12A_n260A(2A)</w:t>
            </w:r>
          </w:p>
        </w:tc>
        <w:tc>
          <w:tcPr>
            <w:tcW w:w="902" w:type="dxa"/>
            <w:vAlign w:val="center"/>
          </w:tcPr>
          <w:p w14:paraId="1E1732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AED058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71FAA8D8" w14:textId="77777777" w:rsidR="00A67257" w:rsidRPr="00840CFD" w:rsidRDefault="00C8650C" w:rsidP="00BC6BDB">
            <w:pPr>
              <w:pStyle w:val="TAL"/>
              <w:snapToGrid w:val="0"/>
              <w:jc w:val="both"/>
              <w:rPr>
                <w:rFonts w:eastAsia="新細明體" w:cs="Arial"/>
                <w:szCs w:val="18"/>
                <w:lang w:eastAsia="zh-TW"/>
              </w:rPr>
            </w:pPr>
            <w:hyperlink r:id="rId658" w:history="1">
              <w:r w:rsidR="00A67257" w:rsidRPr="00840CFD">
                <w:rPr>
                  <w:rStyle w:val="ae"/>
                  <w:rFonts w:eastAsia="新細明體" w:cs="Arial"/>
                  <w:szCs w:val="18"/>
                  <w:lang w:eastAsia="zh-TW"/>
                </w:rPr>
                <w:t>Marc.grant@att.com</w:t>
              </w:r>
            </w:hyperlink>
          </w:p>
        </w:tc>
        <w:tc>
          <w:tcPr>
            <w:tcW w:w="3239" w:type="dxa"/>
            <w:gridSpan w:val="2"/>
            <w:vAlign w:val="center"/>
          </w:tcPr>
          <w:p w14:paraId="382C505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7130CC6"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50DDC260"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w:t>
            </w:r>
          </w:p>
        </w:tc>
      </w:tr>
      <w:tr w:rsidR="00A67257" w:rsidRPr="000549BB" w14:paraId="56F4F638" w14:textId="77777777" w:rsidTr="00BC6BDB">
        <w:tc>
          <w:tcPr>
            <w:tcW w:w="1978" w:type="dxa"/>
            <w:vAlign w:val="center"/>
          </w:tcPr>
          <w:p w14:paraId="7174F15C" w14:textId="77777777" w:rsidR="00A67257" w:rsidRPr="00840CFD" w:rsidRDefault="00A67257" w:rsidP="00BC6BDB">
            <w:pPr>
              <w:pStyle w:val="TAL"/>
              <w:snapToGrid w:val="0"/>
              <w:jc w:val="both"/>
              <w:rPr>
                <w:rFonts w:cs="Arial"/>
                <w:szCs w:val="18"/>
              </w:rPr>
            </w:pPr>
            <w:r w:rsidRPr="00840CFD">
              <w:rPr>
                <w:rFonts w:cs="Arial"/>
                <w:szCs w:val="18"/>
              </w:rPr>
              <w:lastRenderedPageBreak/>
              <w:t>DC_12A_n260(2G)</w:t>
            </w:r>
          </w:p>
        </w:tc>
        <w:tc>
          <w:tcPr>
            <w:tcW w:w="1531" w:type="dxa"/>
            <w:vAlign w:val="center"/>
          </w:tcPr>
          <w:p w14:paraId="2E5C477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DC_12A_n260(2G)</w:t>
            </w:r>
          </w:p>
        </w:tc>
        <w:tc>
          <w:tcPr>
            <w:tcW w:w="902" w:type="dxa"/>
            <w:vAlign w:val="center"/>
          </w:tcPr>
          <w:p w14:paraId="252F63F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61C027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B970DA9" w14:textId="77777777" w:rsidR="00A67257" w:rsidRPr="00840CFD" w:rsidRDefault="00C8650C" w:rsidP="00BC6BDB">
            <w:pPr>
              <w:pStyle w:val="TAL"/>
              <w:snapToGrid w:val="0"/>
              <w:jc w:val="both"/>
              <w:rPr>
                <w:rFonts w:cs="Arial"/>
                <w:szCs w:val="18"/>
              </w:rPr>
            </w:pPr>
            <w:hyperlink r:id="rId659" w:history="1">
              <w:r w:rsidR="00A67257" w:rsidRPr="00840CFD">
                <w:rPr>
                  <w:rStyle w:val="ae"/>
                  <w:rFonts w:eastAsia="新細明體" w:cs="Arial"/>
                  <w:szCs w:val="18"/>
                  <w:lang w:eastAsia="zh-TW"/>
                </w:rPr>
                <w:t>Marc.grant@att.com</w:t>
              </w:r>
            </w:hyperlink>
          </w:p>
        </w:tc>
        <w:tc>
          <w:tcPr>
            <w:tcW w:w="3239" w:type="dxa"/>
            <w:gridSpan w:val="2"/>
            <w:vAlign w:val="center"/>
          </w:tcPr>
          <w:p w14:paraId="0CF3C6F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7F25B365"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rPr>
              <w:t>Ongoing</w:t>
            </w:r>
          </w:p>
        </w:tc>
        <w:tc>
          <w:tcPr>
            <w:tcW w:w="4499" w:type="dxa"/>
            <w:vAlign w:val="center"/>
          </w:tcPr>
          <w:p w14:paraId="6460219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DL_12A_n260G</w:t>
            </w:r>
          </w:p>
        </w:tc>
      </w:tr>
      <w:tr w:rsidR="00A67257" w:rsidRPr="000549BB" w14:paraId="51D3AAF8" w14:textId="77777777" w:rsidTr="00BC6BDB">
        <w:tc>
          <w:tcPr>
            <w:tcW w:w="1978" w:type="dxa"/>
            <w:vAlign w:val="center"/>
          </w:tcPr>
          <w:p w14:paraId="0E9698D0" w14:textId="77777777" w:rsidR="00A67257" w:rsidRPr="00840CFD" w:rsidRDefault="00A67257" w:rsidP="00BC6BDB">
            <w:pPr>
              <w:pStyle w:val="TAL"/>
              <w:snapToGrid w:val="0"/>
              <w:jc w:val="both"/>
              <w:rPr>
                <w:rFonts w:cs="Arial"/>
                <w:szCs w:val="18"/>
              </w:rPr>
            </w:pPr>
            <w:r w:rsidRPr="00840CFD">
              <w:rPr>
                <w:rFonts w:cs="Arial"/>
                <w:szCs w:val="18"/>
              </w:rPr>
              <w:t>DC_12A_n260G</w:t>
            </w:r>
          </w:p>
        </w:tc>
        <w:tc>
          <w:tcPr>
            <w:tcW w:w="1531" w:type="dxa"/>
            <w:vAlign w:val="center"/>
          </w:tcPr>
          <w:p w14:paraId="42712E9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DC_12A_n260G</w:t>
            </w:r>
          </w:p>
        </w:tc>
        <w:tc>
          <w:tcPr>
            <w:tcW w:w="902" w:type="dxa"/>
            <w:vAlign w:val="center"/>
          </w:tcPr>
          <w:p w14:paraId="0B1443B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375E76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7D3ADE76" w14:textId="77777777" w:rsidR="00A67257" w:rsidRPr="00840CFD" w:rsidRDefault="00C8650C" w:rsidP="00BC6BDB">
            <w:pPr>
              <w:pStyle w:val="TAL"/>
              <w:snapToGrid w:val="0"/>
              <w:jc w:val="both"/>
              <w:rPr>
                <w:rFonts w:cs="Arial"/>
                <w:szCs w:val="18"/>
              </w:rPr>
            </w:pPr>
            <w:hyperlink r:id="rId660" w:history="1">
              <w:r w:rsidR="00A67257" w:rsidRPr="00840CFD">
                <w:rPr>
                  <w:rStyle w:val="ae"/>
                  <w:rFonts w:eastAsia="新細明體" w:cs="Arial"/>
                  <w:szCs w:val="18"/>
                  <w:lang w:eastAsia="zh-TW"/>
                </w:rPr>
                <w:t>Marc.grant@att.com</w:t>
              </w:r>
            </w:hyperlink>
          </w:p>
        </w:tc>
        <w:tc>
          <w:tcPr>
            <w:tcW w:w="3239" w:type="dxa"/>
            <w:gridSpan w:val="2"/>
            <w:vAlign w:val="center"/>
          </w:tcPr>
          <w:p w14:paraId="56754DBA"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D33B1F5"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rPr>
              <w:t>Ongoing</w:t>
            </w:r>
          </w:p>
        </w:tc>
        <w:tc>
          <w:tcPr>
            <w:tcW w:w="4499" w:type="dxa"/>
            <w:vAlign w:val="center"/>
          </w:tcPr>
          <w:p w14:paraId="733EF897"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DL_12A_n260</w:t>
            </w:r>
          </w:p>
        </w:tc>
      </w:tr>
      <w:tr w:rsidR="00A67257" w:rsidRPr="000549BB" w14:paraId="3138556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052DE82" w14:textId="77777777" w:rsidR="00A67257" w:rsidRPr="00840CFD" w:rsidRDefault="00A67257" w:rsidP="00BC6BDB">
            <w:pPr>
              <w:pStyle w:val="TAL"/>
              <w:snapToGrid w:val="0"/>
              <w:jc w:val="both"/>
              <w:rPr>
                <w:rFonts w:cs="Arial"/>
                <w:szCs w:val="18"/>
              </w:rPr>
            </w:pPr>
            <w:r w:rsidRPr="00840CFD">
              <w:rPr>
                <w:rFonts w:cs="Arial"/>
                <w:szCs w:val="18"/>
              </w:rPr>
              <w:t>DC_12A_n260F</w:t>
            </w:r>
          </w:p>
        </w:tc>
        <w:tc>
          <w:tcPr>
            <w:tcW w:w="1531" w:type="dxa"/>
            <w:tcBorders>
              <w:top w:val="single" w:sz="4" w:space="0" w:color="auto"/>
              <w:left w:val="single" w:sz="4" w:space="0" w:color="auto"/>
              <w:bottom w:val="single" w:sz="4" w:space="0" w:color="auto"/>
              <w:right w:val="single" w:sz="4" w:space="0" w:color="auto"/>
            </w:tcBorders>
            <w:vAlign w:val="center"/>
          </w:tcPr>
          <w:p w14:paraId="462F09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DC_12A_n260F</w:t>
            </w:r>
          </w:p>
        </w:tc>
        <w:tc>
          <w:tcPr>
            <w:tcW w:w="902" w:type="dxa"/>
            <w:tcBorders>
              <w:top w:val="single" w:sz="4" w:space="0" w:color="auto"/>
              <w:left w:val="single" w:sz="4" w:space="0" w:color="auto"/>
              <w:bottom w:val="single" w:sz="4" w:space="0" w:color="auto"/>
              <w:right w:val="single" w:sz="4" w:space="0" w:color="auto"/>
            </w:tcBorders>
            <w:vAlign w:val="center"/>
          </w:tcPr>
          <w:p w14:paraId="157C14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43193C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CFF00DA" w14:textId="77777777" w:rsidR="00A67257" w:rsidRPr="00840CFD" w:rsidRDefault="00C8650C" w:rsidP="00BC6BDB">
            <w:pPr>
              <w:pStyle w:val="TAL"/>
              <w:snapToGrid w:val="0"/>
              <w:jc w:val="both"/>
              <w:rPr>
                <w:rFonts w:eastAsia="新細明體" w:cs="Arial"/>
                <w:szCs w:val="18"/>
                <w:lang w:eastAsia="zh-TW"/>
              </w:rPr>
            </w:pPr>
            <w:hyperlink r:id="rId66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D0709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07BBF4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664B9C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DC_12A_n260E</w:t>
            </w:r>
          </w:p>
        </w:tc>
      </w:tr>
      <w:tr w:rsidR="00A67257" w:rsidRPr="000549BB" w14:paraId="6091141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931DE4F" w14:textId="77777777" w:rsidR="00A67257" w:rsidRPr="00840CFD" w:rsidRDefault="00A67257" w:rsidP="00BC6BDB">
            <w:pPr>
              <w:pStyle w:val="TAL"/>
              <w:snapToGrid w:val="0"/>
              <w:jc w:val="both"/>
              <w:rPr>
                <w:rFonts w:cs="Arial"/>
                <w:szCs w:val="18"/>
              </w:rPr>
            </w:pPr>
            <w:r w:rsidRPr="00840CFD">
              <w:rPr>
                <w:rFonts w:cs="Arial"/>
                <w:szCs w:val="18"/>
              </w:rPr>
              <w:t>DC_12A_n260E</w:t>
            </w:r>
          </w:p>
        </w:tc>
        <w:tc>
          <w:tcPr>
            <w:tcW w:w="1531" w:type="dxa"/>
            <w:tcBorders>
              <w:top w:val="single" w:sz="4" w:space="0" w:color="auto"/>
              <w:left w:val="single" w:sz="4" w:space="0" w:color="auto"/>
              <w:bottom w:val="single" w:sz="4" w:space="0" w:color="auto"/>
              <w:right w:val="single" w:sz="4" w:space="0" w:color="auto"/>
            </w:tcBorders>
            <w:vAlign w:val="center"/>
          </w:tcPr>
          <w:p w14:paraId="692A60E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DC_12A_n260E</w:t>
            </w:r>
          </w:p>
        </w:tc>
        <w:tc>
          <w:tcPr>
            <w:tcW w:w="902" w:type="dxa"/>
            <w:tcBorders>
              <w:top w:val="single" w:sz="4" w:space="0" w:color="auto"/>
              <w:left w:val="single" w:sz="4" w:space="0" w:color="auto"/>
              <w:bottom w:val="single" w:sz="4" w:space="0" w:color="auto"/>
              <w:right w:val="single" w:sz="4" w:space="0" w:color="auto"/>
            </w:tcBorders>
            <w:vAlign w:val="center"/>
          </w:tcPr>
          <w:p w14:paraId="19D36BF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EE1762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A7DF848" w14:textId="77777777" w:rsidR="00A67257" w:rsidRPr="00840CFD" w:rsidRDefault="00C8650C" w:rsidP="00BC6BDB">
            <w:pPr>
              <w:pStyle w:val="TAL"/>
              <w:snapToGrid w:val="0"/>
              <w:jc w:val="both"/>
              <w:rPr>
                <w:rFonts w:eastAsia="新細明體" w:cs="Arial"/>
                <w:szCs w:val="18"/>
                <w:lang w:eastAsia="zh-TW"/>
              </w:rPr>
            </w:pPr>
            <w:hyperlink r:id="rId66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AA944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4077BDA"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E27310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DC_12A_n260D</w:t>
            </w:r>
          </w:p>
        </w:tc>
      </w:tr>
      <w:tr w:rsidR="00A67257" w:rsidRPr="000549BB" w14:paraId="256E454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8BD8151" w14:textId="77777777" w:rsidR="00A67257" w:rsidRPr="00840CFD" w:rsidRDefault="00A67257" w:rsidP="00BC6BDB">
            <w:pPr>
              <w:pStyle w:val="TAL"/>
              <w:snapToGrid w:val="0"/>
              <w:jc w:val="both"/>
              <w:rPr>
                <w:rFonts w:cs="Arial"/>
                <w:szCs w:val="18"/>
              </w:rPr>
            </w:pPr>
            <w:r w:rsidRPr="00840CFD">
              <w:rPr>
                <w:rFonts w:cs="Arial"/>
                <w:szCs w:val="18"/>
              </w:rPr>
              <w:t>DC_12A_n260D</w:t>
            </w:r>
          </w:p>
        </w:tc>
        <w:tc>
          <w:tcPr>
            <w:tcW w:w="1531" w:type="dxa"/>
            <w:tcBorders>
              <w:top w:val="single" w:sz="4" w:space="0" w:color="auto"/>
              <w:left w:val="single" w:sz="4" w:space="0" w:color="auto"/>
              <w:bottom w:val="single" w:sz="4" w:space="0" w:color="auto"/>
              <w:right w:val="single" w:sz="4" w:space="0" w:color="auto"/>
            </w:tcBorders>
            <w:vAlign w:val="center"/>
          </w:tcPr>
          <w:p w14:paraId="5916BFA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DC_12A_n260D</w:t>
            </w:r>
          </w:p>
        </w:tc>
        <w:tc>
          <w:tcPr>
            <w:tcW w:w="902" w:type="dxa"/>
            <w:tcBorders>
              <w:top w:val="single" w:sz="4" w:space="0" w:color="auto"/>
              <w:left w:val="single" w:sz="4" w:space="0" w:color="auto"/>
              <w:bottom w:val="single" w:sz="4" w:space="0" w:color="auto"/>
              <w:right w:val="single" w:sz="4" w:space="0" w:color="auto"/>
            </w:tcBorders>
            <w:vAlign w:val="center"/>
          </w:tcPr>
          <w:p w14:paraId="58C3C24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901491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15D66F2" w14:textId="77777777" w:rsidR="00A67257" w:rsidRPr="00840CFD" w:rsidRDefault="00C8650C" w:rsidP="00BC6BDB">
            <w:pPr>
              <w:pStyle w:val="TAL"/>
              <w:snapToGrid w:val="0"/>
              <w:jc w:val="both"/>
              <w:rPr>
                <w:rFonts w:eastAsia="新細明體" w:cs="Arial"/>
                <w:szCs w:val="18"/>
                <w:lang w:eastAsia="zh-TW"/>
              </w:rPr>
            </w:pPr>
            <w:hyperlink r:id="rId66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743343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8372E2C"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7F3220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w:t>
            </w:r>
          </w:p>
        </w:tc>
      </w:tr>
      <w:tr w:rsidR="00A67257" w:rsidRPr="000549BB" w14:paraId="74A2FB4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264BEF7" w14:textId="77777777" w:rsidR="00A67257" w:rsidRPr="00840CFD" w:rsidRDefault="00A67257" w:rsidP="00BC6BDB">
            <w:pPr>
              <w:pStyle w:val="TAL"/>
              <w:snapToGrid w:val="0"/>
              <w:jc w:val="both"/>
              <w:rPr>
                <w:rFonts w:cs="Arial"/>
                <w:szCs w:val="18"/>
              </w:rPr>
            </w:pPr>
            <w:r w:rsidRPr="00840CFD">
              <w:rPr>
                <w:rFonts w:cs="Arial"/>
                <w:szCs w:val="18"/>
              </w:rPr>
              <w:t>DC_12A_n260M</w:t>
            </w:r>
          </w:p>
        </w:tc>
        <w:tc>
          <w:tcPr>
            <w:tcW w:w="1531" w:type="dxa"/>
            <w:tcBorders>
              <w:top w:val="single" w:sz="4" w:space="0" w:color="auto"/>
              <w:left w:val="single" w:sz="4" w:space="0" w:color="auto"/>
              <w:bottom w:val="single" w:sz="4" w:space="0" w:color="auto"/>
              <w:right w:val="single" w:sz="4" w:space="0" w:color="auto"/>
            </w:tcBorders>
            <w:vAlign w:val="center"/>
          </w:tcPr>
          <w:p w14:paraId="3DFEBB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DC_12A_n260M</w:t>
            </w:r>
          </w:p>
        </w:tc>
        <w:tc>
          <w:tcPr>
            <w:tcW w:w="902" w:type="dxa"/>
            <w:tcBorders>
              <w:top w:val="single" w:sz="4" w:space="0" w:color="auto"/>
              <w:left w:val="single" w:sz="4" w:space="0" w:color="auto"/>
              <w:bottom w:val="single" w:sz="4" w:space="0" w:color="auto"/>
              <w:right w:val="single" w:sz="4" w:space="0" w:color="auto"/>
            </w:tcBorders>
            <w:vAlign w:val="center"/>
          </w:tcPr>
          <w:p w14:paraId="705CEF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85EA78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24E9009" w14:textId="77777777" w:rsidR="00A67257" w:rsidRPr="00840CFD" w:rsidRDefault="00C8650C" w:rsidP="00BC6BDB">
            <w:pPr>
              <w:pStyle w:val="TAL"/>
              <w:snapToGrid w:val="0"/>
              <w:jc w:val="both"/>
              <w:rPr>
                <w:rFonts w:eastAsia="新細明體" w:cs="Arial"/>
                <w:szCs w:val="18"/>
                <w:lang w:eastAsia="zh-TW"/>
              </w:rPr>
            </w:pPr>
            <w:hyperlink r:id="rId66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AF86B8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741239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8FEDE4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DC_12A_n260L</w:t>
            </w:r>
          </w:p>
        </w:tc>
      </w:tr>
      <w:tr w:rsidR="00A67257" w:rsidRPr="000549BB" w14:paraId="5AECAB0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B8E9B53" w14:textId="77777777" w:rsidR="00A67257" w:rsidRPr="00840CFD" w:rsidRDefault="00A67257" w:rsidP="00BC6BDB">
            <w:pPr>
              <w:pStyle w:val="TAL"/>
              <w:snapToGrid w:val="0"/>
              <w:jc w:val="both"/>
              <w:rPr>
                <w:rFonts w:cs="Arial"/>
                <w:szCs w:val="18"/>
              </w:rPr>
            </w:pPr>
            <w:r w:rsidRPr="00840CFD">
              <w:rPr>
                <w:rFonts w:cs="Arial"/>
                <w:szCs w:val="18"/>
              </w:rPr>
              <w:t>DC_12A_n260L</w:t>
            </w:r>
          </w:p>
        </w:tc>
        <w:tc>
          <w:tcPr>
            <w:tcW w:w="1531" w:type="dxa"/>
            <w:tcBorders>
              <w:top w:val="single" w:sz="4" w:space="0" w:color="auto"/>
              <w:left w:val="single" w:sz="4" w:space="0" w:color="auto"/>
              <w:bottom w:val="single" w:sz="4" w:space="0" w:color="auto"/>
              <w:right w:val="single" w:sz="4" w:space="0" w:color="auto"/>
            </w:tcBorders>
            <w:vAlign w:val="center"/>
          </w:tcPr>
          <w:p w14:paraId="18E9926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DC_12A_n260L</w:t>
            </w:r>
          </w:p>
        </w:tc>
        <w:tc>
          <w:tcPr>
            <w:tcW w:w="902" w:type="dxa"/>
            <w:tcBorders>
              <w:top w:val="single" w:sz="4" w:space="0" w:color="auto"/>
              <w:left w:val="single" w:sz="4" w:space="0" w:color="auto"/>
              <w:bottom w:val="single" w:sz="4" w:space="0" w:color="auto"/>
              <w:right w:val="single" w:sz="4" w:space="0" w:color="auto"/>
            </w:tcBorders>
            <w:vAlign w:val="center"/>
          </w:tcPr>
          <w:p w14:paraId="53A2255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E7ECBE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16216B8" w14:textId="77777777" w:rsidR="00A67257" w:rsidRPr="00840CFD" w:rsidRDefault="00C8650C" w:rsidP="00BC6BDB">
            <w:pPr>
              <w:pStyle w:val="TAL"/>
              <w:snapToGrid w:val="0"/>
              <w:jc w:val="both"/>
              <w:rPr>
                <w:rFonts w:eastAsia="新細明體" w:cs="Arial"/>
                <w:szCs w:val="18"/>
                <w:lang w:eastAsia="zh-TW"/>
              </w:rPr>
            </w:pPr>
            <w:hyperlink r:id="rId665"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B0E5F9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176206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BC54B7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DC_12A_n260K</w:t>
            </w:r>
          </w:p>
        </w:tc>
      </w:tr>
      <w:tr w:rsidR="00A67257" w:rsidRPr="000549BB" w14:paraId="314BB6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4694DF5" w14:textId="77777777" w:rsidR="00A67257" w:rsidRPr="00840CFD" w:rsidRDefault="00A67257" w:rsidP="00BC6BDB">
            <w:pPr>
              <w:pStyle w:val="TAL"/>
              <w:snapToGrid w:val="0"/>
              <w:jc w:val="both"/>
              <w:rPr>
                <w:rFonts w:cs="Arial"/>
                <w:szCs w:val="18"/>
              </w:rPr>
            </w:pPr>
            <w:r w:rsidRPr="00840CFD">
              <w:rPr>
                <w:rFonts w:cs="Arial"/>
                <w:szCs w:val="18"/>
              </w:rPr>
              <w:t>DC_12A_n260K</w:t>
            </w:r>
          </w:p>
        </w:tc>
        <w:tc>
          <w:tcPr>
            <w:tcW w:w="1531" w:type="dxa"/>
            <w:tcBorders>
              <w:top w:val="single" w:sz="4" w:space="0" w:color="auto"/>
              <w:left w:val="single" w:sz="4" w:space="0" w:color="auto"/>
              <w:bottom w:val="single" w:sz="4" w:space="0" w:color="auto"/>
              <w:right w:val="single" w:sz="4" w:space="0" w:color="auto"/>
            </w:tcBorders>
            <w:vAlign w:val="center"/>
          </w:tcPr>
          <w:p w14:paraId="16E08E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DC_12A_n260K</w:t>
            </w:r>
          </w:p>
        </w:tc>
        <w:tc>
          <w:tcPr>
            <w:tcW w:w="902" w:type="dxa"/>
            <w:tcBorders>
              <w:top w:val="single" w:sz="4" w:space="0" w:color="auto"/>
              <w:left w:val="single" w:sz="4" w:space="0" w:color="auto"/>
              <w:bottom w:val="single" w:sz="4" w:space="0" w:color="auto"/>
              <w:right w:val="single" w:sz="4" w:space="0" w:color="auto"/>
            </w:tcBorders>
            <w:vAlign w:val="center"/>
          </w:tcPr>
          <w:p w14:paraId="3FD58C7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E7AF62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E41AA67" w14:textId="77777777" w:rsidR="00A67257" w:rsidRPr="00840CFD" w:rsidRDefault="00C8650C" w:rsidP="00BC6BDB">
            <w:pPr>
              <w:pStyle w:val="TAL"/>
              <w:snapToGrid w:val="0"/>
              <w:jc w:val="both"/>
              <w:rPr>
                <w:rFonts w:eastAsia="新細明體" w:cs="Arial"/>
                <w:szCs w:val="18"/>
                <w:lang w:eastAsia="zh-TW"/>
              </w:rPr>
            </w:pPr>
            <w:hyperlink r:id="rId666"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8331DD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C0C9493"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9ACB29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DC_12A_n260J</w:t>
            </w:r>
          </w:p>
        </w:tc>
      </w:tr>
      <w:tr w:rsidR="00A67257" w:rsidRPr="000549BB" w14:paraId="39AC9AD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09B90F6" w14:textId="77777777" w:rsidR="00A67257" w:rsidRPr="00840CFD" w:rsidRDefault="00A67257" w:rsidP="00BC6BDB">
            <w:pPr>
              <w:pStyle w:val="TAL"/>
              <w:snapToGrid w:val="0"/>
              <w:jc w:val="both"/>
              <w:rPr>
                <w:rFonts w:cs="Arial"/>
                <w:szCs w:val="18"/>
              </w:rPr>
            </w:pPr>
            <w:r w:rsidRPr="00840CFD">
              <w:rPr>
                <w:rFonts w:cs="Arial"/>
                <w:szCs w:val="18"/>
              </w:rPr>
              <w:t>DC_12A_n260J</w:t>
            </w:r>
          </w:p>
        </w:tc>
        <w:tc>
          <w:tcPr>
            <w:tcW w:w="1531" w:type="dxa"/>
            <w:tcBorders>
              <w:top w:val="single" w:sz="4" w:space="0" w:color="auto"/>
              <w:left w:val="single" w:sz="4" w:space="0" w:color="auto"/>
              <w:bottom w:val="single" w:sz="4" w:space="0" w:color="auto"/>
              <w:right w:val="single" w:sz="4" w:space="0" w:color="auto"/>
            </w:tcBorders>
            <w:vAlign w:val="center"/>
          </w:tcPr>
          <w:p w14:paraId="2B1513C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DC_12A_n260J</w:t>
            </w:r>
          </w:p>
        </w:tc>
        <w:tc>
          <w:tcPr>
            <w:tcW w:w="902" w:type="dxa"/>
            <w:tcBorders>
              <w:top w:val="single" w:sz="4" w:space="0" w:color="auto"/>
              <w:left w:val="single" w:sz="4" w:space="0" w:color="auto"/>
              <w:bottom w:val="single" w:sz="4" w:space="0" w:color="auto"/>
              <w:right w:val="single" w:sz="4" w:space="0" w:color="auto"/>
            </w:tcBorders>
            <w:vAlign w:val="center"/>
          </w:tcPr>
          <w:p w14:paraId="62A5383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769D41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1FB69B4" w14:textId="77777777" w:rsidR="00A67257" w:rsidRPr="00840CFD" w:rsidRDefault="00C8650C" w:rsidP="00BC6BDB">
            <w:pPr>
              <w:pStyle w:val="TAL"/>
              <w:snapToGrid w:val="0"/>
              <w:jc w:val="both"/>
              <w:rPr>
                <w:rFonts w:eastAsia="新細明體" w:cs="Arial"/>
                <w:szCs w:val="18"/>
                <w:lang w:eastAsia="zh-TW"/>
              </w:rPr>
            </w:pPr>
            <w:hyperlink r:id="rId66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512D9F6"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F40755B"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6E2E65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DC_12A_n260I</w:t>
            </w:r>
          </w:p>
        </w:tc>
      </w:tr>
      <w:tr w:rsidR="00A67257" w:rsidRPr="000549BB" w14:paraId="6C53943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DBCD2CB" w14:textId="77777777" w:rsidR="00A67257" w:rsidRPr="00840CFD" w:rsidRDefault="00A67257" w:rsidP="00BC6BDB">
            <w:pPr>
              <w:pStyle w:val="TAL"/>
              <w:snapToGrid w:val="0"/>
              <w:jc w:val="both"/>
              <w:rPr>
                <w:rFonts w:cs="Arial"/>
                <w:szCs w:val="18"/>
              </w:rPr>
            </w:pPr>
            <w:r w:rsidRPr="00840CFD">
              <w:rPr>
                <w:rFonts w:cs="Arial"/>
                <w:szCs w:val="18"/>
              </w:rPr>
              <w:t>DC_12A_n260I</w:t>
            </w:r>
          </w:p>
        </w:tc>
        <w:tc>
          <w:tcPr>
            <w:tcW w:w="1531" w:type="dxa"/>
            <w:tcBorders>
              <w:top w:val="single" w:sz="4" w:space="0" w:color="auto"/>
              <w:left w:val="single" w:sz="4" w:space="0" w:color="auto"/>
              <w:bottom w:val="single" w:sz="4" w:space="0" w:color="auto"/>
              <w:right w:val="single" w:sz="4" w:space="0" w:color="auto"/>
            </w:tcBorders>
            <w:vAlign w:val="center"/>
          </w:tcPr>
          <w:p w14:paraId="3FEF816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DC_12A_n260I</w:t>
            </w:r>
          </w:p>
        </w:tc>
        <w:tc>
          <w:tcPr>
            <w:tcW w:w="902" w:type="dxa"/>
            <w:tcBorders>
              <w:top w:val="single" w:sz="4" w:space="0" w:color="auto"/>
              <w:left w:val="single" w:sz="4" w:space="0" w:color="auto"/>
              <w:bottom w:val="single" w:sz="4" w:space="0" w:color="auto"/>
              <w:right w:val="single" w:sz="4" w:space="0" w:color="auto"/>
            </w:tcBorders>
            <w:vAlign w:val="center"/>
          </w:tcPr>
          <w:p w14:paraId="6244F79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ADBDA5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F530335" w14:textId="77777777" w:rsidR="00A67257" w:rsidRPr="00840CFD" w:rsidRDefault="00C8650C" w:rsidP="00BC6BDB">
            <w:pPr>
              <w:pStyle w:val="TAL"/>
              <w:snapToGrid w:val="0"/>
              <w:jc w:val="both"/>
              <w:rPr>
                <w:rFonts w:eastAsia="新細明體" w:cs="Arial"/>
                <w:szCs w:val="18"/>
                <w:lang w:eastAsia="zh-TW"/>
              </w:rPr>
            </w:pPr>
            <w:hyperlink r:id="rId668"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AEE16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60AA58E"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17E10B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DC_12A_n260H</w:t>
            </w:r>
          </w:p>
        </w:tc>
      </w:tr>
      <w:tr w:rsidR="00A67257" w:rsidRPr="000549BB" w14:paraId="66BC3B5B"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D6AF9F8" w14:textId="77777777" w:rsidR="00A67257" w:rsidRPr="00840CFD" w:rsidRDefault="00A67257" w:rsidP="00BC6BDB">
            <w:pPr>
              <w:pStyle w:val="TAL"/>
              <w:snapToGrid w:val="0"/>
              <w:jc w:val="both"/>
              <w:rPr>
                <w:rFonts w:cs="Arial"/>
                <w:szCs w:val="18"/>
              </w:rPr>
            </w:pPr>
            <w:r w:rsidRPr="00840CFD">
              <w:rPr>
                <w:rFonts w:cs="Arial"/>
                <w:szCs w:val="18"/>
              </w:rPr>
              <w:t>DC_12A_n260H</w:t>
            </w:r>
          </w:p>
        </w:tc>
        <w:tc>
          <w:tcPr>
            <w:tcW w:w="1531" w:type="dxa"/>
            <w:tcBorders>
              <w:top w:val="single" w:sz="4" w:space="0" w:color="auto"/>
              <w:left w:val="single" w:sz="4" w:space="0" w:color="auto"/>
              <w:bottom w:val="single" w:sz="4" w:space="0" w:color="auto"/>
              <w:right w:val="single" w:sz="4" w:space="0" w:color="auto"/>
            </w:tcBorders>
            <w:vAlign w:val="center"/>
          </w:tcPr>
          <w:p w14:paraId="6C048B3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DC_12A_n260H</w:t>
            </w:r>
          </w:p>
        </w:tc>
        <w:tc>
          <w:tcPr>
            <w:tcW w:w="902" w:type="dxa"/>
            <w:tcBorders>
              <w:top w:val="single" w:sz="4" w:space="0" w:color="auto"/>
              <w:left w:val="single" w:sz="4" w:space="0" w:color="auto"/>
              <w:bottom w:val="single" w:sz="4" w:space="0" w:color="auto"/>
              <w:right w:val="single" w:sz="4" w:space="0" w:color="auto"/>
            </w:tcBorders>
            <w:vAlign w:val="center"/>
          </w:tcPr>
          <w:p w14:paraId="055D9A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30DE0F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67D817B" w14:textId="77777777" w:rsidR="00A67257" w:rsidRPr="00840CFD" w:rsidRDefault="00C8650C" w:rsidP="00BC6BDB">
            <w:pPr>
              <w:pStyle w:val="TAL"/>
              <w:snapToGrid w:val="0"/>
              <w:jc w:val="both"/>
              <w:rPr>
                <w:rFonts w:eastAsia="新細明體" w:cs="Arial"/>
                <w:szCs w:val="18"/>
                <w:lang w:eastAsia="zh-TW"/>
              </w:rPr>
            </w:pPr>
            <w:hyperlink r:id="rId669"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7DD4CC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FD793AA"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C488FA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DC_12A_n260G</w:t>
            </w:r>
          </w:p>
        </w:tc>
      </w:tr>
      <w:tr w:rsidR="00A67257" w:rsidRPr="000549BB" w14:paraId="2B80D6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3E00A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DC_12A_n261A</w:t>
            </w:r>
          </w:p>
        </w:tc>
        <w:tc>
          <w:tcPr>
            <w:tcW w:w="1531" w:type="dxa"/>
            <w:tcBorders>
              <w:top w:val="single" w:sz="4" w:space="0" w:color="auto"/>
              <w:left w:val="single" w:sz="4" w:space="0" w:color="auto"/>
              <w:bottom w:val="single" w:sz="4" w:space="0" w:color="auto"/>
              <w:right w:val="single" w:sz="4" w:space="0" w:color="auto"/>
            </w:tcBorders>
            <w:vAlign w:val="center"/>
          </w:tcPr>
          <w:p w14:paraId="0BABE46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DC_12A_n261A</w:t>
            </w:r>
          </w:p>
        </w:tc>
        <w:tc>
          <w:tcPr>
            <w:tcW w:w="902" w:type="dxa"/>
            <w:tcBorders>
              <w:top w:val="single" w:sz="4" w:space="0" w:color="auto"/>
              <w:left w:val="single" w:sz="4" w:space="0" w:color="auto"/>
              <w:bottom w:val="single" w:sz="4" w:space="0" w:color="auto"/>
              <w:right w:val="single" w:sz="4" w:space="0" w:color="auto"/>
            </w:tcBorders>
            <w:vAlign w:val="center"/>
          </w:tcPr>
          <w:p w14:paraId="5C6626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5D34F42"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269478AF" w14:textId="77777777" w:rsidR="00A67257" w:rsidRPr="00840CFD" w:rsidRDefault="00C8650C" w:rsidP="00BC6BDB">
            <w:pPr>
              <w:pStyle w:val="TAL"/>
              <w:snapToGrid w:val="0"/>
              <w:jc w:val="both"/>
              <w:rPr>
                <w:rFonts w:eastAsia="新細明體" w:cs="Arial"/>
                <w:szCs w:val="18"/>
                <w:lang w:eastAsia="zh-TW"/>
              </w:rPr>
            </w:pPr>
            <w:hyperlink r:id="rId670" w:history="1">
              <w:r w:rsidR="00A67257" w:rsidRPr="00840CFD">
                <w:rPr>
                  <w:rFonts w:cs="Arial"/>
                  <w:color w:val="0000FF"/>
                  <w:szCs w:val="18"/>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8E6A605"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Ericsson, Nokia, Intel, Samsung</w:t>
            </w:r>
          </w:p>
        </w:tc>
        <w:tc>
          <w:tcPr>
            <w:tcW w:w="907" w:type="dxa"/>
            <w:tcBorders>
              <w:top w:val="single" w:sz="4" w:space="0" w:color="auto"/>
              <w:left w:val="single" w:sz="4" w:space="0" w:color="auto"/>
              <w:bottom w:val="single" w:sz="4" w:space="0" w:color="auto"/>
              <w:right w:val="single" w:sz="4" w:space="0" w:color="auto"/>
            </w:tcBorders>
            <w:vAlign w:val="center"/>
          </w:tcPr>
          <w:p w14:paraId="337BDC7E" w14:textId="77777777" w:rsidR="00A67257" w:rsidRPr="00840CFD" w:rsidRDefault="00A67257" w:rsidP="00BC6BDB">
            <w:pPr>
              <w:pStyle w:val="TAL"/>
              <w:snapToGrid w:val="0"/>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C69CF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none</w:t>
            </w:r>
          </w:p>
        </w:tc>
      </w:tr>
      <w:tr w:rsidR="00A67257" w:rsidRPr="00B44C16" w14:paraId="220C205C" w14:textId="77777777" w:rsidTr="00094097">
        <w:tc>
          <w:tcPr>
            <w:tcW w:w="1978" w:type="dxa"/>
            <w:tcBorders>
              <w:top w:val="single" w:sz="4" w:space="0" w:color="auto"/>
              <w:left w:val="single" w:sz="4" w:space="0" w:color="auto"/>
              <w:bottom w:val="single" w:sz="4" w:space="0" w:color="auto"/>
              <w:right w:val="single" w:sz="4" w:space="0" w:color="auto"/>
            </w:tcBorders>
            <w:vAlign w:val="center"/>
          </w:tcPr>
          <w:p w14:paraId="08A153AC" w14:textId="2D91B7AE" w:rsidR="00A67257" w:rsidRPr="00B44C16" w:rsidRDefault="00A67257" w:rsidP="00094097">
            <w:pPr>
              <w:pStyle w:val="TAL"/>
              <w:snapToGrid w:val="0"/>
              <w:jc w:val="both"/>
              <w:rPr>
                <w:rFonts w:cs="Arial"/>
                <w:szCs w:val="18"/>
              </w:rPr>
            </w:pPr>
            <w:r w:rsidRPr="00B44C16">
              <w:rPr>
                <w:rFonts w:cs="Arial"/>
                <w:szCs w:val="18"/>
                <w:lang w:val="x-none"/>
              </w:rPr>
              <w:t>DC_</w:t>
            </w:r>
            <w:r w:rsidRPr="00B44C16">
              <w:rPr>
                <w:rFonts w:cs="Arial"/>
                <w:szCs w:val="18"/>
              </w:rPr>
              <w:t>13</w:t>
            </w:r>
            <w:r w:rsidRPr="00B44C16">
              <w:rPr>
                <w:rFonts w:cs="Arial"/>
                <w:szCs w:val="18"/>
                <w:lang w:val="x-none"/>
              </w:rPr>
              <w:t>A</w:t>
            </w:r>
            <w:r w:rsidRPr="00B44C16">
              <w:rPr>
                <w:rFonts w:cs="Arial"/>
                <w:szCs w:val="18"/>
                <w:lang w:val="sv-SE"/>
              </w:rPr>
              <w:t>_n260(2A)</w:t>
            </w:r>
          </w:p>
        </w:tc>
        <w:tc>
          <w:tcPr>
            <w:tcW w:w="1531" w:type="dxa"/>
            <w:tcBorders>
              <w:top w:val="single" w:sz="4" w:space="0" w:color="auto"/>
              <w:left w:val="single" w:sz="4" w:space="0" w:color="auto"/>
              <w:bottom w:val="single" w:sz="4" w:space="0" w:color="auto"/>
              <w:right w:val="single" w:sz="4" w:space="0" w:color="auto"/>
            </w:tcBorders>
            <w:vAlign w:val="center"/>
          </w:tcPr>
          <w:p w14:paraId="3013ACE0" w14:textId="4A404EF3"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lang w:val="x-none"/>
              </w:rPr>
              <w:t>DC_</w:t>
            </w:r>
            <w:r w:rsidRPr="00B44C16">
              <w:rPr>
                <w:rFonts w:ascii="Arial" w:hAnsi="Arial" w:cs="Arial"/>
                <w:sz w:val="18"/>
                <w:szCs w:val="18"/>
                <w:lang w:val="sv-SE"/>
              </w:rPr>
              <w:t>n260(2A)</w:t>
            </w:r>
          </w:p>
        </w:tc>
        <w:tc>
          <w:tcPr>
            <w:tcW w:w="902" w:type="dxa"/>
            <w:tcBorders>
              <w:top w:val="single" w:sz="4" w:space="0" w:color="auto"/>
              <w:left w:val="single" w:sz="4" w:space="0" w:color="auto"/>
              <w:bottom w:val="single" w:sz="4" w:space="0" w:color="auto"/>
              <w:right w:val="single" w:sz="4" w:space="0" w:color="auto"/>
            </w:tcBorders>
            <w:vAlign w:val="center"/>
          </w:tcPr>
          <w:p w14:paraId="7DDBDA79" w14:textId="77777777"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65950A2"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Zheng Zhao</w:t>
            </w:r>
          </w:p>
          <w:p w14:paraId="5B7760A5"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0DC37548" w14:textId="77777777" w:rsidR="00A67257" w:rsidRPr="00B44C16" w:rsidRDefault="00C8650C" w:rsidP="00BC6BDB">
            <w:pPr>
              <w:pStyle w:val="TAL"/>
              <w:snapToGrid w:val="0"/>
              <w:jc w:val="both"/>
              <w:rPr>
                <w:rFonts w:eastAsia="新細明體" w:cs="Arial"/>
                <w:szCs w:val="18"/>
                <w:lang w:eastAsia="zh-TW"/>
              </w:rPr>
            </w:pPr>
            <w:hyperlink r:id="rId671" w:history="1">
              <w:r w:rsidR="00A67257" w:rsidRPr="00B44C16">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770EBE" w14:textId="77777777" w:rsidR="00A67257" w:rsidRPr="00B44C16" w:rsidRDefault="00A67257" w:rsidP="00BC6BDB">
            <w:pPr>
              <w:pStyle w:val="TAL"/>
              <w:snapToGrid w:val="0"/>
              <w:jc w:val="both"/>
              <w:rPr>
                <w:rFonts w:eastAsia="新細明體" w:cs="Arial"/>
                <w:szCs w:val="18"/>
                <w:lang w:val="en-US" w:eastAsia="zh-TW"/>
              </w:rPr>
            </w:pPr>
            <w:r w:rsidRPr="00B44C16">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587D62B8"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D41028F" w14:textId="77777777" w:rsidR="00A67257" w:rsidRPr="00B44C16" w:rsidRDefault="00A67257" w:rsidP="00BC6BDB">
            <w:pPr>
              <w:pStyle w:val="TAL"/>
              <w:snapToGrid w:val="0"/>
              <w:jc w:val="both"/>
              <w:rPr>
                <w:rFonts w:cs="Arial"/>
                <w:color w:val="000000"/>
                <w:szCs w:val="18"/>
              </w:rPr>
            </w:pPr>
            <w:r w:rsidRPr="00B44C16">
              <w:rPr>
                <w:rFonts w:cs="Arial"/>
                <w:color w:val="000000"/>
                <w:szCs w:val="18"/>
              </w:rPr>
              <w:t>DC_13A_DL_n260(2A)_UL_n260A</w:t>
            </w:r>
          </w:p>
        </w:tc>
      </w:tr>
      <w:tr w:rsidR="00A67257" w:rsidRPr="000549BB" w14:paraId="29089F3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6423F4A" w14:textId="202197B9" w:rsidR="00A67257" w:rsidRPr="00B44C16" w:rsidRDefault="00A67257" w:rsidP="00094097">
            <w:pPr>
              <w:pStyle w:val="TAL"/>
              <w:snapToGrid w:val="0"/>
              <w:jc w:val="both"/>
              <w:rPr>
                <w:rFonts w:cs="Arial"/>
                <w:szCs w:val="18"/>
              </w:rPr>
            </w:pPr>
            <w:r w:rsidRPr="00B44C16">
              <w:rPr>
                <w:rFonts w:cs="Arial"/>
                <w:szCs w:val="18"/>
              </w:rPr>
              <w:t>DC_13A_n260(4A)</w:t>
            </w:r>
          </w:p>
        </w:tc>
        <w:tc>
          <w:tcPr>
            <w:tcW w:w="1531" w:type="dxa"/>
            <w:tcBorders>
              <w:top w:val="single" w:sz="4" w:space="0" w:color="auto"/>
              <w:left w:val="single" w:sz="4" w:space="0" w:color="auto"/>
              <w:bottom w:val="single" w:sz="4" w:space="0" w:color="auto"/>
              <w:right w:val="single" w:sz="4" w:space="0" w:color="auto"/>
            </w:tcBorders>
            <w:vAlign w:val="center"/>
          </w:tcPr>
          <w:p w14:paraId="7682D9DD" w14:textId="77777777"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rPr>
              <w:t>DC_n260(4A)</w:t>
            </w:r>
          </w:p>
        </w:tc>
        <w:tc>
          <w:tcPr>
            <w:tcW w:w="902" w:type="dxa"/>
            <w:tcBorders>
              <w:top w:val="single" w:sz="4" w:space="0" w:color="auto"/>
              <w:left w:val="single" w:sz="4" w:space="0" w:color="auto"/>
              <w:bottom w:val="single" w:sz="4" w:space="0" w:color="auto"/>
              <w:right w:val="single" w:sz="4" w:space="0" w:color="auto"/>
            </w:tcBorders>
            <w:vAlign w:val="center"/>
          </w:tcPr>
          <w:p w14:paraId="14ECE747" w14:textId="77777777"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F714929"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Zheng Zhao</w:t>
            </w:r>
          </w:p>
          <w:p w14:paraId="181096D8"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4F7793FD" w14:textId="77777777" w:rsidR="00A67257" w:rsidRPr="00B44C16" w:rsidRDefault="00C8650C" w:rsidP="00BC6BDB">
            <w:pPr>
              <w:pStyle w:val="TAL"/>
              <w:snapToGrid w:val="0"/>
              <w:jc w:val="both"/>
              <w:rPr>
                <w:rFonts w:eastAsia="新細明體" w:cs="Arial"/>
                <w:szCs w:val="18"/>
                <w:lang w:eastAsia="zh-TW"/>
              </w:rPr>
            </w:pPr>
            <w:hyperlink r:id="rId672" w:history="1">
              <w:r w:rsidR="00A67257" w:rsidRPr="00B44C16">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75419A" w14:textId="77777777" w:rsidR="00A67257" w:rsidRPr="00B44C16" w:rsidRDefault="00A67257" w:rsidP="00BC6BDB">
            <w:pPr>
              <w:pStyle w:val="TAL"/>
              <w:snapToGrid w:val="0"/>
              <w:jc w:val="both"/>
              <w:rPr>
                <w:rFonts w:eastAsia="新細明體" w:cs="Arial"/>
                <w:szCs w:val="18"/>
                <w:lang w:val="en-US" w:eastAsia="zh-TW"/>
              </w:rPr>
            </w:pPr>
            <w:r w:rsidRPr="00B44C16">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626291FA"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A870646" w14:textId="77777777" w:rsidR="00A67257" w:rsidRPr="00840CFD" w:rsidRDefault="00A67257" w:rsidP="00BC6BDB">
            <w:pPr>
              <w:pStyle w:val="TAL"/>
              <w:snapToGrid w:val="0"/>
              <w:jc w:val="both"/>
              <w:rPr>
                <w:rFonts w:cs="Arial"/>
                <w:color w:val="000000"/>
                <w:szCs w:val="18"/>
              </w:rPr>
            </w:pPr>
            <w:r w:rsidRPr="00B44C16">
              <w:rPr>
                <w:rFonts w:cs="Arial"/>
                <w:color w:val="000000"/>
                <w:szCs w:val="18"/>
              </w:rPr>
              <w:t>DC_13A_DL_n260(4A)_UL_n260(3A)</w:t>
            </w:r>
          </w:p>
        </w:tc>
      </w:tr>
      <w:tr w:rsidR="00A67257" w:rsidRPr="00094097" w14:paraId="4925D58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AD00D11" w14:textId="43C646B5" w:rsidR="00A67257" w:rsidRPr="00094097" w:rsidRDefault="00A67257" w:rsidP="00094097">
            <w:pPr>
              <w:pStyle w:val="TAL"/>
              <w:snapToGrid w:val="0"/>
              <w:jc w:val="both"/>
              <w:rPr>
                <w:rFonts w:cs="Arial"/>
                <w:szCs w:val="18"/>
              </w:rPr>
            </w:pPr>
            <w:r w:rsidRPr="00094097">
              <w:rPr>
                <w:rFonts w:cs="Arial"/>
                <w:szCs w:val="18"/>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2A921F17"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42BF8DFF"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9B744E8"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Zheng Zhao</w:t>
            </w:r>
          </w:p>
          <w:p w14:paraId="16DB46E2"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753B1454" w14:textId="77777777" w:rsidR="00A67257" w:rsidRPr="00094097" w:rsidRDefault="00C8650C" w:rsidP="00BC6BDB">
            <w:pPr>
              <w:pStyle w:val="TAL"/>
              <w:snapToGrid w:val="0"/>
              <w:jc w:val="both"/>
              <w:rPr>
                <w:rFonts w:eastAsia="新細明體" w:cs="Arial"/>
                <w:szCs w:val="18"/>
                <w:lang w:eastAsia="zh-TW"/>
              </w:rPr>
            </w:pPr>
            <w:hyperlink r:id="rId673" w:history="1">
              <w:r w:rsidR="00A67257" w:rsidRPr="00094097">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687DE9C" w14:textId="77777777" w:rsidR="00A67257" w:rsidRPr="00094097" w:rsidRDefault="00A67257" w:rsidP="00BC6BDB">
            <w:pPr>
              <w:pStyle w:val="TAL"/>
              <w:snapToGrid w:val="0"/>
              <w:jc w:val="both"/>
              <w:rPr>
                <w:rFonts w:eastAsia="新細明體" w:cs="Arial"/>
                <w:szCs w:val="18"/>
                <w:lang w:val="en-US" w:eastAsia="zh-TW"/>
              </w:rPr>
            </w:pPr>
            <w:r w:rsidRPr="00094097">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55740FDD"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091819A" w14:textId="77777777" w:rsidR="00A67257" w:rsidRPr="00094097" w:rsidRDefault="00A67257" w:rsidP="00BC6BDB">
            <w:pPr>
              <w:pStyle w:val="TAL"/>
              <w:snapToGrid w:val="0"/>
              <w:jc w:val="both"/>
              <w:rPr>
                <w:rFonts w:cs="Arial"/>
                <w:color w:val="000000"/>
                <w:szCs w:val="18"/>
              </w:rPr>
            </w:pPr>
            <w:r w:rsidRPr="00094097">
              <w:rPr>
                <w:rFonts w:cs="Arial"/>
                <w:color w:val="000000"/>
                <w:szCs w:val="18"/>
              </w:rPr>
              <w:t>DC_13A_DL_n261I_UL_n261G</w:t>
            </w:r>
          </w:p>
        </w:tc>
      </w:tr>
      <w:tr w:rsidR="00A67257" w:rsidRPr="000549BB" w14:paraId="33BBBA5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B7C6033" w14:textId="289377EE" w:rsidR="00A67257" w:rsidRPr="00094097" w:rsidRDefault="00A67257" w:rsidP="00094097">
            <w:pPr>
              <w:pStyle w:val="TAL"/>
              <w:snapToGrid w:val="0"/>
              <w:jc w:val="both"/>
              <w:rPr>
                <w:rFonts w:cs="Arial"/>
                <w:szCs w:val="18"/>
              </w:rPr>
            </w:pPr>
            <w:r w:rsidRPr="00094097">
              <w:rPr>
                <w:rFonts w:cs="Arial"/>
                <w:szCs w:val="18"/>
              </w:rPr>
              <w:t>DC_13A_n261M</w:t>
            </w:r>
          </w:p>
        </w:tc>
        <w:tc>
          <w:tcPr>
            <w:tcW w:w="1531" w:type="dxa"/>
            <w:tcBorders>
              <w:top w:val="single" w:sz="4" w:space="0" w:color="auto"/>
              <w:left w:val="single" w:sz="4" w:space="0" w:color="auto"/>
              <w:bottom w:val="single" w:sz="4" w:space="0" w:color="auto"/>
              <w:right w:val="single" w:sz="4" w:space="0" w:color="auto"/>
            </w:tcBorders>
            <w:vAlign w:val="center"/>
          </w:tcPr>
          <w:p w14:paraId="7D83500D"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31A30686"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63E09A3"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Zheng Zhao</w:t>
            </w:r>
          </w:p>
          <w:p w14:paraId="25048C95"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HVerizon</w:t>
            </w:r>
          </w:p>
        </w:tc>
        <w:tc>
          <w:tcPr>
            <w:tcW w:w="1440" w:type="dxa"/>
            <w:tcBorders>
              <w:top w:val="single" w:sz="4" w:space="0" w:color="auto"/>
              <w:left w:val="single" w:sz="4" w:space="0" w:color="auto"/>
              <w:bottom w:val="single" w:sz="4" w:space="0" w:color="auto"/>
              <w:right w:val="single" w:sz="4" w:space="0" w:color="auto"/>
            </w:tcBorders>
            <w:vAlign w:val="center"/>
          </w:tcPr>
          <w:p w14:paraId="3A91E5DA" w14:textId="77777777" w:rsidR="00A67257" w:rsidRPr="00094097" w:rsidRDefault="00C8650C" w:rsidP="00BC6BDB">
            <w:pPr>
              <w:pStyle w:val="TAL"/>
              <w:snapToGrid w:val="0"/>
              <w:jc w:val="both"/>
              <w:rPr>
                <w:rFonts w:eastAsia="新細明體" w:cs="Arial"/>
                <w:szCs w:val="18"/>
                <w:lang w:eastAsia="zh-TW"/>
              </w:rPr>
            </w:pPr>
            <w:hyperlink r:id="rId674" w:history="1">
              <w:r w:rsidR="00A67257" w:rsidRPr="00094097">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2BBF1B" w14:textId="77777777" w:rsidR="00A67257" w:rsidRPr="00094097" w:rsidRDefault="00A67257" w:rsidP="00BC6BDB">
            <w:pPr>
              <w:pStyle w:val="TAL"/>
              <w:snapToGrid w:val="0"/>
              <w:jc w:val="both"/>
              <w:rPr>
                <w:rFonts w:eastAsia="新細明體" w:cs="Arial"/>
                <w:szCs w:val="18"/>
                <w:lang w:val="en-US" w:eastAsia="zh-TW"/>
              </w:rPr>
            </w:pPr>
            <w:r w:rsidRPr="00094097">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B4F194B"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48A2BB6" w14:textId="77777777" w:rsidR="00A67257" w:rsidRPr="00840CFD" w:rsidRDefault="00A67257" w:rsidP="00BC6BDB">
            <w:pPr>
              <w:pStyle w:val="TAL"/>
              <w:snapToGrid w:val="0"/>
              <w:jc w:val="both"/>
              <w:rPr>
                <w:rFonts w:cs="Arial"/>
                <w:color w:val="000000"/>
                <w:szCs w:val="18"/>
              </w:rPr>
            </w:pPr>
            <w:r w:rsidRPr="00094097">
              <w:rPr>
                <w:rFonts w:cs="Arial"/>
                <w:color w:val="000000"/>
                <w:szCs w:val="18"/>
              </w:rPr>
              <w:t>DC_13A_DL_n261M_UL_n261G</w:t>
            </w:r>
          </w:p>
        </w:tc>
      </w:tr>
      <w:tr w:rsidR="00A67257" w:rsidRPr="001E365F" w14:paraId="343784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E756B2"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_n260(5A)</w:t>
            </w:r>
          </w:p>
        </w:tc>
        <w:tc>
          <w:tcPr>
            <w:tcW w:w="1531" w:type="dxa"/>
            <w:tcBorders>
              <w:top w:val="single" w:sz="4" w:space="0" w:color="auto"/>
              <w:left w:val="single" w:sz="4" w:space="0" w:color="auto"/>
              <w:bottom w:val="single" w:sz="4" w:space="0" w:color="auto"/>
              <w:right w:val="single" w:sz="4" w:space="0" w:color="auto"/>
            </w:tcBorders>
            <w:vAlign w:val="center"/>
          </w:tcPr>
          <w:p w14:paraId="1CF5B70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7AF1D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B9ED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2975A0" w14:textId="77777777" w:rsidR="00A67257" w:rsidRPr="001E365F" w:rsidRDefault="00C8650C" w:rsidP="00BC6BDB">
            <w:pPr>
              <w:keepNext/>
              <w:snapToGrid w:val="0"/>
              <w:spacing w:after="0"/>
              <w:jc w:val="both"/>
              <w:rPr>
                <w:rFonts w:ascii="Arial" w:hAnsi="Arial" w:cs="Arial"/>
                <w:sz w:val="18"/>
                <w:szCs w:val="18"/>
                <w:highlight w:val="yellow"/>
              </w:rPr>
            </w:pPr>
            <w:hyperlink r:id="rId675"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349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F89146"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9ED0B"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_n260(4A)</w:t>
            </w:r>
          </w:p>
        </w:tc>
      </w:tr>
      <w:tr w:rsidR="00A67257" w:rsidRPr="001E365F" w14:paraId="6778C04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EF9DF1"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_n260(6A)</w:t>
            </w:r>
          </w:p>
        </w:tc>
        <w:tc>
          <w:tcPr>
            <w:tcW w:w="1531" w:type="dxa"/>
            <w:tcBorders>
              <w:top w:val="single" w:sz="4" w:space="0" w:color="auto"/>
              <w:left w:val="single" w:sz="4" w:space="0" w:color="auto"/>
              <w:bottom w:val="single" w:sz="4" w:space="0" w:color="auto"/>
              <w:right w:val="single" w:sz="4" w:space="0" w:color="auto"/>
            </w:tcBorders>
            <w:vAlign w:val="center"/>
          </w:tcPr>
          <w:p w14:paraId="138B1A1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74C1A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358FE3"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3DDDD31A"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1F86BE8" w14:textId="77777777" w:rsidR="00A67257" w:rsidRPr="001E365F" w:rsidRDefault="00C8650C" w:rsidP="00BC6BDB">
            <w:pPr>
              <w:keepNext/>
              <w:snapToGrid w:val="0"/>
              <w:spacing w:after="0"/>
              <w:jc w:val="both"/>
              <w:rPr>
                <w:rFonts w:ascii="Arial" w:hAnsi="Arial" w:cs="Arial"/>
                <w:sz w:val="18"/>
                <w:szCs w:val="18"/>
                <w:highlight w:val="yellow"/>
              </w:rPr>
            </w:pPr>
            <w:hyperlink r:id="rId676"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667E"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78C6FE"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6D93D"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_n260(5A)</w:t>
            </w:r>
          </w:p>
        </w:tc>
      </w:tr>
      <w:tr w:rsidR="00A67257" w:rsidRPr="001E365F" w14:paraId="45BC2D3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74D901"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_n260(7A)</w:t>
            </w:r>
          </w:p>
        </w:tc>
        <w:tc>
          <w:tcPr>
            <w:tcW w:w="1531" w:type="dxa"/>
            <w:tcBorders>
              <w:top w:val="single" w:sz="4" w:space="0" w:color="auto"/>
              <w:left w:val="single" w:sz="4" w:space="0" w:color="auto"/>
              <w:bottom w:val="single" w:sz="4" w:space="0" w:color="auto"/>
              <w:right w:val="single" w:sz="4" w:space="0" w:color="auto"/>
            </w:tcBorders>
            <w:vAlign w:val="center"/>
          </w:tcPr>
          <w:p w14:paraId="03B5CF3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07E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B3F7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194DF57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CEDC80" w14:textId="77777777" w:rsidR="00A67257" w:rsidRPr="001E365F" w:rsidRDefault="00C8650C" w:rsidP="00BC6BDB">
            <w:pPr>
              <w:keepNext/>
              <w:snapToGrid w:val="0"/>
              <w:spacing w:after="0"/>
              <w:jc w:val="both"/>
              <w:rPr>
                <w:rFonts w:ascii="Arial" w:hAnsi="Arial" w:cs="Arial"/>
                <w:sz w:val="18"/>
                <w:szCs w:val="18"/>
                <w:highlight w:val="yellow"/>
              </w:rPr>
            </w:pPr>
            <w:hyperlink r:id="rId677"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E078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A35E2C"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608431"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_n260(6A)</w:t>
            </w:r>
          </w:p>
        </w:tc>
      </w:tr>
      <w:tr w:rsidR="00A67257" w:rsidRPr="001E365F" w14:paraId="1B2B84B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1F2930"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_n260(8A)</w:t>
            </w:r>
          </w:p>
        </w:tc>
        <w:tc>
          <w:tcPr>
            <w:tcW w:w="1531" w:type="dxa"/>
            <w:tcBorders>
              <w:top w:val="single" w:sz="4" w:space="0" w:color="auto"/>
              <w:left w:val="single" w:sz="4" w:space="0" w:color="auto"/>
              <w:bottom w:val="single" w:sz="4" w:space="0" w:color="auto"/>
              <w:right w:val="single" w:sz="4" w:space="0" w:color="auto"/>
            </w:tcBorders>
            <w:vAlign w:val="center"/>
          </w:tcPr>
          <w:p w14:paraId="497BF59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89BC4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8FDD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61FFA36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2BC4DD" w14:textId="77777777" w:rsidR="00A67257" w:rsidRPr="001E365F" w:rsidRDefault="00C8650C" w:rsidP="00BC6BDB">
            <w:pPr>
              <w:keepNext/>
              <w:snapToGrid w:val="0"/>
              <w:spacing w:after="0"/>
              <w:jc w:val="both"/>
              <w:rPr>
                <w:rFonts w:ascii="Arial" w:hAnsi="Arial" w:cs="Arial"/>
                <w:sz w:val="18"/>
                <w:szCs w:val="18"/>
                <w:highlight w:val="yellow"/>
              </w:rPr>
            </w:pPr>
            <w:hyperlink r:id="rId678"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C191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CB7A26"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9C1C4"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_n260(7A)</w:t>
            </w:r>
          </w:p>
        </w:tc>
      </w:tr>
      <w:tr w:rsidR="00A67257" w:rsidRPr="001E365F" w14:paraId="5C119D0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F7AC22"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0B938413" w14:textId="77777777" w:rsidR="00A67257" w:rsidRPr="001E365F" w:rsidRDefault="00A67257" w:rsidP="00BC6BDB">
            <w:pPr>
              <w:keepNext/>
              <w:shd w:val="clear" w:color="auto" w:fill="FFFFFF"/>
              <w:snapToGrid w:val="0"/>
              <w:spacing w:after="0"/>
              <w:jc w:val="both"/>
              <w:rPr>
                <w:rFonts w:ascii="Arial" w:hAnsi="Arial" w:cs="Arial"/>
                <w:sz w:val="18"/>
                <w:szCs w:val="18"/>
                <w:highlight w:val="yellow"/>
              </w:rPr>
            </w:pPr>
          </w:p>
          <w:p w14:paraId="353E79C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D2E64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D98FA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68F3A6" w14:textId="77777777" w:rsidR="00A67257" w:rsidRPr="001E365F" w:rsidRDefault="00C8650C" w:rsidP="00BC6BDB">
            <w:pPr>
              <w:keepNext/>
              <w:snapToGrid w:val="0"/>
              <w:spacing w:after="0"/>
              <w:jc w:val="both"/>
              <w:rPr>
                <w:rFonts w:ascii="Arial" w:hAnsi="Arial" w:cs="Arial"/>
                <w:sz w:val="18"/>
                <w:szCs w:val="18"/>
                <w:highlight w:val="yellow"/>
              </w:rPr>
            </w:pPr>
            <w:hyperlink r:id="rId679"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1C6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470B1E"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33FF"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_n260D</w:t>
            </w:r>
          </w:p>
        </w:tc>
      </w:tr>
      <w:tr w:rsidR="00A67257" w:rsidRPr="001E365F" w14:paraId="2A77C81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C1AB6C"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_n260(2G)</w:t>
            </w:r>
          </w:p>
        </w:tc>
        <w:tc>
          <w:tcPr>
            <w:tcW w:w="1531" w:type="dxa"/>
            <w:tcBorders>
              <w:top w:val="single" w:sz="4" w:space="0" w:color="auto"/>
              <w:left w:val="single" w:sz="4" w:space="0" w:color="auto"/>
              <w:bottom w:val="single" w:sz="4" w:space="0" w:color="auto"/>
              <w:right w:val="single" w:sz="4" w:space="0" w:color="auto"/>
            </w:tcBorders>
            <w:vAlign w:val="center"/>
          </w:tcPr>
          <w:p w14:paraId="62DA299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w:t>
            </w:r>
            <w:r w:rsidRPr="001E365F">
              <w:rPr>
                <w:rFonts w:ascii="Arial" w:hAnsi="Arial" w:cs="Arial"/>
                <w:sz w:val="18"/>
                <w:szCs w:val="18"/>
                <w:highlight w:val="yellow"/>
                <w:lang w:val="sv-SE" w:eastAsia="ja-JP"/>
              </w:rPr>
              <w:lastRenderedPageBreak/>
              <w:t>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79AFF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lastRenderedPageBreak/>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61509A"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615E200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FF7E96" w14:textId="77777777" w:rsidR="00A67257" w:rsidRPr="001E365F" w:rsidRDefault="00C8650C" w:rsidP="00BC6BDB">
            <w:pPr>
              <w:keepNext/>
              <w:snapToGrid w:val="0"/>
              <w:spacing w:after="0"/>
              <w:jc w:val="both"/>
              <w:rPr>
                <w:rFonts w:ascii="Arial" w:hAnsi="Arial" w:cs="Arial"/>
                <w:sz w:val="18"/>
                <w:szCs w:val="18"/>
                <w:highlight w:val="yellow"/>
              </w:rPr>
            </w:pPr>
            <w:hyperlink r:id="rId680" w:history="1">
              <w:r w:rsidR="00A67257" w:rsidRPr="001E365F">
                <w:rPr>
                  <w:rStyle w:val="ae"/>
                  <w:rFonts w:ascii="Arial" w:hAnsi="Arial" w:cs="Arial"/>
                  <w:sz w:val="18"/>
                  <w:szCs w:val="18"/>
                  <w:highlight w:val="yellow"/>
                </w:rPr>
                <w:t>Zheng.zhao@ver</w:t>
              </w:r>
              <w:r w:rsidR="00A67257" w:rsidRPr="001E365F">
                <w:rPr>
                  <w:rStyle w:val="ae"/>
                  <w:rFonts w:ascii="Arial" w:hAnsi="Arial" w:cs="Arial"/>
                  <w:sz w:val="18"/>
                  <w:szCs w:val="18"/>
                  <w:highlight w:val="yellow"/>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83CB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2E6558"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w:t>
            </w:r>
            <w:r w:rsidRPr="001E365F">
              <w:rPr>
                <w:rFonts w:cs="Arial"/>
                <w:szCs w:val="18"/>
                <w:highlight w:val="yellow"/>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F2962B"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lastRenderedPageBreak/>
              <w:t>DC_13A</w:t>
            </w:r>
            <w:r w:rsidRPr="001E365F">
              <w:rPr>
                <w:rFonts w:ascii="Arial" w:hAnsi="Arial" w:cs="Arial"/>
                <w:sz w:val="18"/>
                <w:szCs w:val="18"/>
                <w:highlight w:val="yellow"/>
                <w:lang w:val="sv-SE" w:eastAsia="ja-JP"/>
              </w:rPr>
              <w:t>_n260G</w:t>
            </w:r>
          </w:p>
        </w:tc>
      </w:tr>
      <w:tr w:rsidR="00A67257" w:rsidRPr="001E365F" w14:paraId="27D1BBD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44C7DE" w14:textId="77777777" w:rsidR="00A67257" w:rsidRPr="001E365F"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1E365F">
              <w:rPr>
                <w:rFonts w:ascii="Arial" w:hAnsi="Arial" w:cs="Arial"/>
                <w:sz w:val="18"/>
                <w:szCs w:val="18"/>
                <w:highlight w:val="yellow"/>
                <w:lang w:val="x-none" w:eastAsia="ja-JP"/>
              </w:rPr>
              <w:lastRenderedPageBreak/>
              <w:t>DC_13A</w:t>
            </w:r>
            <w:r w:rsidRPr="001E365F">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vAlign w:val="center"/>
          </w:tcPr>
          <w:p w14:paraId="79B4667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CCB74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9F1D8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733D2AA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9AE5C6" w14:textId="77777777" w:rsidR="00A67257" w:rsidRPr="001E365F" w:rsidRDefault="00C8650C" w:rsidP="00BC6BDB">
            <w:pPr>
              <w:keepNext/>
              <w:snapToGrid w:val="0"/>
              <w:spacing w:after="0"/>
              <w:jc w:val="both"/>
              <w:rPr>
                <w:rFonts w:ascii="Arial" w:hAnsi="Arial" w:cs="Arial"/>
                <w:sz w:val="18"/>
                <w:szCs w:val="18"/>
                <w:highlight w:val="yellow"/>
              </w:rPr>
            </w:pPr>
            <w:hyperlink r:id="rId681"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DA17E"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D919F7"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C60599" w14:textId="77777777" w:rsidR="00A67257" w:rsidRPr="001E365F"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_n260(2G)</w:t>
            </w:r>
          </w:p>
        </w:tc>
      </w:tr>
      <w:tr w:rsidR="00A67257" w:rsidRPr="001E365F" w14:paraId="33F04CD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20DBBC"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6B9A9BF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5DC59F"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73207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70B1DF9A"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DC1DBD" w14:textId="77777777" w:rsidR="00A67257" w:rsidRPr="001E365F" w:rsidRDefault="00C8650C" w:rsidP="00BC6BDB">
            <w:pPr>
              <w:keepNext/>
              <w:snapToGrid w:val="0"/>
              <w:spacing w:after="0"/>
              <w:jc w:val="both"/>
              <w:rPr>
                <w:rFonts w:ascii="Arial" w:hAnsi="Arial" w:cs="Arial"/>
                <w:sz w:val="18"/>
                <w:szCs w:val="18"/>
                <w:highlight w:val="yellow"/>
              </w:rPr>
            </w:pPr>
            <w:hyperlink r:id="rId682"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D32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4B0E08"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663AF2"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_n260(3G)</w:t>
            </w:r>
          </w:p>
        </w:tc>
      </w:tr>
      <w:tr w:rsidR="00A67257" w:rsidRPr="001E365F" w14:paraId="01D6870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C01EAF"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7965E5D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FEAEF"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ADB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0D99059F"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796AD2" w14:textId="77777777" w:rsidR="00A67257" w:rsidRPr="001E365F" w:rsidRDefault="00C8650C" w:rsidP="00BC6BDB">
            <w:pPr>
              <w:keepNext/>
              <w:snapToGrid w:val="0"/>
              <w:spacing w:after="0"/>
              <w:jc w:val="both"/>
              <w:rPr>
                <w:rFonts w:ascii="Arial" w:hAnsi="Arial" w:cs="Arial"/>
                <w:sz w:val="18"/>
                <w:szCs w:val="18"/>
                <w:highlight w:val="yellow"/>
              </w:rPr>
            </w:pPr>
            <w:hyperlink r:id="rId683"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3CDC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972A6"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B04F14"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_n260H</w:t>
            </w:r>
          </w:p>
        </w:tc>
      </w:tr>
      <w:tr w:rsidR="00A67257" w:rsidRPr="001E365F" w14:paraId="56E5DE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64247"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71295C8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ED95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74D10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388394A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EB3485" w14:textId="77777777" w:rsidR="00A67257" w:rsidRPr="001E365F" w:rsidRDefault="00C8650C" w:rsidP="00BC6BDB">
            <w:pPr>
              <w:keepNext/>
              <w:snapToGrid w:val="0"/>
              <w:spacing w:after="0"/>
              <w:jc w:val="both"/>
              <w:rPr>
                <w:rFonts w:ascii="Arial" w:hAnsi="Arial" w:cs="Arial"/>
                <w:sz w:val="18"/>
                <w:szCs w:val="18"/>
                <w:highlight w:val="yellow"/>
              </w:rPr>
            </w:pPr>
            <w:hyperlink r:id="rId684"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A85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28B2CC"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6027DB"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_n260O</w:t>
            </w:r>
          </w:p>
        </w:tc>
      </w:tr>
      <w:tr w:rsidR="00A67257" w:rsidRPr="001E365F" w14:paraId="3F652FD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9CB5A"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004B157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831A9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9F308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29166D7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721258" w14:textId="77777777" w:rsidR="00A67257" w:rsidRPr="001E365F" w:rsidRDefault="00C8650C" w:rsidP="00BC6BDB">
            <w:pPr>
              <w:keepNext/>
              <w:snapToGrid w:val="0"/>
              <w:spacing w:after="0"/>
              <w:jc w:val="both"/>
              <w:rPr>
                <w:rFonts w:ascii="Arial" w:hAnsi="Arial" w:cs="Arial"/>
                <w:sz w:val="18"/>
                <w:szCs w:val="18"/>
                <w:highlight w:val="yellow"/>
              </w:rPr>
            </w:pPr>
            <w:hyperlink r:id="rId685"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A8F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FBD968"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D01291"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_n260(2O)</w:t>
            </w:r>
          </w:p>
        </w:tc>
      </w:tr>
      <w:tr w:rsidR="00A67257" w:rsidRPr="001E365F" w14:paraId="0119A4C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E881E7"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1DCC4300"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326C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644B1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73A2335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0982CA1" w14:textId="77777777" w:rsidR="00A67257" w:rsidRPr="001E365F" w:rsidRDefault="00C8650C" w:rsidP="00BC6BDB">
            <w:pPr>
              <w:keepNext/>
              <w:snapToGrid w:val="0"/>
              <w:spacing w:after="0"/>
              <w:jc w:val="both"/>
              <w:rPr>
                <w:rFonts w:ascii="Arial" w:hAnsi="Arial" w:cs="Arial"/>
                <w:sz w:val="18"/>
                <w:szCs w:val="18"/>
                <w:highlight w:val="yellow"/>
              </w:rPr>
            </w:pPr>
            <w:hyperlink r:id="rId686"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F3EE"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3ECA53"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E4BC54"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_n260(3O)</w:t>
            </w:r>
          </w:p>
        </w:tc>
      </w:tr>
      <w:tr w:rsidR="00A67257" w:rsidRPr="001E365F" w14:paraId="188DBA9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24978"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5953C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EF5CF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CE7CF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9D1F12" w14:textId="77777777" w:rsidR="00A67257" w:rsidRPr="001E365F" w:rsidRDefault="00C8650C" w:rsidP="00BC6BDB">
            <w:pPr>
              <w:keepNext/>
              <w:snapToGrid w:val="0"/>
              <w:spacing w:after="0"/>
              <w:jc w:val="both"/>
              <w:rPr>
                <w:rFonts w:ascii="Arial" w:hAnsi="Arial" w:cs="Arial"/>
                <w:sz w:val="18"/>
                <w:szCs w:val="18"/>
                <w:highlight w:val="yellow"/>
              </w:rPr>
            </w:pPr>
            <w:hyperlink r:id="rId687"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BDBB73"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CCF050"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2BF61F"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_n261H</w:t>
            </w:r>
          </w:p>
        </w:tc>
      </w:tr>
      <w:tr w:rsidR="00A67257" w:rsidRPr="000549BB" w14:paraId="644C380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3ADBBD"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0CA8B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B06FA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B771D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4896423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76B8A8" w14:textId="77777777" w:rsidR="00A67257" w:rsidRPr="001E365F" w:rsidRDefault="00C8650C" w:rsidP="00BC6BDB">
            <w:pPr>
              <w:keepNext/>
              <w:snapToGrid w:val="0"/>
              <w:spacing w:after="0"/>
              <w:jc w:val="both"/>
              <w:rPr>
                <w:rFonts w:ascii="Arial" w:hAnsi="Arial" w:cs="Arial"/>
                <w:sz w:val="18"/>
                <w:szCs w:val="18"/>
                <w:highlight w:val="yellow"/>
              </w:rPr>
            </w:pPr>
            <w:hyperlink r:id="rId688"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6D0D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D75ADF"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C5D368"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_n261I</w:t>
            </w:r>
          </w:p>
        </w:tc>
      </w:tr>
      <w:tr w:rsidR="00A67257" w:rsidRPr="000549BB" w14:paraId="3F3EB12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0EA9D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60DD2"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9D090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70464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511DA" w14:textId="77777777" w:rsidR="00A67257" w:rsidRPr="00840CFD" w:rsidRDefault="00C8650C" w:rsidP="00BC6BDB">
            <w:pPr>
              <w:keepNext/>
              <w:snapToGrid w:val="0"/>
              <w:spacing w:after="0"/>
              <w:jc w:val="both"/>
              <w:rPr>
                <w:rFonts w:ascii="Arial" w:hAnsi="Arial" w:cs="Arial"/>
                <w:sz w:val="18"/>
                <w:szCs w:val="18"/>
              </w:rPr>
            </w:pPr>
            <w:hyperlink r:id="rId6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A759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D1D50" w14:textId="3C6CA7B3" w:rsidR="00A67257" w:rsidRPr="00B44C16" w:rsidDel="00597620" w:rsidRDefault="00B44C16"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A3BA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B44C16" w:rsidRPr="000549BB" w14:paraId="39624D5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20312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0AF0F9"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5CB1"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AFE32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A9CB32" w14:textId="77777777" w:rsidR="00B44C16" w:rsidRPr="00840CFD" w:rsidRDefault="00C8650C" w:rsidP="00BC6BDB">
            <w:pPr>
              <w:keepNext/>
              <w:snapToGrid w:val="0"/>
              <w:spacing w:after="0"/>
              <w:jc w:val="both"/>
              <w:rPr>
                <w:rFonts w:ascii="Arial" w:hAnsi="Arial" w:cs="Arial"/>
                <w:sz w:val="18"/>
                <w:szCs w:val="18"/>
              </w:rPr>
            </w:pPr>
            <w:hyperlink r:id="rId690"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52550"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D55A55" w14:textId="2F6A4762"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75AC6"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DC_13A_n260(2A)_UL_13A_n260A</w:t>
            </w:r>
          </w:p>
        </w:tc>
      </w:tr>
      <w:tr w:rsidR="00B44C16" w:rsidRPr="000549BB" w14:paraId="5270B97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3E2D1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53C7EE"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29DEBD"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52B41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D33EAF" w14:textId="77777777" w:rsidR="00B44C16" w:rsidRPr="00840CFD" w:rsidRDefault="00C8650C" w:rsidP="00BC6BDB">
            <w:pPr>
              <w:keepNext/>
              <w:snapToGrid w:val="0"/>
              <w:spacing w:after="0"/>
              <w:jc w:val="both"/>
              <w:rPr>
                <w:rFonts w:ascii="Arial" w:hAnsi="Arial" w:cs="Arial"/>
                <w:sz w:val="18"/>
                <w:szCs w:val="18"/>
              </w:rPr>
            </w:pPr>
            <w:hyperlink r:id="rId691"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1863C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B825C7" w14:textId="1B414DC6"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8E196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n260(3A)_UL_13A_n</w:t>
            </w:r>
            <w:r w:rsidRPr="00840CFD">
              <w:rPr>
                <w:rFonts w:ascii="Arial" w:eastAsia="Times New Roman" w:hAnsi="Arial" w:cs="Arial"/>
                <w:color w:val="000000"/>
                <w:sz w:val="18"/>
                <w:szCs w:val="18"/>
                <w:lang w:val="en-US"/>
              </w:rPr>
              <w:t>260A</w:t>
            </w:r>
          </w:p>
        </w:tc>
      </w:tr>
      <w:tr w:rsidR="00B44C16" w:rsidRPr="000549BB" w14:paraId="2ABD217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88D809"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D4B321"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E8B501"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74D429"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FBF8D7" w14:textId="77777777" w:rsidR="00B44C16" w:rsidRPr="00840CFD" w:rsidRDefault="00C8650C" w:rsidP="00BC6BDB">
            <w:pPr>
              <w:keepNext/>
              <w:snapToGrid w:val="0"/>
              <w:spacing w:after="0"/>
              <w:jc w:val="both"/>
              <w:rPr>
                <w:rFonts w:ascii="Arial" w:hAnsi="Arial" w:cs="Arial"/>
                <w:sz w:val="18"/>
                <w:szCs w:val="18"/>
              </w:rPr>
            </w:pPr>
            <w:hyperlink r:id="rId692"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86490B"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ACE4EB" w14:textId="3351703C"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D6CE81"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n260(5A)_UL_13A_n</w:t>
            </w:r>
            <w:r w:rsidRPr="00840CFD">
              <w:rPr>
                <w:rFonts w:ascii="Arial" w:eastAsia="Times New Roman" w:hAnsi="Arial" w:cs="Arial"/>
                <w:color w:val="000000"/>
                <w:sz w:val="18"/>
                <w:szCs w:val="18"/>
                <w:lang w:val="en-US"/>
              </w:rPr>
              <w:t>260A</w:t>
            </w:r>
          </w:p>
        </w:tc>
      </w:tr>
      <w:tr w:rsidR="00B44C16" w:rsidRPr="000549BB" w14:paraId="78001CE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BA0D7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A3D816"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5AAD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98EF8C"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42AB316" w14:textId="77777777" w:rsidR="00B44C16" w:rsidRPr="00840CFD" w:rsidRDefault="00C8650C" w:rsidP="00BC6BDB">
            <w:pPr>
              <w:keepNext/>
              <w:snapToGrid w:val="0"/>
              <w:spacing w:after="0"/>
              <w:jc w:val="both"/>
              <w:rPr>
                <w:rFonts w:ascii="Arial" w:hAnsi="Arial" w:cs="Arial"/>
                <w:sz w:val="18"/>
                <w:szCs w:val="18"/>
              </w:rPr>
            </w:pPr>
            <w:hyperlink r:id="rId693"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253C0B"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07D3ECC" w14:textId="564B7654"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EF8EC"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n260(7A)_UL_13A_n</w:t>
            </w:r>
            <w:r w:rsidRPr="00840CFD">
              <w:rPr>
                <w:rFonts w:ascii="Arial" w:eastAsia="Times New Roman" w:hAnsi="Arial" w:cs="Arial"/>
                <w:color w:val="000000"/>
                <w:sz w:val="18"/>
                <w:szCs w:val="18"/>
                <w:lang w:val="en-US"/>
              </w:rPr>
              <w:t>260A</w:t>
            </w:r>
          </w:p>
        </w:tc>
      </w:tr>
      <w:tr w:rsidR="00B44C16" w:rsidRPr="000549BB" w14:paraId="1E1349F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626380"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8FF05A"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49825"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4D890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8F87BE" w14:textId="77777777" w:rsidR="00B44C16" w:rsidRPr="00840CFD" w:rsidRDefault="00C8650C" w:rsidP="00BC6BDB">
            <w:pPr>
              <w:keepNext/>
              <w:snapToGrid w:val="0"/>
              <w:spacing w:after="0"/>
              <w:jc w:val="both"/>
              <w:rPr>
                <w:rFonts w:ascii="Arial" w:hAnsi="Arial" w:cs="Arial"/>
                <w:sz w:val="18"/>
                <w:szCs w:val="18"/>
              </w:rPr>
            </w:pPr>
            <w:hyperlink r:id="rId694"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5783E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6CF755" w14:textId="280747C3"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968B9"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B44C16" w:rsidRPr="000549BB" w14:paraId="4A62CD2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094A84"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7C963A"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BF49B"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03A75E"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387872" w14:textId="77777777" w:rsidR="00B44C16" w:rsidRPr="00840CFD" w:rsidRDefault="00C8650C" w:rsidP="00BC6BDB">
            <w:pPr>
              <w:keepNext/>
              <w:snapToGrid w:val="0"/>
              <w:spacing w:after="0"/>
              <w:jc w:val="both"/>
              <w:rPr>
                <w:rFonts w:ascii="Arial" w:hAnsi="Arial" w:cs="Arial"/>
                <w:sz w:val="18"/>
                <w:szCs w:val="18"/>
              </w:rPr>
            </w:pPr>
            <w:hyperlink r:id="rId695"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71893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A956EC" w14:textId="3A58D61D"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787D1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B44C16" w:rsidRPr="000549BB" w14:paraId="6290BF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64C15C"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5AB3BF"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AE919B"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14E4D0"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9AE2FD" w14:textId="77777777" w:rsidR="00B44C16" w:rsidRPr="00840CFD" w:rsidRDefault="00C8650C" w:rsidP="00BC6BDB">
            <w:pPr>
              <w:keepNext/>
              <w:snapToGrid w:val="0"/>
              <w:spacing w:after="0"/>
              <w:jc w:val="both"/>
              <w:rPr>
                <w:rFonts w:ascii="Arial" w:hAnsi="Arial" w:cs="Arial"/>
                <w:sz w:val="18"/>
                <w:szCs w:val="18"/>
              </w:rPr>
            </w:pPr>
            <w:hyperlink r:id="rId696"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030589"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F83BE7" w14:textId="7D1ADAF1"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ECC4F"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 DC_13A_n260G_UL_13A_n260A</w:t>
            </w:r>
          </w:p>
        </w:tc>
      </w:tr>
      <w:tr w:rsidR="00B44C16" w:rsidRPr="000549BB" w14:paraId="5205A5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1AF1C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BAB5D0"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DDC7D3"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47CCA2"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823AAA" w14:textId="77777777" w:rsidR="00B44C16" w:rsidRPr="00840CFD" w:rsidRDefault="00C8650C" w:rsidP="00BC6BDB">
            <w:pPr>
              <w:keepNext/>
              <w:snapToGrid w:val="0"/>
              <w:spacing w:after="0"/>
              <w:jc w:val="both"/>
              <w:rPr>
                <w:rFonts w:ascii="Arial" w:hAnsi="Arial" w:cs="Arial"/>
                <w:sz w:val="18"/>
                <w:szCs w:val="18"/>
              </w:rPr>
            </w:pPr>
            <w:hyperlink r:id="rId697"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118776"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86B5E0" w14:textId="0A4E498A"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FC1D87"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 DC_13A_n260G_UL_13A_n260G</w:t>
            </w:r>
          </w:p>
        </w:tc>
      </w:tr>
      <w:tr w:rsidR="00B44C16" w:rsidRPr="000549BB" w14:paraId="63617D3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97CC7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CA8F0"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9A447"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600E43"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0FEB57" w14:textId="77777777" w:rsidR="00B44C16" w:rsidRPr="00840CFD" w:rsidRDefault="00C8650C" w:rsidP="00BC6BDB">
            <w:pPr>
              <w:keepNext/>
              <w:snapToGrid w:val="0"/>
              <w:spacing w:after="0"/>
              <w:jc w:val="both"/>
              <w:rPr>
                <w:rFonts w:ascii="Arial" w:hAnsi="Arial" w:cs="Arial"/>
                <w:sz w:val="18"/>
                <w:szCs w:val="18"/>
              </w:rPr>
            </w:pPr>
            <w:hyperlink r:id="rId698"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C461FE"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DF00AA4" w14:textId="7867DB84"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5065B"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n260G_UL_13A_n</w:t>
            </w:r>
            <w:r w:rsidRPr="00840CFD">
              <w:rPr>
                <w:rFonts w:ascii="Arial" w:eastAsia="Times New Roman" w:hAnsi="Arial" w:cs="Arial"/>
                <w:color w:val="000000"/>
                <w:sz w:val="18"/>
                <w:szCs w:val="18"/>
                <w:lang w:val="en-US"/>
              </w:rPr>
              <w:t>260A</w:t>
            </w:r>
          </w:p>
        </w:tc>
      </w:tr>
      <w:tr w:rsidR="00B44C16" w:rsidRPr="000549BB" w14:paraId="7AEC1C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0C9A1E"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813828"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42667"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522F63"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F0A702" w14:textId="77777777" w:rsidR="00B44C16" w:rsidRPr="00840CFD" w:rsidRDefault="00C8650C" w:rsidP="00BC6BDB">
            <w:pPr>
              <w:keepNext/>
              <w:snapToGrid w:val="0"/>
              <w:spacing w:after="0"/>
              <w:jc w:val="both"/>
              <w:rPr>
                <w:rFonts w:ascii="Arial" w:hAnsi="Arial" w:cs="Arial"/>
                <w:sz w:val="18"/>
                <w:szCs w:val="18"/>
              </w:rPr>
            </w:pPr>
            <w:hyperlink r:id="rId699"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3BA7E"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56212F" w14:textId="435D537C"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43BE67"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 xml:space="preserve"> n260G_UL_13A_n</w:t>
            </w:r>
            <w:r w:rsidRPr="00840CFD">
              <w:rPr>
                <w:rFonts w:ascii="Arial" w:eastAsia="Times New Roman" w:hAnsi="Arial" w:cs="Arial"/>
                <w:color w:val="000000"/>
                <w:sz w:val="18"/>
                <w:szCs w:val="18"/>
                <w:lang w:val="en-US"/>
              </w:rPr>
              <w:t>260G</w:t>
            </w:r>
          </w:p>
        </w:tc>
      </w:tr>
      <w:tr w:rsidR="00B44C16" w:rsidRPr="000549BB" w14:paraId="5BD8F1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209F6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90F523"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8FFB5"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167AE0"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74BF17" w14:textId="77777777" w:rsidR="00B44C16" w:rsidRPr="00840CFD" w:rsidRDefault="00C8650C" w:rsidP="00BC6BDB">
            <w:pPr>
              <w:keepNext/>
              <w:snapToGrid w:val="0"/>
              <w:spacing w:after="0"/>
              <w:jc w:val="both"/>
              <w:rPr>
                <w:rFonts w:ascii="Arial" w:hAnsi="Arial" w:cs="Arial"/>
                <w:sz w:val="18"/>
                <w:szCs w:val="18"/>
              </w:rPr>
            </w:pPr>
            <w:hyperlink r:id="rId700"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D3956B"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180F54" w14:textId="6E5891B0"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0BABE"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DC_13A_n260(2A-G)_UL_13A_n260A DC_13A_n260(A-2G)_UL_13A_n260A</w:t>
            </w:r>
          </w:p>
        </w:tc>
      </w:tr>
      <w:tr w:rsidR="00B44C16" w:rsidRPr="000549BB" w14:paraId="3AB17A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C20D96"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8FF67B"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EF8EF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4D9CF6"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8B586B" w14:textId="77777777" w:rsidR="00B44C16" w:rsidRPr="00840CFD" w:rsidRDefault="00C8650C" w:rsidP="00BC6BDB">
            <w:pPr>
              <w:keepNext/>
              <w:snapToGrid w:val="0"/>
              <w:spacing w:after="0"/>
              <w:jc w:val="both"/>
              <w:rPr>
                <w:rFonts w:ascii="Arial" w:hAnsi="Arial" w:cs="Arial"/>
                <w:sz w:val="18"/>
                <w:szCs w:val="18"/>
              </w:rPr>
            </w:pPr>
            <w:hyperlink r:id="rId701"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CBCC8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73023B" w14:textId="56D9FE61"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29766F"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DC_13A_n260(2A-G)_UL_13A_n260G DC_13A_n260(A-2G)_UL_13A_n260G</w:t>
            </w:r>
          </w:p>
        </w:tc>
      </w:tr>
      <w:tr w:rsidR="00B44C16" w:rsidRPr="000549BB" w14:paraId="2B8FC0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2169E"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EA920D"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F1D0B7"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E0EE11"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1A1077" w14:textId="77777777" w:rsidR="00B44C16" w:rsidRPr="00840CFD" w:rsidRDefault="00C8650C" w:rsidP="00BC6BDB">
            <w:pPr>
              <w:keepNext/>
              <w:snapToGrid w:val="0"/>
              <w:spacing w:after="0"/>
              <w:jc w:val="both"/>
              <w:rPr>
                <w:rFonts w:ascii="Arial" w:hAnsi="Arial" w:cs="Arial"/>
                <w:sz w:val="18"/>
                <w:szCs w:val="18"/>
              </w:rPr>
            </w:pPr>
            <w:hyperlink r:id="rId702"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F67CAC"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19AB5A" w14:textId="0400A962"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CF5F8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DC_13A_n260G_UL_13A_n260A</w:t>
            </w:r>
          </w:p>
        </w:tc>
      </w:tr>
      <w:tr w:rsidR="00B44C16" w:rsidRPr="000549BB" w14:paraId="3738270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75E96"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5473AA"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E60C0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B698A59"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ED2536" w14:textId="77777777" w:rsidR="00B44C16" w:rsidRPr="00840CFD" w:rsidRDefault="00C8650C" w:rsidP="00BC6BDB">
            <w:pPr>
              <w:keepNext/>
              <w:snapToGrid w:val="0"/>
              <w:spacing w:after="0"/>
              <w:jc w:val="both"/>
              <w:rPr>
                <w:rFonts w:ascii="Arial" w:hAnsi="Arial" w:cs="Arial"/>
                <w:sz w:val="18"/>
                <w:szCs w:val="18"/>
              </w:rPr>
            </w:pPr>
            <w:hyperlink r:id="rId703"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98141"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A05F2C" w14:textId="286EB56C"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6FFC8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DC_13A_n260G_UL_13A_n260G</w:t>
            </w:r>
          </w:p>
        </w:tc>
      </w:tr>
      <w:tr w:rsidR="00B44C16" w:rsidRPr="000549BB" w14:paraId="1895FC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D2849"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3F209B"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D2BAF8"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5B8A18"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D97EE" w14:textId="77777777" w:rsidR="00B44C16" w:rsidRPr="00840CFD" w:rsidRDefault="00C8650C" w:rsidP="00BC6BDB">
            <w:pPr>
              <w:keepNext/>
              <w:snapToGrid w:val="0"/>
              <w:spacing w:after="0"/>
              <w:jc w:val="both"/>
              <w:rPr>
                <w:rFonts w:ascii="Arial" w:hAnsi="Arial" w:cs="Arial"/>
                <w:sz w:val="18"/>
                <w:szCs w:val="18"/>
              </w:rPr>
            </w:pPr>
            <w:hyperlink r:id="rId704"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4A5DC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FD613A" w14:textId="3A32B924"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7F385"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DC_13A_n260G_UL_13A_n260G</w:t>
            </w:r>
          </w:p>
        </w:tc>
      </w:tr>
      <w:tr w:rsidR="00B44C16" w:rsidRPr="000549BB" w14:paraId="0F4D045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F6240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1EB0E"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3333E1"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5A16A1"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22FACC" w14:textId="77777777" w:rsidR="00B44C16" w:rsidRPr="00840CFD" w:rsidRDefault="00C8650C" w:rsidP="00BC6BDB">
            <w:pPr>
              <w:keepNext/>
              <w:snapToGrid w:val="0"/>
              <w:spacing w:after="0"/>
              <w:jc w:val="both"/>
              <w:rPr>
                <w:rFonts w:ascii="Arial" w:hAnsi="Arial" w:cs="Arial"/>
                <w:sz w:val="18"/>
                <w:szCs w:val="18"/>
              </w:rPr>
            </w:pPr>
            <w:hyperlink r:id="rId705"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FC5BEC"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5F314C" w14:textId="46F569CD"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2EBC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DC_13A_n260H_UL_13A_n260A</w:t>
            </w:r>
          </w:p>
        </w:tc>
      </w:tr>
      <w:tr w:rsidR="00B44C16" w:rsidRPr="000549BB" w14:paraId="3025BF7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C7AF7"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F604C9"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226F8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1E80EF"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4555AC" w14:textId="77777777" w:rsidR="00B44C16" w:rsidRPr="00840CFD" w:rsidRDefault="00C8650C" w:rsidP="00BC6BDB">
            <w:pPr>
              <w:keepNext/>
              <w:snapToGrid w:val="0"/>
              <w:spacing w:after="0"/>
              <w:jc w:val="both"/>
              <w:rPr>
                <w:rFonts w:ascii="Arial" w:hAnsi="Arial" w:cs="Arial"/>
                <w:sz w:val="18"/>
                <w:szCs w:val="18"/>
              </w:rPr>
            </w:pPr>
            <w:hyperlink r:id="rId706"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F48346"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5CDB76" w14:textId="4FE8C180"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5C1F3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DC_13A_n260H_UL_13A_n260G</w:t>
            </w:r>
          </w:p>
        </w:tc>
      </w:tr>
      <w:tr w:rsidR="00A67257" w:rsidRPr="000549BB" w14:paraId="6BBA16E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30283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832E2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8E712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9796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7A271A" w14:textId="77777777" w:rsidR="00A67257" w:rsidRPr="00840CFD" w:rsidRDefault="00C8650C" w:rsidP="00BC6BDB">
            <w:pPr>
              <w:keepNext/>
              <w:snapToGrid w:val="0"/>
              <w:spacing w:after="0"/>
              <w:jc w:val="both"/>
              <w:rPr>
                <w:rFonts w:ascii="Arial" w:hAnsi="Arial" w:cs="Arial"/>
                <w:sz w:val="18"/>
                <w:szCs w:val="18"/>
              </w:rPr>
            </w:pPr>
            <w:hyperlink r:id="rId70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3B0C6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56A97F" w14:textId="2F543826" w:rsidR="00A67257" w:rsidRPr="00840CFD" w:rsidDel="00597620" w:rsidRDefault="00B44C16"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1594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r>
      <w:tr w:rsidR="006C7DCA" w:rsidRPr="000549BB" w14:paraId="372937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0EC67C"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E16009"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2DFCB4"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447184"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C38C8D" w14:textId="77777777" w:rsidR="006C7DCA" w:rsidRPr="00840CFD" w:rsidRDefault="00C8650C" w:rsidP="00BC6BDB">
            <w:pPr>
              <w:keepNext/>
              <w:snapToGrid w:val="0"/>
              <w:spacing w:after="0"/>
              <w:jc w:val="both"/>
              <w:rPr>
                <w:rFonts w:ascii="Arial" w:hAnsi="Arial" w:cs="Arial"/>
                <w:sz w:val="18"/>
                <w:szCs w:val="18"/>
              </w:rPr>
            </w:pPr>
            <w:hyperlink r:id="rId708"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F3CE8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46A13A" w14:textId="4CFACBD1"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A410E7"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n260(2A-H))_UL_13A_n</w:t>
            </w:r>
            <w:r w:rsidRPr="00840CFD">
              <w:rPr>
                <w:rFonts w:ascii="Arial" w:eastAsia="Times New Roman" w:hAnsi="Arial" w:cs="Arial"/>
                <w:color w:val="000000"/>
                <w:sz w:val="18"/>
                <w:szCs w:val="18"/>
                <w:lang w:val="en-US"/>
              </w:rPr>
              <w:t>260A</w:t>
            </w:r>
          </w:p>
        </w:tc>
      </w:tr>
      <w:tr w:rsidR="006C7DCA" w:rsidRPr="000549BB" w14:paraId="62D66D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4E6AB2"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60037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727734"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53C07C"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0C308A" w14:textId="77777777" w:rsidR="006C7DCA" w:rsidRPr="00840CFD" w:rsidRDefault="00C8650C" w:rsidP="00BC6BDB">
            <w:pPr>
              <w:keepNext/>
              <w:snapToGrid w:val="0"/>
              <w:spacing w:after="0"/>
              <w:jc w:val="both"/>
              <w:rPr>
                <w:rFonts w:ascii="Arial" w:hAnsi="Arial" w:cs="Arial"/>
                <w:sz w:val="18"/>
                <w:szCs w:val="18"/>
              </w:rPr>
            </w:pPr>
            <w:hyperlink r:id="rId709"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AEC94B"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6D0DB4" w14:textId="4C69EBBD"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B3627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n260(2A-H))_UL_13A_n</w:t>
            </w:r>
            <w:r w:rsidRPr="00840CFD">
              <w:rPr>
                <w:rFonts w:ascii="Arial" w:eastAsia="Times New Roman" w:hAnsi="Arial" w:cs="Arial"/>
                <w:color w:val="000000"/>
                <w:sz w:val="18"/>
                <w:szCs w:val="18"/>
                <w:lang w:val="en-US"/>
              </w:rPr>
              <w:t>260G</w:t>
            </w:r>
          </w:p>
        </w:tc>
      </w:tr>
      <w:tr w:rsidR="006C7DCA" w:rsidRPr="000549BB" w14:paraId="07B3279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25D119"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D38FCF"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40EF56"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2A88BC"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CC93FA" w14:textId="77777777" w:rsidR="006C7DCA" w:rsidRPr="00840CFD" w:rsidRDefault="00C8650C" w:rsidP="00BC6BDB">
            <w:pPr>
              <w:keepNext/>
              <w:snapToGrid w:val="0"/>
              <w:spacing w:after="0"/>
              <w:jc w:val="both"/>
              <w:rPr>
                <w:rFonts w:ascii="Arial" w:hAnsi="Arial" w:cs="Arial"/>
                <w:sz w:val="18"/>
                <w:szCs w:val="18"/>
              </w:rPr>
            </w:pPr>
            <w:hyperlink r:id="rId710"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55A51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AAC024" w14:textId="16859132"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99F0A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DC_13A_</w:t>
            </w:r>
            <w:r w:rsidRPr="00840CFD">
              <w:rPr>
                <w:rFonts w:ascii="Arial" w:eastAsia="Times New Roman" w:hAnsi="Arial" w:cs="Arial"/>
                <w:bCs/>
                <w:color w:val="000000"/>
                <w:sz w:val="18"/>
                <w:szCs w:val="18"/>
                <w:lang w:val="en-US"/>
              </w:rPr>
              <w:t>n260(A-2H)</w:t>
            </w:r>
          </w:p>
        </w:tc>
      </w:tr>
      <w:tr w:rsidR="006C7DCA" w:rsidRPr="000549BB" w14:paraId="5670A4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039B2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6447AA"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E2198"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FBA01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03913A1" w14:textId="77777777" w:rsidR="006C7DCA" w:rsidRPr="00840CFD" w:rsidRDefault="00C8650C" w:rsidP="00BC6BDB">
            <w:pPr>
              <w:keepNext/>
              <w:snapToGrid w:val="0"/>
              <w:spacing w:after="0"/>
              <w:jc w:val="both"/>
              <w:rPr>
                <w:rFonts w:ascii="Arial" w:hAnsi="Arial" w:cs="Arial"/>
                <w:sz w:val="18"/>
                <w:szCs w:val="18"/>
              </w:rPr>
            </w:pPr>
            <w:hyperlink r:id="rId711"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B2E4B3"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FC8AD5" w14:textId="1D1FF558"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66E520"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6C7DCA" w:rsidRPr="000549BB" w14:paraId="59363B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68DAE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A2BA04"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C70D15"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4DD27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90188A" w14:textId="77777777" w:rsidR="006C7DCA" w:rsidRPr="00840CFD" w:rsidRDefault="00C8650C" w:rsidP="00BC6BDB">
            <w:pPr>
              <w:keepNext/>
              <w:snapToGrid w:val="0"/>
              <w:spacing w:after="0"/>
              <w:jc w:val="both"/>
              <w:rPr>
                <w:rFonts w:ascii="Arial" w:hAnsi="Arial" w:cs="Arial"/>
                <w:sz w:val="18"/>
                <w:szCs w:val="18"/>
              </w:rPr>
            </w:pPr>
            <w:hyperlink r:id="rId712"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0A42E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B52015" w14:textId="6E140410"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9CBE1D"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6C7DCA" w:rsidRPr="000549BB" w14:paraId="242C85C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90876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A63BE1"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3DD95"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B689BD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F1A36" w14:textId="77777777" w:rsidR="006C7DCA" w:rsidRPr="00840CFD" w:rsidRDefault="00C8650C" w:rsidP="00BC6BDB">
            <w:pPr>
              <w:keepNext/>
              <w:snapToGrid w:val="0"/>
              <w:spacing w:after="0"/>
              <w:jc w:val="both"/>
              <w:rPr>
                <w:rFonts w:ascii="Arial" w:hAnsi="Arial" w:cs="Arial"/>
                <w:sz w:val="18"/>
                <w:szCs w:val="18"/>
              </w:rPr>
            </w:pPr>
            <w:hyperlink r:id="rId713"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0D6FAB"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81DC19" w14:textId="10ECC483"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E570FD"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DC_13A_n260O_UL_13A_n260A</w:t>
            </w:r>
          </w:p>
        </w:tc>
      </w:tr>
      <w:tr w:rsidR="006C7DCA" w:rsidRPr="000549BB" w14:paraId="501E9A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161F4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B9DE45"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90FF37"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9BCE74"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4BFA15" w14:textId="77777777" w:rsidR="006C7DCA" w:rsidRPr="00840CFD" w:rsidRDefault="00C8650C" w:rsidP="00BC6BDB">
            <w:pPr>
              <w:keepNext/>
              <w:snapToGrid w:val="0"/>
              <w:spacing w:after="0"/>
              <w:jc w:val="both"/>
              <w:rPr>
                <w:rFonts w:ascii="Arial" w:hAnsi="Arial" w:cs="Arial"/>
                <w:sz w:val="18"/>
                <w:szCs w:val="18"/>
              </w:rPr>
            </w:pPr>
            <w:hyperlink r:id="rId714"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C5A51C"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5C06D3" w14:textId="663BA23D"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7EBCD2"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DC_13A_n260O_UL_13A_n260O</w:t>
            </w:r>
          </w:p>
        </w:tc>
      </w:tr>
      <w:tr w:rsidR="006C7DCA" w:rsidRPr="000549BB" w14:paraId="7A9B0D4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298F39"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68487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B1A187"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8E81D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183873" w14:textId="77777777" w:rsidR="006C7DCA" w:rsidRPr="00840CFD" w:rsidRDefault="00C8650C" w:rsidP="00BC6BDB">
            <w:pPr>
              <w:keepNext/>
              <w:snapToGrid w:val="0"/>
              <w:spacing w:after="0"/>
              <w:jc w:val="both"/>
              <w:rPr>
                <w:rFonts w:ascii="Arial" w:hAnsi="Arial" w:cs="Arial"/>
                <w:sz w:val="18"/>
                <w:szCs w:val="18"/>
              </w:rPr>
            </w:pPr>
            <w:hyperlink r:id="rId715"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3A6CB8"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6999A0" w14:textId="18CBF766"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374D3E"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DC_13A_n260O_UL_13A_n260O</w:t>
            </w:r>
          </w:p>
        </w:tc>
      </w:tr>
      <w:tr w:rsidR="006C7DCA" w:rsidRPr="000549BB" w14:paraId="5080D5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84644"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8C557A"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B7FAB2"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193C2F"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268F6C" w14:textId="77777777" w:rsidR="006C7DCA" w:rsidRPr="00840CFD" w:rsidRDefault="00C8650C" w:rsidP="00BC6BDB">
            <w:pPr>
              <w:keepNext/>
              <w:snapToGrid w:val="0"/>
              <w:spacing w:after="0"/>
              <w:jc w:val="both"/>
              <w:rPr>
                <w:rFonts w:ascii="Arial" w:hAnsi="Arial" w:cs="Arial"/>
                <w:sz w:val="18"/>
                <w:szCs w:val="18"/>
              </w:rPr>
            </w:pPr>
            <w:hyperlink r:id="rId716"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58EC7D"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75517A" w14:textId="63DEB37C"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C3758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DC_13A_n260P_UL_13A_n260A</w:t>
            </w:r>
          </w:p>
        </w:tc>
      </w:tr>
      <w:tr w:rsidR="006C7DCA" w:rsidRPr="000549BB" w14:paraId="00E734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96C275"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AEEA0E"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55F61F"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CFF7B4"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5E725C" w14:textId="77777777" w:rsidR="006C7DCA" w:rsidRPr="00840CFD" w:rsidRDefault="00C8650C" w:rsidP="00BC6BDB">
            <w:pPr>
              <w:keepNext/>
              <w:snapToGrid w:val="0"/>
              <w:spacing w:after="0"/>
              <w:jc w:val="both"/>
              <w:rPr>
                <w:rFonts w:ascii="Arial" w:hAnsi="Arial" w:cs="Arial"/>
                <w:sz w:val="18"/>
                <w:szCs w:val="18"/>
              </w:rPr>
            </w:pPr>
            <w:hyperlink r:id="rId717"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55EF38"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C6E8DF" w14:textId="7198750F"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E08F53"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6C7DCA" w:rsidRPr="000549BB" w14:paraId="7E4B91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D9BC6E"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1EA28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4ED151"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C0DF0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8D7C6" w14:textId="77777777" w:rsidR="006C7DCA" w:rsidRPr="00840CFD" w:rsidRDefault="00C8650C" w:rsidP="00BC6BDB">
            <w:pPr>
              <w:keepNext/>
              <w:snapToGrid w:val="0"/>
              <w:spacing w:after="0"/>
              <w:jc w:val="both"/>
              <w:rPr>
                <w:rFonts w:ascii="Arial" w:hAnsi="Arial" w:cs="Arial"/>
                <w:sz w:val="18"/>
                <w:szCs w:val="18"/>
              </w:rPr>
            </w:pPr>
            <w:hyperlink r:id="rId718"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AA4AA"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4BF084" w14:textId="00CFB890"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56BADD"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DC_13A_n260P_UL_13A_n260P</w:t>
            </w:r>
          </w:p>
        </w:tc>
      </w:tr>
      <w:tr w:rsidR="006C7DCA" w:rsidRPr="000549BB" w14:paraId="48E0BB0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2C91B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DF0E98"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3FB364"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D1B27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B81601" w14:textId="77777777" w:rsidR="006C7DCA" w:rsidRPr="00840CFD" w:rsidRDefault="00C8650C" w:rsidP="00BC6BDB">
            <w:pPr>
              <w:keepNext/>
              <w:snapToGrid w:val="0"/>
              <w:spacing w:after="0"/>
              <w:jc w:val="both"/>
              <w:rPr>
                <w:rFonts w:ascii="Arial" w:hAnsi="Arial" w:cs="Arial"/>
                <w:sz w:val="18"/>
                <w:szCs w:val="18"/>
              </w:rPr>
            </w:pPr>
            <w:hyperlink r:id="rId719"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12CF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9691F0" w14:textId="3BE82662"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9835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DC_13A_n260P_UL_13A_n260P</w:t>
            </w:r>
          </w:p>
        </w:tc>
      </w:tr>
      <w:tr w:rsidR="006C7DCA" w:rsidRPr="000549BB" w14:paraId="6DD934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7409AE"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A44801"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6B2880"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FDA40B"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8B296B" w14:textId="77777777" w:rsidR="006C7DCA" w:rsidRPr="00840CFD" w:rsidRDefault="00C8650C" w:rsidP="00BC6BDB">
            <w:pPr>
              <w:keepNext/>
              <w:snapToGrid w:val="0"/>
              <w:spacing w:after="0"/>
              <w:jc w:val="both"/>
              <w:rPr>
                <w:rFonts w:ascii="Arial" w:hAnsi="Arial" w:cs="Arial"/>
                <w:sz w:val="18"/>
                <w:szCs w:val="18"/>
              </w:rPr>
            </w:pPr>
            <w:hyperlink r:id="rId720"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C0A53E"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901E48" w14:textId="54154EAD"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E6731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DC_13A_n260(A-P)_UL_13A_n260A DC_13A_n260(A-Q)_UL_13A_n260A DC_13A_n260(P-Q)_UL_13A_n260A</w:t>
            </w:r>
          </w:p>
        </w:tc>
      </w:tr>
      <w:tr w:rsidR="006C7DCA" w:rsidRPr="000549BB" w14:paraId="5A4BFA3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CE968C"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72479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3201D7"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7D6A9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6F5316" w14:textId="77777777" w:rsidR="006C7DCA" w:rsidRPr="00840CFD" w:rsidRDefault="00C8650C" w:rsidP="00BC6BDB">
            <w:pPr>
              <w:keepNext/>
              <w:snapToGrid w:val="0"/>
              <w:spacing w:after="0"/>
              <w:jc w:val="both"/>
              <w:rPr>
                <w:rFonts w:ascii="Arial" w:hAnsi="Arial" w:cs="Arial"/>
                <w:sz w:val="18"/>
                <w:szCs w:val="18"/>
              </w:rPr>
            </w:pPr>
            <w:hyperlink r:id="rId721"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D35538"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794A92" w14:textId="50781651"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2E7504"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DC_13A_n260(A-P)_UL_13A_n260O DC_13A_n260(A-Q)_UL_13A_n260O DC_13A_n260(P-Q)_UL_13A_n260O</w:t>
            </w:r>
          </w:p>
        </w:tc>
      </w:tr>
      <w:tr w:rsidR="006C7DCA" w:rsidRPr="000549BB" w14:paraId="598E3E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CAC8B4"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826820"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E15915"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23631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9CD80C" w14:textId="77777777" w:rsidR="006C7DCA" w:rsidRPr="00840CFD" w:rsidRDefault="00C8650C" w:rsidP="00BC6BDB">
            <w:pPr>
              <w:keepNext/>
              <w:snapToGrid w:val="0"/>
              <w:spacing w:after="0"/>
              <w:jc w:val="both"/>
              <w:rPr>
                <w:rFonts w:ascii="Arial" w:hAnsi="Arial" w:cs="Arial"/>
                <w:sz w:val="18"/>
                <w:szCs w:val="18"/>
              </w:rPr>
            </w:pPr>
            <w:hyperlink r:id="rId722"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91FC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4E4B97D" w14:textId="29FD089B"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C999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DC_13A_n260(A-P)_UL_13A_n260P DC_13A_n260(A-Q)_UL_13A_n260P DC_13A_n260(P-Q)_UL_13A_n260P</w:t>
            </w:r>
          </w:p>
        </w:tc>
      </w:tr>
      <w:tr w:rsidR="006C7DCA" w:rsidRPr="000549BB" w14:paraId="6796C3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0E2615"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D7DB41"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032E79"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1A93FA"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ABA440" w14:textId="77777777" w:rsidR="006C7DCA" w:rsidRPr="00840CFD" w:rsidRDefault="00C8650C" w:rsidP="00BC6BDB">
            <w:pPr>
              <w:keepNext/>
              <w:snapToGrid w:val="0"/>
              <w:spacing w:after="0"/>
              <w:jc w:val="both"/>
              <w:rPr>
                <w:rFonts w:ascii="Arial" w:hAnsi="Arial" w:cs="Arial"/>
                <w:sz w:val="18"/>
                <w:szCs w:val="18"/>
              </w:rPr>
            </w:pPr>
            <w:hyperlink r:id="rId723"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92190"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1963F5" w14:textId="6B3FDA5A"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1C954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DC_13A_n260(A-P)_UL_13A_n260P DC_13A_n260(A-Q)_UL_13A_n260Q DC_13A_n260(P-</w:t>
            </w:r>
            <w:r w:rsidRPr="00840CFD">
              <w:rPr>
                <w:rFonts w:ascii="Arial" w:eastAsia="Times New Roman" w:hAnsi="Arial" w:cs="Arial"/>
                <w:color w:val="000000"/>
                <w:sz w:val="18"/>
                <w:szCs w:val="18"/>
                <w:lang w:val="en-US"/>
              </w:rPr>
              <w:lastRenderedPageBreak/>
              <w:t>Q)_UL_13A_n260Q</w:t>
            </w:r>
          </w:p>
        </w:tc>
      </w:tr>
      <w:tr w:rsidR="006C7DCA" w:rsidRPr="000549BB" w14:paraId="6A70468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9B7E6"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40B71E"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DB518"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D9203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B627FC" w14:textId="77777777" w:rsidR="006C7DCA" w:rsidRPr="00840CFD" w:rsidRDefault="00C8650C" w:rsidP="00BC6BDB">
            <w:pPr>
              <w:keepNext/>
              <w:snapToGrid w:val="0"/>
              <w:spacing w:after="0"/>
              <w:jc w:val="both"/>
              <w:rPr>
                <w:rFonts w:ascii="Arial" w:hAnsi="Arial" w:cs="Arial"/>
                <w:sz w:val="18"/>
                <w:szCs w:val="18"/>
              </w:rPr>
            </w:pPr>
            <w:hyperlink r:id="rId724"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28E35D"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A72114" w14:textId="0BA8A9CE" w:rsidR="006C7DCA" w:rsidRPr="00840CFD" w:rsidDel="00597620" w:rsidRDefault="006C7DCA" w:rsidP="006C7DCA">
            <w:pPr>
              <w:pStyle w:val="TAL"/>
              <w:snapToGrid w:val="0"/>
              <w:jc w:val="both"/>
              <w:rPr>
                <w:rFonts w:eastAsia="新細明體" w:cs="Arial"/>
                <w:szCs w:val="18"/>
                <w:lang w:eastAsia="zh-TW"/>
              </w:rPr>
            </w:pPr>
            <w:r w:rsidRPr="00DA687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ACE23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DC_13A_n260(3A-O)_UL_13A_n260A DC_13A_n260(3A-P)_UL_13A_n260A DC_13A_n260(2A-O-P)_UL_13A_n260A</w:t>
            </w:r>
          </w:p>
        </w:tc>
      </w:tr>
      <w:tr w:rsidR="006C7DCA" w:rsidRPr="000549BB" w14:paraId="2F72903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4E995C"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5E42FB"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3C41AB"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0169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5F4DB1" w14:textId="77777777" w:rsidR="006C7DCA" w:rsidRPr="00840CFD" w:rsidRDefault="00C8650C" w:rsidP="00BC6BDB">
            <w:pPr>
              <w:keepNext/>
              <w:snapToGrid w:val="0"/>
              <w:spacing w:after="0"/>
              <w:jc w:val="both"/>
              <w:rPr>
                <w:rFonts w:ascii="Arial" w:hAnsi="Arial" w:cs="Arial"/>
                <w:sz w:val="18"/>
                <w:szCs w:val="18"/>
              </w:rPr>
            </w:pPr>
            <w:hyperlink r:id="rId725"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42092"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D24D64" w14:textId="60870818" w:rsidR="006C7DCA" w:rsidRPr="00840CFD" w:rsidDel="00597620" w:rsidRDefault="006C7DCA" w:rsidP="006C7DCA">
            <w:pPr>
              <w:pStyle w:val="TAL"/>
              <w:snapToGrid w:val="0"/>
              <w:jc w:val="both"/>
              <w:rPr>
                <w:rFonts w:eastAsia="新細明體" w:cs="Arial"/>
                <w:szCs w:val="18"/>
                <w:lang w:eastAsia="zh-TW"/>
              </w:rPr>
            </w:pPr>
            <w:r w:rsidRPr="00DA687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EFD2B0"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DC_13A_n260(3A-O)_UL_13A_n260O DC_13A_n260(3A-P)_UL_13A_n260O DC_13A_n260(2A-O-P)_UL_13A_n260O</w:t>
            </w:r>
          </w:p>
        </w:tc>
      </w:tr>
      <w:tr w:rsidR="006C7DCA" w:rsidRPr="000549BB" w14:paraId="7DFA31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36592"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2C78D7"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24B20A"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CEEC9E"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585212" w14:textId="77777777" w:rsidR="006C7DCA" w:rsidRPr="00840CFD" w:rsidRDefault="00C8650C" w:rsidP="00BC6BDB">
            <w:pPr>
              <w:keepNext/>
              <w:snapToGrid w:val="0"/>
              <w:spacing w:after="0"/>
              <w:jc w:val="both"/>
              <w:rPr>
                <w:rFonts w:ascii="Arial" w:hAnsi="Arial" w:cs="Arial"/>
                <w:sz w:val="18"/>
                <w:szCs w:val="18"/>
              </w:rPr>
            </w:pPr>
            <w:hyperlink r:id="rId726"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51733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BE471E" w14:textId="374E6CC4" w:rsidR="006C7DCA" w:rsidRPr="00840CFD" w:rsidDel="00597620" w:rsidRDefault="006C7DCA" w:rsidP="006C7DCA">
            <w:pPr>
              <w:pStyle w:val="TAL"/>
              <w:snapToGrid w:val="0"/>
              <w:jc w:val="both"/>
              <w:rPr>
                <w:rFonts w:eastAsia="新細明體" w:cs="Arial"/>
                <w:szCs w:val="18"/>
                <w:lang w:eastAsia="zh-TW"/>
              </w:rPr>
            </w:pPr>
            <w:r w:rsidRPr="00DA687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B3C03"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DC_13A_n260(3A-O)_UL_13A_n260O DC_13A_n260(3A-P)_UL_13A_n260P DC_13A_n260(2A-O-P)_UL_13A_n260P</w:t>
            </w:r>
          </w:p>
        </w:tc>
      </w:tr>
      <w:tr w:rsidR="00B0536D" w:rsidRPr="000549BB" w14:paraId="1589A5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4A09B8"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638207"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802A81" w14:textId="77777777" w:rsidR="00B0536D" w:rsidRPr="00840CFD" w:rsidRDefault="00B0536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EB46E4"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0B833A" w14:textId="77777777" w:rsidR="00B0536D" w:rsidRPr="00840CFD" w:rsidRDefault="00C8650C" w:rsidP="00BC6BDB">
            <w:pPr>
              <w:keepNext/>
              <w:snapToGrid w:val="0"/>
              <w:spacing w:after="0"/>
              <w:jc w:val="both"/>
              <w:rPr>
                <w:rFonts w:ascii="Arial" w:hAnsi="Arial" w:cs="Arial"/>
                <w:sz w:val="18"/>
                <w:szCs w:val="18"/>
              </w:rPr>
            </w:pPr>
            <w:hyperlink r:id="rId727" w:history="1">
              <w:r w:rsidR="00B0536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B61F36"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D83DF9" w14:textId="56AF7232" w:rsidR="00B0536D" w:rsidRPr="00840CFD" w:rsidDel="00597620" w:rsidRDefault="00B0536D" w:rsidP="00B0536D">
            <w:pPr>
              <w:pStyle w:val="TAL"/>
              <w:snapToGrid w:val="0"/>
              <w:jc w:val="both"/>
              <w:rPr>
                <w:rFonts w:eastAsia="新細明體" w:cs="Arial"/>
                <w:szCs w:val="18"/>
                <w:lang w:eastAsia="zh-TW"/>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CE4DC0"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DC_13A_n260(4A-O)_UL_13A_n260A DC_13A_n260(3A-2O)_UL_13A_n260A</w:t>
            </w:r>
          </w:p>
        </w:tc>
      </w:tr>
      <w:tr w:rsidR="00B0536D" w:rsidRPr="000549BB" w14:paraId="2B29B27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AC73A3"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DD0D14"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BA270" w14:textId="77777777" w:rsidR="00B0536D" w:rsidRPr="00840CFD" w:rsidRDefault="00B0536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A38B4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235F3C" w14:textId="77777777" w:rsidR="00B0536D" w:rsidRPr="00840CFD" w:rsidRDefault="00C8650C" w:rsidP="00BC6BDB">
            <w:pPr>
              <w:keepNext/>
              <w:snapToGrid w:val="0"/>
              <w:spacing w:after="0"/>
              <w:jc w:val="both"/>
              <w:rPr>
                <w:rFonts w:ascii="Arial" w:hAnsi="Arial" w:cs="Arial"/>
                <w:sz w:val="18"/>
                <w:szCs w:val="18"/>
              </w:rPr>
            </w:pPr>
            <w:hyperlink r:id="rId728" w:history="1">
              <w:r w:rsidR="00B0536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097A55"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4A6DA54" w14:textId="23BCBD96" w:rsidR="00B0536D" w:rsidRPr="00840CFD" w:rsidDel="00597620" w:rsidRDefault="00B0536D" w:rsidP="00B0536D">
            <w:pPr>
              <w:pStyle w:val="TAL"/>
              <w:snapToGrid w:val="0"/>
              <w:jc w:val="both"/>
              <w:rPr>
                <w:rFonts w:eastAsia="新細明體" w:cs="Arial"/>
                <w:szCs w:val="18"/>
                <w:lang w:eastAsia="zh-TW"/>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12C559"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DC_13A_n260(4A-O)_UL_13A_n260O DC_13A_n260(3A-2O)_UL_13A_n260O</w:t>
            </w:r>
          </w:p>
        </w:tc>
      </w:tr>
      <w:tr w:rsidR="00B0536D" w:rsidRPr="000549BB" w14:paraId="2E6251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1200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DC_13A_n260(2A-G) </w:t>
            </w:r>
          </w:p>
        </w:tc>
        <w:tc>
          <w:tcPr>
            <w:tcW w:w="1531" w:type="dxa"/>
            <w:tcBorders>
              <w:top w:val="single" w:sz="4" w:space="0" w:color="auto"/>
              <w:left w:val="single" w:sz="4" w:space="0" w:color="auto"/>
              <w:bottom w:val="single" w:sz="4" w:space="0" w:color="auto"/>
              <w:right w:val="single" w:sz="4" w:space="0" w:color="auto"/>
            </w:tcBorders>
            <w:vAlign w:val="center"/>
          </w:tcPr>
          <w:p w14:paraId="1B25A1DA"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EF9CC"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81B32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4AF7" w14:textId="77777777" w:rsidR="00B0536D" w:rsidRPr="00840CFD" w:rsidRDefault="00C8650C" w:rsidP="00BC6BDB">
            <w:pPr>
              <w:keepNext/>
              <w:snapToGrid w:val="0"/>
              <w:spacing w:after="0"/>
              <w:jc w:val="both"/>
              <w:rPr>
                <w:rStyle w:val="ae"/>
                <w:rFonts w:ascii="Arial" w:hAnsi="Arial" w:cs="Arial"/>
                <w:sz w:val="18"/>
                <w:szCs w:val="18"/>
              </w:rPr>
            </w:pPr>
            <w:hyperlink r:id="rId729"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1FD78D"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9CEC66" w14:textId="1AC1D9AB"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25FD6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DC_13A_n260(A-G)_UL_13A_n260A </w:t>
            </w:r>
          </w:p>
          <w:p w14:paraId="7E76CB4D"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03968B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D766ED"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DC_13A_n260(A-2G)</w:t>
            </w:r>
          </w:p>
        </w:tc>
        <w:tc>
          <w:tcPr>
            <w:tcW w:w="1531" w:type="dxa"/>
            <w:tcBorders>
              <w:top w:val="single" w:sz="4" w:space="0" w:color="auto"/>
              <w:left w:val="single" w:sz="4" w:space="0" w:color="auto"/>
              <w:bottom w:val="single" w:sz="4" w:space="0" w:color="auto"/>
              <w:right w:val="single" w:sz="4" w:space="0" w:color="auto"/>
            </w:tcBorders>
            <w:vAlign w:val="center"/>
          </w:tcPr>
          <w:p w14:paraId="3E94504A"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D8F794"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9EDAA8"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73C77" w14:textId="77777777" w:rsidR="00B0536D" w:rsidRPr="00840CFD" w:rsidRDefault="00C8650C" w:rsidP="00BC6BDB">
            <w:pPr>
              <w:keepNext/>
              <w:snapToGrid w:val="0"/>
              <w:spacing w:after="0"/>
              <w:jc w:val="both"/>
              <w:rPr>
                <w:rStyle w:val="ae"/>
                <w:rFonts w:ascii="Arial" w:hAnsi="Arial" w:cs="Arial"/>
                <w:sz w:val="18"/>
                <w:szCs w:val="18"/>
              </w:rPr>
            </w:pPr>
            <w:hyperlink r:id="rId730"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7178E7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1B1DE" w14:textId="19C8351D"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1596E"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DC_13A_n260(2G)_UL_13A_n260A</w:t>
            </w:r>
          </w:p>
          <w:p w14:paraId="5C60AB4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DC_13A_n260(A-G)_UL_13A_n260A</w:t>
            </w:r>
          </w:p>
        </w:tc>
      </w:tr>
      <w:tr w:rsidR="00B0536D" w:rsidRPr="000549BB" w14:paraId="192F51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D7C2D"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0419AD3"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D4747"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04323B"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C731" w14:textId="77777777" w:rsidR="00B0536D" w:rsidRPr="00840CFD" w:rsidRDefault="00C8650C" w:rsidP="00BC6BDB">
            <w:pPr>
              <w:keepNext/>
              <w:snapToGrid w:val="0"/>
              <w:spacing w:after="0"/>
              <w:jc w:val="both"/>
              <w:rPr>
                <w:rStyle w:val="ae"/>
                <w:rFonts w:ascii="Arial" w:hAnsi="Arial" w:cs="Arial"/>
                <w:sz w:val="18"/>
                <w:szCs w:val="18"/>
              </w:rPr>
            </w:pPr>
            <w:hyperlink r:id="rId731"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180C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658A23" w14:textId="30AA51A8"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713DA1"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DC_13A_n260(A-G)_UL_13A_n260G </w:t>
            </w:r>
          </w:p>
          <w:p w14:paraId="625605F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0D7966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6528B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DC_13A_n260(A-2G)</w:t>
            </w:r>
          </w:p>
        </w:tc>
        <w:tc>
          <w:tcPr>
            <w:tcW w:w="1531" w:type="dxa"/>
            <w:tcBorders>
              <w:top w:val="single" w:sz="4" w:space="0" w:color="auto"/>
              <w:left w:val="single" w:sz="4" w:space="0" w:color="auto"/>
              <w:bottom w:val="single" w:sz="4" w:space="0" w:color="auto"/>
              <w:right w:val="single" w:sz="4" w:space="0" w:color="auto"/>
            </w:tcBorders>
            <w:vAlign w:val="center"/>
          </w:tcPr>
          <w:p w14:paraId="0ED6BCC2"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1429A1"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8DE67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7EE8" w14:textId="77777777" w:rsidR="00B0536D" w:rsidRPr="00840CFD" w:rsidRDefault="00C8650C" w:rsidP="00BC6BDB">
            <w:pPr>
              <w:keepNext/>
              <w:snapToGrid w:val="0"/>
              <w:spacing w:after="0"/>
              <w:jc w:val="both"/>
              <w:rPr>
                <w:rStyle w:val="ae"/>
                <w:rFonts w:ascii="Arial" w:hAnsi="Arial" w:cs="Arial"/>
                <w:sz w:val="18"/>
                <w:szCs w:val="18"/>
              </w:rPr>
            </w:pPr>
            <w:hyperlink r:id="rId732"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E73571"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F9FB82" w14:textId="110B75BF"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325A55"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DC_13A_n260(2G)_UL_13A_n260G</w:t>
            </w:r>
          </w:p>
          <w:p w14:paraId="74C039E1"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DC_13A_n260(A-G)_UL_13A_n260G</w:t>
            </w:r>
          </w:p>
        </w:tc>
      </w:tr>
      <w:tr w:rsidR="00B0536D" w:rsidRPr="000549BB" w14:paraId="5D5834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4F96FF"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59605F0B"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2B21DB"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BEA7DF"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B03A3" w14:textId="77777777" w:rsidR="00B0536D" w:rsidRPr="00840CFD" w:rsidRDefault="00C8650C" w:rsidP="00BC6BDB">
            <w:pPr>
              <w:keepNext/>
              <w:snapToGrid w:val="0"/>
              <w:spacing w:after="0"/>
              <w:jc w:val="both"/>
              <w:rPr>
                <w:rStyle w:val="ae"/>
                <w:rFonts w:ascii="Arial" w:hAnsi="Arial" w:cs="Arial"/>
                <w:sz w:val="18"/>
                <w:szCs w:val="18"/>
              </w:rPr>
            </w:pPr>
            <w:hyperlink r:id="rId733"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072DBB"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2042D" w14:textId="7FB0E072"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170762"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DC_13A_n260(A-H)_UL_13A_n260A </w:t>
            </w:r>
          </w:p>
          <w:p w14:paraId="2B830B6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04A0DE7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DDF9D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2DC60146"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2BAA4E"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313DF0"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20497" w14:textId="77777777" w:rsidR="00B0536D" w:rsidRPr="00840CFD" w:rsidRDefault="00C8650C" w:rsidP="00BC6BDB">
            <w:pPr>
              <w:keepNext/>
              <w:snapToGrid w:val="0"/>
              <w:spacing w:after="0"/>
              <w:jc w:val="both"/>
              <w:rPr>
                <w:rStyle w:val="ae"/>
                <w:rFonts w:ascii="Arial" w:hAnsi="Arial" w:cs="Arial"/>
                <w:sz w:val="18"/>
                <w:szCs w:val="18"/>
              </w:rPr>
            </w:pPr>
            <w:hyperlink r:id="rId734"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16FDFB"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1A59F4" w14:textId="3F9F813B"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9C25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DC_13A_n260(2H))_UL_13A_n260A</w:t>
            </w:r>
          </w:p>
        </w:tc>
      </w:tr>
      <w:tr w:rsidR="00B0536D" w:rsidRPr="000549BB" w14:paraId="5B3B834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26B4B"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685AF8B5"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041724"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F87C5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63121" w14:textId="77777777" w:rsidR="00B0536D" w:rsidRPr="00840CFD" w:rsidRDefault="00C8650C" w:rsidP="00BC6BDB">
            <w:pPr>
              <w:keepNext/>
              <w:snapToGrid w:val="0"/>
              <w:spacing w:after="0"/>
              <w:jc w:val="both"/>
              <w:rPr>
                <w:rStyle w:val="ae"/>
                <w:rFonts w:ascii="Arial" w:hAnsi="Arial" w:cs="Arial"/>
                <w:sz w:val="18"/>
                <w:szCs w:val="18"/>
              </w:rPr>
            </w:pPr>
            <w:hyperlink r:id="rId735"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57829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39151A" w14:textId="652D8C2C"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EB35CC"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DC_13A_n260(A-H)_UL_13A_n260G </w:t>
            </w:r>
          </w:p>
          <w:p w14:paraId="4F7BCB85"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651A2AF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2761EE"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22E4B0F8"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65D4D7"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A2FF2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DDE6" w14:textId="77777777" w:rsidR="00B0536D" w:rsidRPr="00840CFD" w:rsidRDefault="00C8650C" w:rsidP="00BC6BDB">
            <w:pPr>
              <w:keepNext/>
              <w:snapToGrid w:val="0"/>
              <w:spacing w:after="0"/>
              <w:jc w:val="both"/>
              <w:rPr>
                <w:rStyle w:val="ae"/>
                <w:rFonts w:ascii="Arial" w:hAnsi="Arial" w:cs="Arial"/>
                <w:sz w:val="18"/>
                <w:szCs w:val="18"/>
              </w:rPr>
            </w:pPr>
            <w:hyperlink r:id="rId736"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04B346"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5E3B6D" w14:textId="1F6768BA"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AAAE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DC_13A_n260(2H))_UL_13A_n260G</w:t>
            </w:r>
          </w:p>
        </w:tc>
      </w:tr>
      <w:tr w:rsidR="00B0536D" w:rsidRPr="000549BB" w14:paraId="35181D8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EF2C88"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6D8C3F56"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66AF98"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6B1CAE"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81D78" w14:textId="77777777" w:rsidR="00B0536D" w:rsidRPr="00840CFD" w:rsidRDefault="00C8650C" w:rsidP="00BC6BDB">
            <w:pPr>
              <w:keepNext/>
              <w:snapToGrid w:val="0"/>
              <w:spacing w:after="0"/>
              <w:jc w:val="both"/>
              <w:rPr>
                <w:rStyle w:val="ae"/>
                <w:rFonts w:ascii="Arial" w:hAnsi="Arial" w:cs="Arial"/>
                <w:sz w:val="18"/>
                <w:szCs w:val="18"/>
              </w:rPr>
            </w:pPr>
            <w:hyperlink r:id="rId737"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CF71C4"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4C38A1" w14:textId="5D295AE5"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255CD2"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 </w:t>
            </w:r>
          </w:p>
          <w:p w14:paraId="0D66A016"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1A9E783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3153A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746218EF"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6373BF"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5C4804"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3B55E" w14:textId="77777777" w:rsidR="00B0536D" w:rsidRPr="00840CFD" w:rsidRDefault="00C8650C" w:rsidP="00BC6BDB">
            <w:pPr>
              <w:keepNext/>
              <w:snapToGrid w:val="0"/>
              <w:spacing w:after="0"/>
              <w:jc w:val="both"/>
              <w:rPr>
                <w:rStyle w:val="ae"/>
                <w:rFonts w:ascii="Arial" w:hAnsi="Arial" w:cs="Arial"/>
                <w:sz w:val="18"/>
                <w:szCs w:val="18"/>
              </w:rPr>
            </w:pPr>
            <w:hyperlink r:id="rId738"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91B0FC"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3FAB94" w14:textId="1690ED4B"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64C8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w:t>
            </w:r>
          </w:p>
          <w:p w14:paraId="42D2589E"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r>
      <w:tr w:rsidR="00874F95" w:rsidRPr="000549BB" w14:paraId="7CC9B34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5E4F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61DE9B0B"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EECBC"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FCA5CF"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1FB46" w14:textId="77777777" w:rsidR="00874F95" w:rsidRPr="00840CFD" w:rsidRDefault="00C8650C" w:rsidP="00BC6BDB">
            <w:pPr>
              <w:keepNext/>
              <w:snapToGrid w:val="0"/>
              <w:spacing w:after="0"/>
              <w:jc w:val="both"/>
              <w:rPr>
                <w:rStyle w:val="ae"/>
                <w:rFonts w:ascii="Arial" w:hAnsi="Arial" w:cs="Arial"/>
                <w:sz w:val="18"/>
                <w:szCs w:val="18"/>
              </w:rPr>
            </w:pPr>
            <w:hyperlink r:id="rId739"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C176B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2F1A3" w14:textId="50EC1183"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2CE0C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DC_13A_n260P_UL_13A_n260A </w:t>
            </w:r>
          </w:p>
          <w:p w14:paraId="18B898C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4E6D8E9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EF9258"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61CE150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8BBCD"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198BA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F59E2" w14:textId="77777777" w:rsidR="00874F95" w:rsidRPr="00840CFD" w:rsidRDefault="00C8650C" w:rsidP="00BC6BDB">
            <w:pPr>
              <w:keepNext/>
              <w:snapToGrid w:val="0"/>
              <w:spacing w:after="0"/>
              <w:jc w:val="both"/>
              <w:rPr>
                <w:rStyle w:val="ae"/>
                <w:rFonts w:ascii="Arial" w:hAnsi="Arial" w:cs="Arial"/>
                <w:sz w:val="18"/>
                <w:szCs w:val="18"/>
              </w:rPr>
            </w:pPr>
            <w:hyperlink r:id="rId740"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F8399A"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C67E38" w14:textId="0B68C26F"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E509C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DC_13A_n260Q_UL_13A_n260A </w:t>
            </w:r>
          </w:p>
          <w:p w14:paraId="25B5E70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57AA16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0387B9"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E7ABAB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5AF28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15EC6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BAF7F" w14:textId="77777777" w:rsidR="00874F95" w:rsidRPr="00840CFD" w:rsidRDefault="00C8650C" w:rsidP="00BC6BDB">
            <w:pPr>
              <w:keepNext/>
              <w:snapToGrid w:val="0"/>
              <w:spacing w:after="0"/>
              <w:jc w:val="both"/>
              <w:rPr>
                <w:rStyle w:val="ae"/>
                <w:rFonts w:ascii="Arial" w:hAnsi="Arial" w:cs="Arial"/>
                <w:sz w:val="18"/>
                <w:szCs w:val="18"/>
              </w:rPr>
            </w:pPr>
            <w:hyperlink r:id="rId741"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A2860D3"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172F49" w14:textId="4CF7C8C2"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7DB29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DC_13A_n260Q_UL_13A_n260A</w:t>
            </w:r>
          </w:p>
          <w:p w14:paraId="1F388DF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tc>
      </w:tr>
      <w:tr w:rsidR="00874F95" w:rsidRPr="000549BB" w14:paraId="2ED386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2F8A9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41E5AB1C"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379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BCE09"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C06DD" w14:textId="77777777" w:rsidR="00874F95" w:rsidRPr="00840CFD" w:rsidRDefault="00C8650C" w:rsidP="00BC6BDB">
            <w:pPr>
              <w:keepNext/>
              <w:snapToGrid w:val="0"/>
              <w:spacing w:after="0"/>
              <w:jc w:val="both"/>
              <w:rPr>
                <w:rStyle w:val="ae"/>
                <w:rFonts w:ascii="Arial" w:hAnsi="Arial" w:cs="Arial"/>
                <w:sz w:val="18"/>
                <w:szCs w:val="18"/>
              </w:rPr>
            </w:pPr>
            <w:hyperlink r:id="rId742"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C00CB8"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B4F724" w14:textId="58DD894D"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79E32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DC_13A_n260P_UL_13A_n260O </w:t>
            </w:r>
          </w:p>
          <w:p w14:paraId="590BA55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75704C1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E0778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5557246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1B7402"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3E313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3DA0F" w14:textId="77777777" w:rsidR="00874F95" w:rsidRPr="00840CFD" w:rsidRDefault="00C8650C" w:rsidP="00BC6BDB">
            <w:pPr>
              <w:keepNext/>
              <w:snapToGrid w:val="0"/>
              <w:spacing w:after="0"/>
              <w:jc w:val="both"/>
              <w:rPr>
                <w:rStyle w:val="ae"/>
                <w:rFonts w:ascii="Arial" w:hAnsi="Arial" w:cs="Arial"/>
                <w:sz w:val="18"/>
                <w:szCs w:val="18"/>
              </w:rPr>
            </w:pPr>
            <w:hyperlink r:id="rId743"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0156A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6713E5" w14:textId="45E92C1C"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732B5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DC_13A_n260Q_UL_13A_n260O </w:t>
            </w:r>
          </w:p>
          <w:p w14:paraId="295322F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78857C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23242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F2FEA3B"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39941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38BE8"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AEA52" w14:textId="77777777" w:rsidR="00874F95" w:rsidRPr="00840CFD" w:rsidRDefault="00C8650C" w:rsidP="00BC6BDB">
            <w:pPr>
              <w:keepNext/>
              <w:snapToGrid w:val="0"/>
              <w:spacing w:after="0"/>
              <w:jc w:val="both"/>
              <w:rPr>
                <w:rStyle w:val="ae"/>
                <w:rFonts w:ascii="Arial" w:hAnsi="Arial" w:cs="Arial"/>
                <w:sz w:val="18"/>
                <w:szCs w:val="18"/>
              </w:rPr>
            </w:pPr>
            <w:hyperlink r:id="rId744" w:history="1">
              <w:r w:rsidR="00874F95" w:rsidRPr="00840CFD">
                <w:rPr>
                  <w:rStyle w:val="ae"/>
                  <w:rFonts w:ascii="Arial" w:hAnsi="Arial" w:cs="Arial"/>
                  <w:sz w:val="18"/>
                  <w:szCs w:val="18"/>
                </w:rPr>
                <w:t>zheng.zhao@veri</w:t>
              </w:r>
              <w:r w:rsidR="00874F95"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0C179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2DB58" w14:textId="1D4DFF8C"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D59BB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DC_13A_n260Q_UL_13A_n260O</w:t>
            </w:r>
          </w:p>
          <w:p w14:paraId="58C429D3"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DC_13A_n260P_UL_13A_n260O</w:t>
            </w:r>
          </w:p>
        </w:tc>
      </w:tr>
      <w:tr w:rsidR="00874F95" w:rsidRPr="000549BB" w14:paraId="4021CA0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FB076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405891F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4F23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2C41D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7324B" w14:textId="77777777" w:rsidR="00874F95" w:rsidRPr="00840CFD" w:rsidRDefault="00C8650C" w:rsidP="00BC6BDB">
            <w:pPr>
              <w:keepNext/>
              <w:snapToGrid w:val="0"/>
              <w:spacing w:after="0"/>
              <w:jc w:val="both"/>
              <w:rPr>
                <w:rStyle w:val="ae"/>
                <w:rFonts w:ascii="Arial" w:hAnsi="Arial" w:cs="Arial"/>
                <w:sz w:val="18"/>
                <w:szCs w:val="18"/>
              </w:rPr>
            </w:pPr>
            <w:hyperlink r:id="rId745"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68148E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D5AD38" w14:textId="54515B60"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62E9C8"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DC_13A_n260P_UL_13A_n260P </w:t>
            </w:r>
          </w:p>
          <w:p w14:paraId="55AF461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63D6CEF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508CA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0C305376"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FE8E4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A57E1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3A7BF" w14:textId="77777777" w:rsidR="00874F95" w:rsidRPr="00840CFD" w:rsidRDefault="00C8650C" w:rsidP="00BC6BDB">
            <w:pPr>
              <w:keepNext/>
              <w:snapToGrid w:val="0"/>
              <w:spacing w:after="0"/>
              <w:jc w:val="both"/>
              <w:rPr>
                <w:rStyle w:val="ae"/>
                <w:rFonts w:ascii="Arial" w:hAnsi="Arial" w:cs="Arial"/>
                <w:sz w:val="18"/>
                <w:szCs w:val="18"/>
              </w:rPr>
            </w:pPr>
            <w:hyperlink r:id="rId746"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7A757B3"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DC5E0C" w14:textId="502B5095"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0BB0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DC_13A_n260Q_UL_13A_n260P </w:t>
            </w:r>
          </w:p>
          <w:p w14:paraId="3AE44FD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1141D0B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CE522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032E1D7"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0E9AA5"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4F85DC"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0996" w14:textId="77777777" w:rsidR="00874F95" w:rsidRPr="00840CFD" w:rsidRDefault="00C8650C" w:rsidP="00BC6BDB">
            <w:pPr>
              <w:keepNext/>
              <w:snapToGrid w:val="0"/>
              <w:spacing w:after="0"/>
              <w:jc w:val="both"/>
              <w:rPr>
                <w:rStyle w:val="ae"/>
                <w:rFonts w:ascii="Arial" w:hAnsi="Arial" w:cs="Arial"/>
                <w:sz w:val="18"/>
                <w:szCs w:val="18"/>
              </w:rPr>
            </w:pPr>
            <w:hyperlink r:id="rId747"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AF8FF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32D3B7" w14:textId="28BF54BF"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F0FD5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DC_13A_n260Q_UL_13A_n260P</w:t>
            </w:r>
          </w:p>
          <w:p w14:paraId="363458D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tc>
      </w:tr>
      <w:tr w:rsidR="00874F95" w:rsidRPr="000549BB" w14:paraId="583631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1637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5B8265C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88A744"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85B93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F40D5" w14:textId="77777777" w:rsidR="00874F95" w:rsidRPr="00840CFD" w:rsidRDefault="00C8650C" w:rsidP="00BC6BDB">
            <w:pPr>
              <w:keepNext/>
              <w:snapToGrid w:val="0"/>
              <w:spacing w:after="0"/>
              <w:jc w:val="both"/>
              <w:rPr>
                <w:rStyle w:val="ae"/>
                <w:rFonts w:ascii="Arial" w:hAnsi="Arial" w:cs="Arial"/>
                <w:sz w:val="18"/>
                <w:szCs w:val="18"/>
              </w:rPr>
            </w:pPr>
            <w:hyperlink r:id="rId748"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C06FAB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CD991E" w14:textId="4F22FD73"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8152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DC_13A_n260Q_UL_13A_n260Q </w:t>
            </w:r>
          </w:p>
          <w:p w14:paraId="1DD03962"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32F3CD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1ABCD7"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46CB454B"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2E292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ECE3D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0E9E" w14:textId="77777777" w:rsidR="00874F95" w:rsidRPr="00840CFD" w:rsidRDefault="00C8650C" w:rsidP="00BC6BDB">
            <w:pPr>
              <w:keepNext/>
              <w:snapToGrid w:val="0"/>
              <w:spacing w:after="0"/>
              <w:jc w:val="both"/>
              <w:rPr>
                <w:rStyle w:val="ae"/>
                <w:rFonts w:ascii="Arial" w:hAnsi="Arial" w:cs="Arial"/>
                <w:sz w:val="18"/>
                <w:szCs w:val="18"/>
              </w:rPr>
            </w:pPr>
            <w:hyperlink r:id="rId749"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B396DF"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AFA9D4" w14:textId="0C620B5C"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12E210"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DC_13A_n260Q_UL_13A_n260Q</w:t>
            </w:r>
          </w:p>
          <w:p w14:paraId="2E77548F"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tc>
      </w:tr>
      <w:tr w:rsidR="00874F95" w:rsidRPr="000549BB" w14:paraId="1D0523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1193B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35D228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01AA3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EB1942"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AB66" w14:textId="77777777" w:rsidR="00874F95" w:rsidRPr="00840CFD" w:rsidRDefault="00C8650C" w:rsidP="00BC6BDB">
            <w:pPr>
              <w:keepNext/>
              <w:snapToGrid w:val="0"/>
              <w:spacing w:after="0"/>
              <w:jc w:val="both"/>
              <w:rPr>
                <w:rStyle w:val="ae"/>
                <w:rFonts w:ascii="Arial" w:hAnsi="Arial" w:cs="Arial"/>
                <w:sz w:val="18"/>
                <w:szCs w:val="18"/>
              </w:rPr>
            </w:pPr>
            <w:hyperlink r:id="rId750"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A071A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33CD7C" w14:textId="285A6F16"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5ED707"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DC_13A_n260(2A-O)_UL_13A_n260A </w:t>
            </w:r>
          </w:p>
          <w:p w14:paraId="6F6BFE3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1A13EB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379D69"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159EAA00"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EC8836"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323AA9"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4454" w14:textId="77777777" w:rsidR="00874F95" w:rsidRPr="00840CFD" w:rsidRDefault="00C8650C" w:rsidP="00BC6BDB">
            <w:pPr>
              <w:keepNext/>
              <w:snapToGrid w:val="0"/>
              <w:spacing w:after="0"/>
              <w:jc w:val="both"/>
              <w:rPr>
                <w:rStyle w:val="ae"/>
                <w:rFonts w:ascii="Arial" w:hAnsi="Arial" w:cs="Arial"/>
                <w:sz w:val="18"/>
                <w:szCs w:val="18"/>
              </w:rPr>
            </w:pPr>
            <w:hyperlink r:id="rId751"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A740AD"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6917EB" w14:textId="30646E58"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C781D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DC_13A_n260(2A-P)_UL_13A_n260A</w:t>
            </w:r>
          </w:p>
          <w:p w14:paraId="69CDDFE9"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DC_13A_n260(3A)_UL_13A_n260A </w:t>
            </w:r>
          </w:p>
        </w:tc>
      </w:tr>
      <w:tr w:rsidR="00874F95" w:rsidRPr="000549BB" w14:paraId="38B901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7F32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2846EC5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E4A329"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543D87"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93184" w14:textId="77777777" w:rsidR="00874F95" w:rsidRPr="00840CFD" w:rsidRDefault="00C8650C" w:rsidP="00BC6BDB">
            <w:pPr>
              <w:keepNext/>
              <w:snapToGrid w:val="0"/>
              <w:spacing w:after="0"/>
              <w:jc w:val="both"/>
              <w:rPr>
                <w:rStyle w:val="ae"/>
                <w:rFonts w:ascii="Arial" w:hAnsi="Arial" w:cs="Arial"/>
                <w:sz w:val="18"/>
                <w:szCs w:val="18"/>
              </w:rPr>
            </w:pPr>
            <w:hyperlink r:id="rId752"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7D8E1C"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1BD70" w14:textId="17E9E729"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D2F80"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DC_13A_n260(A-O-P)_UL_13A_n260A</w:t>
            </w:r>
          </w:p>
          <w:p w14:paraId="2D643C1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DC_13A_n260(2A-P)_UL_13A_n260A</w:t>
            </w:r>
          </w:p>
          <w:p w14:paraId="7961D1C2"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DC_13A_n260(2A-O)_UL_13A_n260A</w:t>
            </w:r>
          </w:p>
        </w:tc>
      </w:tr>
      <w:tr w:rsidR="00874F95" w:rsidRPr="000549BB" w14:paraId="39DAF6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77A50F"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 </w:t>
            </w:r>
          </w:p>
        </w:tc>
        <w:tc>
          <w:tcPr>
            <w:tcW w:w="1531" w:type="dxa"/>
            <w:tcBorders>
              <w:top w:val="single" w:sz="4" w:space="0" w:color="auto"/>
              <w:left w:val="single" w:sz="4" w:space="0" w:color="auto"/>
              <w:bottom w:val="single" w:sz="4" w:space="0" w:color="auto"/>
              <w:right w:val="single" w:sz="4" w:space="0" w:color="auto"/>
            </w:tcBorders>
            <w:vAlign w:val="center"/>
          </w:tcPr>
          <w:p w14:paraId="050405B9"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C327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0807A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A22AD" w14:textId="77777777" w:rsidR="00874F95" w:rsidRPr="00840CFD" w:rsidRDefault="00C8650C" w:rsidP="00BC6BDB">
            <w:pPr>
              <w:keepNext/>
              <w:snapToGrid w:val="0"/>
              <w:spacing w:after="0"/>
              <w:jc w:val="both"/>
              <w:rPr>
                <w:rStyle w:val="ae"/>
                <w:rFonts w:ascii="Arial" w:hAnsi="Arial" w:cs="Arial"/>
                <w:sz w:val="18"/>
                <w:szCs w:val="18"/>
              </w:rPr>
            </w:pPr>
            <w:hyperlink r:id="rId753"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B1299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95E239" w14:textId="0355C46C"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14600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DC_13A_n260(2A-O)_UL_13A_n260O </w:t>
            </w:r>
          </w:p>
          <w:p w14:paraId="1EB5A72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0AA8794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3F1DC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3065A8DE"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0C1D1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C60B4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A59AF" w14:textId="77777777" w:rsidR="00874F95" w:rsidRPr="00840CFD" w:rsidRDefault="00C8650C" w:rsidP="00BC6BDB">
            <w:pPr>
              <w:keepNext/>
              <w:snapToGrid w:val="0"/>
              <w:spacing w:after="0"/>
              <w:jc w:val="both"/>
              <w:rPr>
                <w:rStyle w:val="ae"/>
                <w:rFonts w:ascii="Arial" w:hAnsi="Arial" w:cs="Arial"/>
                <w:sz w:val="18"/>
                <w:szCs w:val="18"/>
              </w:rPr>
            </w:pPr>
            <w:hyperlink r:id="rId754"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3F7AB2"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2DCA1" w14:textId="0C5D2360"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E6B76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DC_13A_n260(2A-P)_UL_13A_n260O </w:t>
            </w:r>
          </w:p>
          <w:p w14:paraId="7D17872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700CD55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413C6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DB66027"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93AF62"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BBF5C8"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0AF74" w14:textId="77777777" w:rsidR="00874F95" w:rsidRPr="00840CFD" w:rsidRDefault="00C8650C" w:rsidP="00BC6BDB">
            <w:pPr>
              <w:keepNext/>
              <w:snapToGrid w:val="0"/>
              <w:spacing w:after="0"/>
              <w:jc w:val="both"/>
              <w:rPr>
                <w:rStyle w:val="ae"/>
                <w:rFonts w:ascii="Arial" w:hAnsi="Arial" w:cs="Arial"/>
                <w:sz w:val="18"/>
                <w:szCs w:val="18"/>
              </w:rPr>
            </w:pPr>
            <w:hyperlink r:id="rId755"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E7DF04"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63692F" w14:textId="6C22DFEE"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C6E38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DC_13A_n260(A-O-P)_UL_13A_n260O</w:t>
            </w:r>
          </w:p>
          <w:p w14:paraId="1C1469E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DC_13A_n260(2A-P)_UL_13A_n260O</w:t>
            </w:r>
          </w:p>
          <w:p w14:paraId="562F4F9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DC_13A_n260(2A-O)_UL_13A_n260O</w:t>
            </w:r>
          </w:p>
        </w:tc>
      </w:tr>
      <w:tr w:rsidR="00874F95" w:rsidRPr="000549BB" w14:paraId="42FCFA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1CFD0"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3E6E2A9D"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5B0E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3FC4D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284E" w14:textId="77777777" w:rsidR="00874F95" w:rsidRPr="00840CFD" w:rsidRDefault="00C8650C" w:rsidP="00BC6BDB">
            <w:pPr>
              <w:keepNext/>
              <w:snapToGrid w:val="0"/>
              <w:spacing w:after="0"/>
              <w:jc w:val="both"/>
              <w:rPr>
                <w:rStyle w:val="ae"/>
                <w:rFonts w:ascii="Arial" w:hAnsi="Arial" w:cs="Arial"/>
                <w:sz w:val="18"/>
                <w:szCs w:val="18"/>
              </w:rPr>
            </w:pPr>
            <w:hyperlink r:id="rId756"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6FFE5"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3B994" w14:textId="10F5A74C"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31DE2"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DC_13A_n260(2A-P)_UL_13A_n260P </w:t>
            </w:r>
          </w:p>
          <w:p w14:paraId="3B9E4D0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09546EB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1F0F7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08A238F5"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FBCE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B003ED"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3728A" w14:textId="77777777" w:rsidR="00874F95" w:rsidRPr="00840CFD" w:rsidRDefault="00C8650C" w:rsidP="00BC6BDB">
            <w:pPr>
              <w:keepNext/>
              <w:snapToGrid w:val="0"/>
              <w:spacing w:after="0"/>
              <w:jc w:val="both"/>
              <w:rPr>
                <w:rStyle w:val="ae"/>
                <w:rFonts w:ascii="Arial" w:hAnsi="Arial" w:cs="Arial"/>
                <w:sz w:val="18"/>
                <w:szCs w:val="18"/>
              </w:rPr>
            </w:pPr>
            <w:hyperlink r:id="rId757"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9DF0FF"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3350D0" w14:textId="3B1FCF93"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AFFDC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DC_13A_n260(A-O-P)_UL_13A_n260P</w:t>
            </w:r>
          </w:p>
          <w:p w14:paraId="00A86AD5"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DC_13A_n260(2A-P)_UL_13A_n260P</w:t>
            </w:r>
          </w:p>
          <w:p w14:paraId="58171A2F"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DC_13A_n260(2A-O)_UL_13A_n260O</w:t>
            </w:r>
          </w:p>
        </w:tc>
      </w:tr>
      <w:tr w:rsidR="00296CEA" w:rsidRPr="000549BB" w14:paraId="3FD0D38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294306"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4FCE20B"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78A7ED"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CEE01A"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1757" w14:textId="77777777" w:rsidR="00296CEA" w:rsidRPr="00840CFD" w:rsidRDefault="00C8650C" w:rsidP="00BC6BDB">
            <w:pPr>
              <w:keepNext/>
              <w:snapToGrid w:val="0"/>
              <w:spacing w:after="0"/>
              <w:jc w:val="both"/>
              <w:rPr>
                <w:rStyle w:val="ae"/>
                <w:rFonts w:ascii="Arial" w:hAnsi="Arial" w:cs="Arial"/>
                <w:sz w:val="18"/>
                <w:szCs w:val="18"/>
              </w:rPr>
            </w:pPr>
            <w:hyperlink r:id="rId758"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2452E6"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8D29C7" w14:textId="4E6B0063"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88AA89"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DC_13A_n260(3A-O)_UL_13A_n260A </w:t>
            </w:r>
          </w:p>
          <w:p w14:paraId="70030B2E"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DC_13A_n260(4A)_UL_13A_n260A</w:t>
            </w:r>
          </w:p>
        </w:tc>
      </w:tr>
      <w:tr w:rsidR="00296CEA" w:rsidRPr="000549BB" w14:paraId="5CBF7F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4ED600"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DC_13A_n260(3A-2O)</w:t>
            </w:r>
          </w:p>
        </w:tc>
        <w:tc>
          <w:tcPr>
            <w:tcW w:w="1531" w:type="dxa"/>
            <w:tcBorders>
              <w:top w:val="single" w:sz="4" w:space="0" w:color="auto"/>
              <w:left w:val="single" w:sz="4" w:space="0" w:color="auto"/>
              <w:bottom w:val="single" w:sz="4" w:space="0" w:color="auto"/>
              <w:right w:val="single" w:sz="4" w:space="0" w:color="auto"/>
            </w:tcBorders>
            <w:vAlign w:val="center"/>
          </w:tcPr>
          <w:p w14:paraId="7074AB8B"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E5E2C4"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394900"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27000" w14:textId="77777777" w:rsidR="00296CEA" w:rsidRPr="00840CFD" w:rsidRDefault="00C8650C" w:rsidP="00BC6BDB">
            <w:pPr>
              <w:keepNext/>
              <w:snapToGrid w:val="0"/>
              <w:spacing w:after="0"/>
              <w:jc w:val="both"/>
              <w:rPr>
                <w:rStyle w:val="ae"/>
                <w:rFonts w:ascii="Arial" w:hAnsi="Arial" w:cs="Arial"/>
                <w:sz w:val="18"/>
                <w:szCs w:val="18"/>
              </w:rPr>
            </w:pPr>
            <w:hyperlink r:id="rId759"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7F722A"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4B77A5" w14:textId="79FAA277"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9CC3C"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DC_13A_n260(2A-2O)_UL_13A_n260A</w:t>
            </w:r>
          </w:p>
          <w:p w14:paraId="4E5CE4BA"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DC_13A_n260(3A-O)_UL_13A_n260A</w:t>
            </w:r>
          </w:p>
        </w:tc>
      </w:tr>
      <w:tr w:rsidR="00296CEA" w:rsidRPr="000549BB" w14:paraId="12DEFC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8FDE9D"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F5BFD6E"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157"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A13486"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E46E" w14:textId="77777777" w:rsidR="00296CEA" w:rsidRPr="00840CFD" w:rsidRDefault="00C8650C" w:rsidP="00BC6BDB">
            <w:pPr>
              <w:keepNext/>
              <w:snapToGrid w:val="0"/>
              <w:spacing w:after="0"/>
              <w:jc w:val="both"/>
              <w:rPr>
                <w:rStyle w:val="ae"/>
                <w:rFonts w:ascii="Arial" w:hAnsi="Arial" w:cs="Arial"/>
                <w:sz w:val="18"/>
                <w:szCs w:val="18"/>
              </w:rPr>
            </w:pPr>
            <w:hyperlink r:id="rId760"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100B15"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5E42C" w14:textId="1F379A88"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8F20A9"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DC_13A_n260(3A-O)_UL_13A_n260O </w:t>
            </w:r>
          </w:p>
          <w:p w14:paraId="70E4C178"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DC_13A_n260(4A)_UL_13A_n260A</w:t>
            </w:r>
          </w:p>
        </w:tc>
      </w:tr>
      <w:tr w:rsidR="00296CEA" w:rsidRPr="000549BB" w14:paraId="4AA5DE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940C3A"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DC_13A_n260(3A-2O)</w:t>
            </w:r>
          </w:p>
        </w:tc>
        <w:tc>
          <w:tcPr>
            <w:tcW w:w="1531" w:type="dxa"/>
            <w:tcBorders>
              <w:top w:val="single" w:sz="4" w:space="0" w:color="auto"/>
              <w:left w:val="single" w:sz="4" w:space="0" w:color="auto"/>
              <w:bottom w:val="single" w:sz="4" w:space="0" w:color="auto"/>
              <w:right w:val="single" w:sz="4" w:space="0" w:color="auto"/>
            </w:tcBorders>
            <w:vAlign w:val="center"/>
          </w:tcPr>
          <w:p w14:paraId="3DA5CDCF"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555A5"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434D72"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D23A" w14:textId="77777777" w:rsidR="00296CEA" w:rsidRPr="00840CFD" w:rsidRDefault="00C8650C" w:rsidP="00BC6BDB">
            <w:pPr>
              <w:keepNext/>
              <w:snapToGrid w:val="0"/>
              <w:spacing w:after="0"/>
              <w:jc w:val="both"/>
              <w:rPr>
                <w:rStyle w:val="ae"/>
                <w:rFonts w:ascii="Arial" w:hAnsi="Arial" w:cs="Arial"/>
                <w:sz w:val="18"/>
                <w:szCs w:val="18"/>
              </w:rPr>
            </w:pPr>
            <w:hyperlink r:id="rId761"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D3BD4F"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12490E" w14:textId="33300B14"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897142"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DC_13A_n260(2A-2O)_UL_13A_n260O</w:t>
            </w:r>
          </w:p>
          <w:p w14:paraId="26CABC48"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DC_13A_n260(3A-O)_UL_13A_n260O</w:t>
            </w:r>
          </w:p>
        </w:tc>
      </w:tr>
      <w:tr w:rsidR="00296CEA" w:rsidRPr="000549BB" w14:paraId="61A937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5CD92F"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c>
          <w:tcPr>
            <w:tcW w:w="1531" w:type="dxa"/>
            <w:tcBorders>
              <w:top w:val="single" w:sz="4" w:space="0" w:color="auto"/>
              <w:left w:val="single" w:sz="4" w:space="0" w:color="auto"/>
              <w:bottom w:val="single" w:sz="4" w:space="0" w:color="auto"/>
              <w:right w:val="single" w:sz="4" w:space="0" w:color="auto"/>
            </w:tcBorders>
            <w:vAlign w:val="center"/>
          </w:tcPr>
          <w:p w14:paraId="7D04B258" w14:textId="77777777" w:rsidR="00296CEA" w:rsidRPr="00840CFD" w:rsidRDefault="00296CEA"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3AC4BE"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9A80B8"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8E88F" w14:textId="77777777" w:rsidR="00296CEA" w:rsidRPr="00840CFD" w:rsidRDefault="00C8650C" w:rsidP="00BC6BDB">
            <w:pPr>
              <w:keepNext/>
              <w:snapToGrid w:val="0"/>
              <w:spacing w:after="0"/>
              <w:jc w:val="both"/>
              <w:rPr>
                <w:rStyle w:val="ae"/>
                <w:rFonts w:ascii="Arial" w:hAnsi="Arial" w:cs="Arial"/>
                <w:sz w:val="18"/>
                <w:szCs w:val="18"/>
              </w:rPr>
            </w:pPr>
            <w:hyperlink r:id="rId762"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0EAE5D"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43D54A" w14:textId="5525D688"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5A57DE"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DC_13A_n260H_UL_13A_n260A</w:t>
            </w:r>
          </w:p>
          <w:p w14:paraId="2AE9AD47" w14:textId="77777777" w:rsidR="00296CEA" w:rsidRPr="00840CFD" w:rsidRDefault="00296CEA" w:rsidP="00BC6BDB">
            <w:pPr>
              <w:keepNext/>
              <w:shd w:val="clear" w:color="auto" w:fill="FFFFFF"/>
              <w:snapToGrid w:val="0"/>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DC_13A_n260A_UL_13A_n260A</w:t>
            </w:r>
          </w:p>
        </w:tc>
      </w:tr>
      <w:tr w:rsidR="00296CEA" w:rsidRPr="000549BB" w14:paraId="5FB6BA4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B60CD7"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1531" w:type="dxa"/>
            <w:tcBorders>
              <w:top w:val="single" w:sz="4" w:space="0" w:color="auto"/>
              <w:left w:val="single" w:sz="4" w:space="0" w:color="auto"/>
              <w:bottom w:val="single" w:sz="4" w:space="0" w:color="auto"/>
              <w:right w:val="single" w:sz="4" w:space="0" w:color="auto"/>
            </w:tcBorders>
            <w:vAlign w:val="center"/>
          </w:tcPr>
          <w:p w14:paraId="6A1771FD"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7CE79B"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CDDFFA"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5C46" w14:textId="77777777" w:rsidR="00296CEA" w:rsidRPr="00840CFD" w:rsidRDefault="00C8650C" w:rsidP="00BC6BDB">
            <w:pPr>
              <w:keepNext/>
              <w:snapToGrid w:val="0"/>
              <w:spacing w:after="0"/>
              <w:jc w:val="both"/>
              <w:rPr>
                <w:rStyle w:val="ae"/>
                <w:rFonts w:ascii="Arial" w:hAnsi="Arial" w:cs="Arial"/>
                <w:sz w:val="18"/>
                <w:szCs w:val="18"/>
              </w:rPr>
            </w:pPr>
            <w:hyperlink r:id="rId763"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DEDD57"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DE52BC" w14:textId="27A3F833"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18C126"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296CEA" w:rsidRPr="000549BB" w14:paraId="127E66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14153A"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 </w:t>
            </w:r>
          </w:p>
        </w:tc>
        <w:tc>
          <w:tcPr>
            <w:tcW w:w="1531" w:type="dxa"/>
            <w:tcBorders>
              <w:top w:val="single" w:sz="4" w:space="0" w:color="auto"/>
              <w:left w:val="single" w:sz="4" w:space="0" w:color="auto"/>
              <w:bottom w:val="single" w:sz="4" w:space="0" w:color="auto"/>
              <w:right w:val="single" w:sz="4" w:space="0" w:color="auto"/>
            </w:tcBorders>
            <w:vAlign w:val="center"/>
          </w:tcPr>
          <w:p w14:paraId="1D7EFBBC"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C0E7A"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1421C2"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D53D" w14:textId="77777777" w:rsidR="00296CEA" w:rsidRPr="00840CFD" w:rsidRDefault="00C8650C" w:rsidP="00BC6BDB">
            <w:pPr>
              <w:keepNext/>
              <w:snapToGrid w:val="0"/>
              <w:spacing w:after="0"/>
              <w:jc w:val="both"/>
              <w:rPr>
                <w:rStyle w:val="ae"/>
                <w:rFonts w:ascii="Arial" w:hAnsi="Arial" w:cs="Arial"/>
                <w:sz w:val="18"/>
                <w:szCs w:val="18"/>
              </w:rPr>
            </w:pPr>
            <w:hyperlink r:id="rId764"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843CC1"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1BAFC7" w14:textId="5875795E"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331BD7"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DC_13A_n260H_UL_13A_n260G</w:t>
            </w:r>
          </w:p>
          <w:p w14:paraId="39BFE9F0"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296CEA" w:rsidRPr="000549BB" w14:paraId="4079C94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2157A3"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c>
          <w:tcPr>
            <w:tcW w:w="1531" w:type="dxa"/>
            <w:tcBorders>
              <w:top w:val="single" w:sz="4" w:space="0" w:color="auto"/>
              <w:left w:val="single" w:sz="4" w:space="0" w:color="auto"/>
              <w:bottom w:val="single" w:sz="4" w:space="0" w:color="auto"/>
              <w:right w:val="single" w:sz="4" w:space="0" w:color="auto"/>
            </w:tcBorders>
            <w:vAlign w:val="center"/>
          </w:tcPr>
          <w:p w14:paraId="182BB28D"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6D96C0"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3D2130"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EF551" w14:textId="77777777" w:rsidR="00296CEA" w:rsidRPr="00840CFD" w:rsidRDefault="00C8650C" w:rsidP="00BC6BDB">
            <w:pPr>
              <w:keepNext/>
              <w:snapToGrid w:val="0"/>
              <w:spacing w:after="0"/>
              <w:jc w:val="both"/>
              <w:rPr>
                <w:rStyle w:val="ae"/>
                <w:rFonts w:ascii="Arial" w:hAnsi="Arial" w:cs="Arial"/>
                <w:sz w:val="18"/>
                <w:szCs w:val="18"/>
              </w:rPr>
            </w:pPr>
            <w:hyperlink r:id="rId765" w:history="1">
              <w:r w:rsidR="00296CEA" w:rsidRPr="00840CFD">
                <w:rPr>
                  <w:rStyle w:val="ae"/>
                  <w:rFonts w:ascii="Arial" w:hAnsi="Arial" w:cs="Arial"/>
                  <w:sz w:val="18"/>
                  <w:szCs w:val="18"/>
                </w:rPr>
                <w:t>zheng.zhao@veri</w:t>
              </w:r>
              <w:r w:rsidR="00296CEA"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861E2F"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40D148" w14:textId="2DBDF7DF"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999AF"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r>
      <w:tr w:rsidR="00296CEA" w:rsidRPr="000549BB" w14:paraId="16C4C48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2CA38F"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DC_13A_n260Q</w:t>
            </w:r>
          </w:p>
        </w:tc>
        <w:tc>
          <w:tcPr>
            <w:tcW w:w="1531" w:type="dxa"/>
            <w:tcBorders>
              <w:top w:val="single" w:sz="4" w:space="0" w:color="auto"/>
              <w:left w:val="single" w:sz="4" w:space="0" w:color="auto"/>
              <w:bottom w:val="single" w:sz="4" w:space="0" w:color="auto"/>
              <w:right w:val="single" w:sz="4" w:space="0" w:color="auto"/>
            </w:tcBorders>
            <w:vAlign w:val="center"/>
          </w:tcPr>
          <w:p w14:paraId="1A8B5FD8"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8B277"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1366A2"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21CD" w14:textId="77777777" w:rsidR="00296CEA" w:rsidRPr="00840CFD" w:rsidRDefault="00C8650C" w:rsidP="00BC6BDB">
            <w:pPr>
              <w:keepNext/>
              <w:snapToGrid w:val="0"/>
              <w:spacing w:after="0"/>
              <w:jc w:val="both"/>
              <w:rPr>
                <w:rStyle w:val="ae"/>
                <w:rFonts w:ascii="Arial" w:hAnsi="Arial" w:cs="Arial"/>
                <w:sz w:val="18"/>
                <w:szCs w:val="18"/>
              </w:rPr>
            </w:pPr>
            <w:hyperlink r:id="rId766"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8FEA437"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EEBDCE" w14:textId="6BDAEEFD" w:rsidR="00296CEA" w:rsidRPr="00840CFD" w:rsidRDefault="00296CEA" w:rsidP="00296CEA">
            <w:pPr>
              <w:pStyle w:val="TAL"/>
              <w:snapToGrid w:val="0"/>
              <w:jc w:val="both"/>
              <w:rPr>
                <w:rFonts w:cs="Arial"/>
                <w:szCs w:val="18"/>
              </w:rPr>
            </w:pPr>
            <w:r w:rsidRPr="00E32DC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449EC"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tc>
      </w:tr>
      <w:tr w:rsidR="00296CEA" w:rsidRPr="000549BB" w14:paraId="38B95AD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B3D75E"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vAlign w:val="center"/>
          </w:tcPr>
          <w:p w14:paraId="2F59FBB4"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9F7F7"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4A94D3"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C312D" w14:textId="77777777" w:rsidR="00296CEA" w:rsidRPr="00840CFD" w:rsidRDefault="00C8650C" w:rsidP="00BC6BDB">
            <w:pPr>
              <w:keepNext/>
              <w:snapToGrid w:val="0"/>
              <w:spacing w:after="0"/>
              <w:jc w:val="both"/>
              <w:rPr>
                <w:rStyle w:val="ae"/>
                <w:rFonts w:ascii="Arial" w:hAnsi="Arial" w:cs="Arial"/>
                <w:sz w:val="18"/>
                <w:szCs w:val="18"/>
              </w:rPr>
            </w:pPr>
            <w:hyperlink r:id="rId767"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3772F9"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429C50" w14:textId="490F5CF7" w:rsidR="00296CEA" w:rsidRPr="00840CFD" w:rsidRDefault="00296CEA" w:rsidP="00296CEA">
            <w:pPr>
              <w:pStyle w:val="TAL"/>
              <w:snapToGrid w:val="0"/>
              <w:jc w:val="both"/>
              <w:rPr>
                <w:rFonts w:cs="Arial"/>
                <w:szCs w:val="18"/>
              </w:rPr>
            </w:pPr>
            <w:r w:rsidRPr="00E32DC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738B72"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962C1E" w:rsidRPr="000549BB" w14:paraId="574493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DF06C8"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w:t>
            </w:r>
          </w:p>
        </w:tc>
        <w:tc>
          <w:tcPr>
            <w:tcW w:w="1531" w:type="dxa"/>
            <w:tcBorders>
              <w:top w:val="single" w:sz="4" w:space="0" w:color="auto"/>
              <w:left w:val="single" w:sz="4" w:space="0" w:color="auto"/>
              <w:bottom w:val="single" w:sz="4" w:space="0" w:color="auto"/>
              <w:right w:val="single" w:sz="4" w:space="0" w:color="auto"/>
            </w:tcBorders>
            <w:vAlign w:val="center"/>
          </w:tcPr>
          <w:p w14:paraId="3C13F93A"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4D065A"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F99431"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126A" w14:textId="77777777" w:rsidR="00962C1E" w:rsidRPr="00840CFD" w:rsidRDefault="00C8650C" w:rsidP="00BC6BDB">
            <w:pPr>
              <w:keepNext/>
              <w:snapToGrid w:val="0"/>
              <w:spacing w:after="0"/>
              <w:jc w:val="both"/>
              <w:rPr>
                <w:rStyle w:val="ae"/>
                <w:rFonts w:ascii="Arial" w:hAnsi="Arial" w:cs="Arial"/>
                <w:sz w:val="18"/>
                <w:szCs w:val="18"/>
              </w:rPr>
            </w:pPr>
            <w:hyperlink r:id="rId768"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4A3496"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D054A7" w14:textId="6D6E4FB6"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4C75BE"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p w14:paraId="194DC328"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962C1E" w:rsidRPr="000549BB" w14:paraId="5B8EF7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E6D0C6"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
        </w:tc>
        <w:tc>
          <w:tcPr>
            <w:tcW w:w="1531" w:type="dxa"/>
            <w:tcBorders>
              <w:top w:val="single" w:sz="4" w:space="0" w:color="auto"/>
              <w:left w:val="single" w:sz="4" w:space="0" w:color="auto"/>
              <w:bottom w:val="single" w:sz="4" w:space="0" w:color="auto"/>
              <w:right w:val="single" w:sz="4" w:space="0" w:color="auto"/>
            </w:tcBorders>
            <w:vAlign w:val="center"/>
          </w:tcPr>
          <w:p w14:paraId="3DE429B3"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095E9"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23FC55"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5046" w14:textId="77777777" w:rsidR="00962C1E" w:rsidRPr="00840CFD" w:rsidRDefault="00C8650C" w:rsidP="00BC6BDB">
            <w:pPr>
              <w:keepNext/>
              <w:snapToGrid w:val="0"/>
              <w:spacing w:after="0"/>
              <w:jc w:val="both"/>
              <w:rPr>
                <w:rStyle w:val="ae"/>
                <w:rFonts w:ascii="Arial" w:hAnsi="Arial" w:cs="Arial"/>
                <w:sz w:val="18"/>
                <w:szCs w:val="18"/>
              </w:rPr>
            </w:pPr>
            <w:hyperlink r:id="rId769"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5D86FF5"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4C04BD" w14:textId="3BF4ED1B"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E8E5D"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p w14:paraId="3C887F78"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962C1E" w:rsidRPr="000549BB" w14:paraId="4165C55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68D09" w14:textId="77777777" w:rsidR="00962C1E" w:rsidRPr="00840CFD" w:rsidRDefault="00962C1E" w:rsidP="00BC6BDB">
            <w:pPr>
              <w:keepNext/>
              <w:shd w:val="clear" w:color="auto" w:fill="FFFFFF"/>
              <w:snapToGrid w:val="0"/>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5A1D3FE6"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94C26"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5B0F5E"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6083" w14:textId="77777777" w:rsidR="00962C1E" w:rsidRPr="00840CFD" w:rsidRDefault="00C8650C" w:rsidP="00BC6BDB">
            <w:pPr>
              <w:keepNext/>
              <w:snapToGrid w:val="0"/>
              <w:spacing w:after="0"/>
              <w:jc w:val="both"/>
              <w:rPr>
                <w:rStyle w:val="ae"/>
                <w:rFonts w:ascii="Arial" w:hAnsi="Arial" w:cs="Arial"/>
                <w:sz w:val="18"/>
                <w:szCs w:val="18"/>
              </w:rPr>
            </w:pPr>
            <w:hyperlink r:id="rId770"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A879D9"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76821" w14:textId="3E39058B"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427BDA"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DC_13A_n260(A-P)_UL_13A_n260A</w:t>
            </w:r>
          </w:p>
          <w:p w14:paraId="5E962712"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962C1E" w:rsidRPr="000549BB" w14:paraId="10A917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4F7DDA"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w:t>
            </w:r>
          </w:p>
        </w:tc>
        <w:tc>
          <w:tcPr>
            <w:tcW w:w="1531" w:type="dxa"/>
            <w:tcBorders>
              <w:top w:val="single" w:sz="4" w:space="0" w:color="auto"/>
              <w:left w:val="single" w:sz="4" w:space="0" w:color="auto"/>
              <w:bottom w:val="single" w:sz="4" w:space="0" w:color="auto"/>
              <w:right w:val="single" w:sz="4" w:space="0" w:color="auto"/>
            </w:tcBorders>
            <w:vAlign w:val="center"/>
          </w:tcPr>
          <w:p w14:paraId="1C9C14B3"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2DE49"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A66664"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FC4B" w14:textId="77777777" w:rsidR="00962C1E" w:rsidRPr="00840CFD" w:rsidRDefault="00C8650C" w:rsidP="00BC6BDB">
            <w:pPr>
              <w:keepNext/>
              <w:snapToGrid w:val="0"/>
              <w:spacing w:after="0"/>
              <w:jc w:val="both"/>
              <w:rPr>
                <w:rStyle w:val="ae"/>
                <w:rFonts w:ascii="Arial" w:hAnsi="Arial" w:cs="Arial"/>
                <w:sz w:val="18"/>
                <w:szCs w:val="18"/>
              </w:rPr>
            </w:pPr>
            <w:hyperlink r:id="rId771"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85ADBA"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66824C" w14:textId="2C966C14"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A1939F"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DC_13A_n260(2A)_UL_23A_n260A</w:t>
            </w:r>
          </w:p>
        </w:tc>
      </w:tr>
      <w:tr w:rsidR="00962C1E" w:rsidRPr="000549BB" w14:paraId="4F765A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03C40E"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
        </w:tc>
        <w:tc>
          <w:tcPr>
            <w:tcW w:w="1531" w:type="dxa"/>
            <w:tcBorders>
              <w:top w:val="single" w:sz="4" w:space="0" w:color="auto"/>
              <w:left w:val="single" w:sz="4" w:space="0" w:color="auto"/>
              <w:bottom w:val="single" w:sz="4" w:space="0" w:color="auto"/>
              <w:right w:val="single" w:sz="4" w:space="0" w:color="auto"/>
            </w:tcBorders>
            <w:vAlign w:val="center"/>
          </w:tcPr>
          <w:p w14:paraId="25853517" w14:textId="21BD1927" w:rsidR="00962C1E" w:rsidRPr="00840CFD" w:rsidRDefault="00962C1E" w:rsidP="00962C1E">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Pr>
                <w:rFonts w:ascii="Arial" w:eastAsia="新細明體" w:hAnsi="Arial" w:cs="Arial" w:hint="eastAsia"/>
                <w:color w:val="000000"/>
                <w:sz w:val="18"/>
                <w:szCs w:val="18"/>
                <w:lang w:val="en-US" w:eastAsia="zh-TW"/>
              </w:rPr>
              <w:t>1</w:t>
            </w:r>
            <w:r w:rsidRPr="00840CFD">
              <w:rPr>
                <w:rFonts w:ascii="Arial" w:eastAsia="Times New Roman" w:hAnsi="Arial" w:cs="Arial"/>
                <w:color w:val="000000"/>
                <w:sz w:val="18"/>
                <w:szCs w:val="18"/>
                <w:lang w:val="en-US"/>
              </w:rPr>
              <w:t>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526B55"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EC434B"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5C8E" w14:textId="77777777" w:rsidR="00962C1E" w:rsidRPr="00840CFD" w:rsidRDefault="00C8650C" w:rsidP="00BC6BDB">
            <w:pPr>
              <w:keepNext/>
              <w:snapToGrid w:val="0"/>
              <w:spacing w:after="0"/>
              <w:jc w:val="both"/>
              <w:rPr>
                <w:rStyle w:val="ae"/>
                <w:rFonts w:ascii="Arial" w:hAnsi="Arial" w:cs="Arial"/>
                <w:sz w:val="18"/>
                <w:szCs w:val="18"/>
              </w:rPr>
            </w:pPr>
            <w:hyperlink r:id="rId772"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9188EE"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3EE807" w14:textId="6E7AB77F"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583F04"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DC_13A_n260A_UL_23A_n260A</w:t>
            </w:r>
          </w:p>
        </w:tc>
      </w:tr>
      <w:tr w:rsidR="000B3385" w:rsidRPr="000549BB" w14:paraId="6AFD9B1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80056C"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6C5CAA6B"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2AED3"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F9BA7C"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3D4C0" w14:textId="77777777" w:rsidR="000B3385" w:rsidRPr="00840CFD" w:rsidRDefault="00C8650C" w:rsidP="00BC6BDB">
            <w:pPr>
              <w:keepNext/>
              <w:snapToGrid w:val="0"/>
              <w:spacing w:after="0"/>
              <w:jc w:val="both"/>
              <w:rPr>
                <w:rStyle w:val="ae"/>
                <w:rFonts w:ascii="Arial" w:hAnsi="Arial" w:cs="Arial"/>
                <w:sz w:val="18"/>
                <w:szCs w:val="18"/>
              </w:rPr>
            </w:pPr>
            <w:hyperlink r:id="rId773" w:history="1">
              <w:r w:rsidR="000B33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B5C24F"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C3495" w14:textId="74DE642A" w:rsidR="000B3385" w:rsidRPr="00840CFD" w:rsidRDefault="000B3385" w:rsidP="000B3385">
            <w:pPr>
              <w:pStyle w:val="TAL"/>
              <w:snapToGrid w:val="0"/>
              <w:jc w:val="both"/>
              <w:rPr>
                <w:rFonts w:cs="Arial"/>
                <w:szCs w:val="18"/>
              </w:rPr>
            </w:pPr>
            <w:r w:rsidRPr="00D52E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9F08C"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DC_13A_n260(O-P)_UL_13A_n260A</w:t>
            </w:r>
          </w:p>
          <w:p w14:paraId="7D7E2271"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DC_13A_n260(A-P)_UL_13A_n260A</w:t>
            </w:r>
          </w:p>
          <w:p w14:paraId="6AFC455B"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tc>
      </w:tr>
      <w:tr w:rsidR="000B3385" w:rsidRPr="000549BB" w14:paraId="0ED5B6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6B8B"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35B1712A"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F1E8A"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537C82"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C621D" w14:textId="77777777" w:rsidR="000B3385" w:rsidRPr="00840CFD" w:rsidRDefault="00C8650C" w:rsidP="00BC6BDB">
            <w:pPr>
              <w:keepNext/>
              <w:snapToGrid w:val="0"/>
              <w:spacing w:after="0"/>
              <w:jc w:val="both"/>
              <w:rPr>
                <w:rStyle w:val="ae"/>
                <w:rFonts w:ascii="Arial" w:hAnsi="Arial" w:cs="Arial"/>
                <w:sz w:val="18"/>
                <w:szCs w:val="18"/>
              </w:rPr>
            </w:pPr>
            <w:hyperlink r:id="rId774" w:history="1">
              <w:r w:rsidR="000B33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FACD90A"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0F1AB0" w14:textId="12B5A828" w:rsidR="000B3385" w:rsidRPr="00840CFD" w:rsidRDefault="000B3385" w:rsidP="000B3385">
            <w:pPr>
              <w:pStyle w:val="TAL"/>
              <w:snapToGrid w:val="0"/>
              <w:jc w:val="both"/>
              <w:rPr>
                <w:rFonts w:cs="Arial"/>
                <w:szCs w:val="18"/>
              </w:rPr>
            </w:pPr>
            <w:r w:rsidRPr="00D52E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FCBC5"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p w14:paraId="44B92BE4"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882C55" w:rsidRPr="000549BB" w14:paraId="61C6E6C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BAA8DA"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w:t>
            </w:r>
          </w:p>
        </w:tc>
        <w:tc>
          <w:tcPr>
            <w:tcW w:w="1531" w:type="dxa"/>
            <w:tcBorders>
              <w:top w:val="single" w:sz="4" w:space="0" w:color="auto"/>
              <w:left w:val="single" w:sz="4" w:space="0" w:color="auto"/>
              <w:bottom w:val="single" w:sz="4" w:space="0" w:color="auto"/>
              <w:right w:val="single" w:sz="4" w:space="0" w:color="auto"/>
            </w:tcBorders>
            <w:vAlign w:val="center"/>
          </w:tcPr>
          <w:p w14:paraId="0EEC7822"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C96807"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88671"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9C35" w14:textId="77777777" w:rsidR="00882C55" w:rsidRPr="00840CFD" w:rsidRDefault="00C8650C" w:rsidP="00BC6BDB">
            <w:pPr>
              <w:keepNext/>
              <w:snapToGrid w:val="0"/>
              <w:spacing w:after="0"/>
              <w:jc w:val="both"/>
              <w:rPr>
                <w:rStyle w:val="ae"/>
                <w:rFonts w:ascii="Arial" w:hAnsi="Arial" w:cs="Arial"/>
                <w:sz w:val="18"/>
                <w:szCs w:val="18"/>
              </w:rPr>
            </w:pPr>
            <w:hyperlink r:id="rId775"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875A1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983771" w14:textId="5E00B49C"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93BE7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p w14:paraId="3BFFDCD0"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882C55" w:rsidRPr="000549BB" w14:paraId="7C37348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8FA075"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
        </w:tc>
        <w:tc>
          <w:tcPr>
            <w:tcW w:w="1531" w:type="dxa"/>
            <w:tcBorders>
              <w:top w:val="single" w:sz="4" w:space="0" w:color="auto"/>
              <w:left w:val="single" w:sz="4" w:space="0" w:color="auto"/>
              <w:bottom w:val="single" w:sz="4" w:space="0" w:color="auto"/>
              <w:right w:val="single" w:sz="4" w:space="0" w:color="auto"/>
            </w:tcBorders>
            <w:vAlign w:val="center"/>
          </w:tcPr>
          <w:p w14:paraId="6F0B6545"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38EDD2"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085E8A"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FB864" w14:textId="77777777" w:rsidR="00882C55" w:rsidRPr="00840CFD" w:rsidRDefault="00C8650C" w:rsidP="00BC6BDB">
            <w:pPr>
              <w:keepNext/>
              <w:snapToGrid w:val="0"/>
              <w:spacing w:after="0"/>
              <w:jc w:val="both"/>
              <w:rPr>
                <w:rStyle w:val="ae"/>
                <w:rFonts w:ascii="Arial" w:hAnsi="Arial" w:cs="Arial"/>
                <w:sz w:val="18"/>
                <w:szCs w:val="18"/>
              </w:rPr>
            </w:pPr>
            <w:hyperlink r:id="rId776"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F18926"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27792E" w14:textId="5C1DB9B5"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60B5A6"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p w14:paraId="14257647"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tc>
      </w:tr>
      <w:tr w:rsidR="00882C55" w:rsidRPr="000549BB" w14:paraId="6DDED5F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E6AB07"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683C2E24"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C30BFE"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B00536"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4BEB6" w14:textId="77777777" w:rsidR="00882C55" w:rsidRPr="00840CFD" w:rsidRDefault="00C8650C" w:rsidP="00BC6BDB">
            <w:pPr>
              <w:keepNext/>
              <w:snapToGrid w:val="0"/>
              <w:spacing w:after="0"/>
              <w:jc w:val="both"/>
              <w:rPr>
                <w:rStyle w:val="ae"/>
                <w:rFonts w:ascii="Arial" w:hAnsi="Arial" w:cs="Arial"/>
                <w:sz w:val="18"/>
                <w:szCs w:val="18"/>
              </w:rPr>
            </w:pPr>
            <w:hyperlink r:id="rId777"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D51AA5"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6BED34" w14:textId="7B6A4A50"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77C5B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DC_13A_n260(A-P)_UL_13A_n260O</w:t>
            </w:r>
          </w:p>
          <w:p w14:paraId="4BEA12C4"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882C55" w:rsidRPr="000549BB" w14:paraId="67708EC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C48DF4"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478675EC"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6C5FD"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C639EC"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909B9" w14:textId="77777777" w:rsidR="00882C55" w:rsidRPr="00840CFD" w:rsidRDefault="00C8650C" w:rsidP="00BC6BDB">
            <w:pPr>
              <w:keepNext/>
              <w:snapToGrid w:val="0"/>
              <w:spacing w:after="0"/>
              <w:jc w:val="both"/>
              <w:rPr>
                <w:rStyle w:val="ae"/>
                <w:rFonts w:ascii="Arial" w:hAnsi="Arial" w:cs="Arial"/>
                <w:sz w:val="18"/>
                <w:szCs w:val="18"/>
              </w:rPr>
            </w:pPr>
            <w:hyperlink r:id="rId778"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E6C2C5"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CABAC2" w14:textId="37B1DF0A"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6B9159"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DC_13A_n260(O-P)_UL_13A_n260O</w:t>
            </w:r>
          </w:p>
          <w:p w14:paraId="6FB3DA3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DC_13A_n260(A-P)_UL_13A_n260O</w:t>
            </w:r>
          </w:p>
          <w:p w14:paraId="61C897B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tc>
      </w:tr>
      <w:tr w:rsidR="00882C55" w:rsidRPr="000549BB" w14:paraId="0DDB244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1956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776E2E1E"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EC2597"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6AF2E2"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4D0EB" w14:textId="77777777" w:rsidR="00882C55" w:rsidRPr="00840CFD" w:rsidRDefault="00C8650C" w:rsidP="00BC6BDB">
            <w:pPr>
              <w:keepNext/>
              <w:snapToGrid w:val="0"/>
              <w:spacing w:after="0"/>
              <w:jc w:val="both"/>
              <w:rPr>
                <w:rStyle w:val="ae"/>
                <w:rFonts w:ascii="Arial" w:hAnsi="Arial" w:cs="Arial"/>
                <w:sz w:val="18"/>
                <w:szCs w:val="18"/>
              </w:rPr>
            </w:pPr>
            <w:hyperlink r:id="rId779"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FFBB48"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C0B95D" w14:textId="3DC665C3"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3D02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p w14:paraId="03A5E1F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DC_13A_n260P_UL_13A_n260O</w:t>
            </w:r>
          </w:p>
        </w:tc>
      </w:tr>
      <w:tr w:rsidR="00882C55" w:rsidRPr="000549BB" w14:paraId="7FEB23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0BF70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050FF68D"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722523"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7861B"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0A435" w14:textId="77777777" w:rsidR="00882C55" w:rsidRPr="00840CFD" w:rsidRDefault="00C8650C" w:rsidP="00BC6BDB">
            <w:pPr>
              <w:keepNext/>
              <w:snapToGrid w:val="0"/>
              <w:spacing w:after="0"/>
              <w:jc w:val="both"/>
              <w:rPr>
                <w:rStyle w:val="ae"/>
                <w:rFonts w:ascii="Arial" w:hAnsi="Arial" w:cs="Arial"/>
                <w:sz w:val="18"/>
                <w:szCs w:val="18"/>
              </w:rPr>
            </w:pPr>
            <w:hyperlink r:id="rId780"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985C64"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1D720D" w14:textId="7F3ACF97"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D0ACD"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DC_13A_n260(A-P)_UL_13A_n260P</w:t>
            </w:r>
          </w:p>
          <w:p w14:paraId="45844F8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882C55" w:rsidRPr="000549BB" w14:paraId="7168D99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CE95B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62534EB2"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FEF72E"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5D647F"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2C3C" w14:textId="77777777" w:rsidR="00882C55" w:rsidRPr="00840CFD" w:rsidRDefault="00C8650C" w:rsidP="00BC6BDB">
            <w:pPr>
              <w:keepNext/>
              <w:snapToGrid w:val="0"/>
              <w:spacing w:after="0"/>
              <w:jc w:val="both"/>
              <w:rPr>
                <w:rStyle w:val="ae"/>
                <w:rFonts w:ascii="Arial" w:hAnsi="Arial" w:cs="Arial"/>
                <w:sz w:val="18"/>
                <w:szCs w:val="18"/>
              </w:rPr>
            </w:pPr>
            <w:hyperlink r:id="rId781"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DEDA4E"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69BA60" w14:textId="0E3AC753"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1FDF20"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DC_13A_n260(O-P)_UL_13A_n260P</w:t>
            </w:r>
          </w:p>
          <w:p w14:paraId="0BBF97D5"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DC_13A_n260(A-P)_UL_13A_n260P</w:t>
            </w:r>
          </w:p>
          <w:p w14:paraId="50308B9D"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tc>
      </w:tr>
      <w:tr w:rsidR="00882C55" w:rsidRPr="000549BB" w14:paraId="04B601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FF0E9"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0779F516"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BC09AF"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CC5D5D"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663B8" w14:textId="77777777" w:rsidR="00882C55" w:rsidRPr="00840CFD" w:rsidRDefault="00C8650C" w:rsidP="00BC6BDB">
            <w:pPr>
              <w:keepNext/>
              <w:snapToGrid w:val="0"/>
              <w:spacing w:after="0"/>
              <w:jc w:val="both"/>
              <w:rPr>
                <w:rStyle w:val="ae"/>
                <w:rFonts w:ascii="Arial" w:hAnsi="Arial" w:cs="Arial"/>
                <w:sz w:val="18"/>
                <w:szCs w:val="18"/>
              </w:rPr>
            </w:pPr>
            <w:hyperlink r:id="rId782"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CC66C1"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8EDCF2" w14:textId="7FFD6B2E"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BEF9D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p w14:paraId="12849E35"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tc>
      </w:tr>
      <w:tr w:rsidR="00882C55" w:rsidRPr="000549BB" w14:paraId="519C7B7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67C962"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w:t>
            </w:r>
          </w:p>
        </w:tc>
        <w:tc>
          <w:tcPr>
            <w:tcW w:w="1531" w:type="dxa"/>
            <w:tcBorders>
              <w:top w:val="single" w:sz="4" w:space="0" w:color="auto"/>
              <w:left w:val="single" w:sz="4" w:space="0" w:color="auto"/>
              <w:bottom w:val="single" w:sz="4" w:space="0" w:color="auto"/>
              <w:right w:val="single" w:sz="4" w:space="0" w:color="auto"/>
            </w:tcBorders>
            <w:vAlign w:val="center"/>
          </w:tcPr>
          <w:p w14:paraId="09A5920A"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E05084"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7DAB5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558B" w14:textId="77777777" w:rsidR="00882C55" w:rsidRPr="00840CFD" w:rsidRDefault="00C8650C" w:rsidP="00BC6BDB">
            <w:pPr>
              <w:keepNext/>
              <w:snapToGrid w:val="0"/>
              <w:spacing w:after="0"/>
              <w:jc w:val="both"/>
              <w:rPr>
                <w:rStyle w:val="ae"/>
                <w:rFonts w:ascii="Arial" w:hAnsi="Arial" w:cs="Arial"/>
                <w:sz w:val="18"/>
                <w:szCs w:val="18"/>
              </w:rPr>
            </w:pPr>
            <w:hyperlink r:id="rId783"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99571A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365B20" w14:textId="3805AE1C"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2C8D8"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DC_13A_n260(A-2O)_UL_13A_n260A</w:t>
            </w:r>
          </w:p>
          <w:p w14:paraId="1FEFE7CE"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DC_13A_n260(2A-O)_UL_13A_n260A</w:t>
            </w:r>
          </w:p>
        </w:tc>
      </w:tr>
      <w:tr w:rsidR="00882C55" w:rsidRPr="000549BB" w14:paraId="2447AF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385AF7"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DC_13A_n260(A-2O)</w:t>
            </w:r>
          </w:p>
        </w:tc>
        <w:tc>
          <w:tcPr>
            <w:tcW w:w="1531" w:type="dxa"/>
            <w:tcBorders>
              <w:top w:val="single" w:sz="4" w:space="0" w:color="auto"/>
              <w:left w:val="single" w:sz="4" w:space="0" w:color="auto"/>
              <w:bottom w:val="single" w:sz="4" w:space="0" w:color="auto"/>
              <w:right w:val="single" w:sz="4" w:space="0" w:color="auto"/>
            </w:tcBorders>
            <w:vAlign w:val="center"/>
          </w:tcPr>
          <w:p w14:paraId="3C06A96C"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E5917"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CCC4C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62F68" w14:textId="77777777" w:rsidR="00882C55" w:rsidRPr="00840CFD" w:rsidRDefault="00C8650C" w:rsidP="00BC6BDB">
            <w:pPr>
              <w:keepNext/>
              <w:snapToGrid w:val="0"/>
              <w:spacing w:after="0"/>
              <w:jc w:val="both"/>
              <w:rPr>
                <w:rStyle w:val="ae"/>
                <w:rFonts w:ascii="Arial" w:hAnsi="Arial" w:cs="Arial"/>
                <w:sz w:val="18"/>
                <w:szCs w:val="18"/>
              </w:rPr>
            </w:pPr>
            <w:hyperlink r:id="rId784"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758133"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EA41E3" w14:textId="4CF53F50"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EEA2CB"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DC_13A_n260(2O)_UL_13A_n260A</w:t>
            </w:r>
          </w:p>
          <w:p w14:paraId="1FE80D01"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tc>
      </w:tr>
      <w:tr w:rsidR="00882C55" w:rsidRPr="000549BB" w14:paraId="5767169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A82C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DC_13A_n260(2O)</w:t>
            </w:r>
          </w:p>
        </w:tc>
        <w:tc>
          <w:tcPr>
            <w:tcW w:w="1531" w:type="dxa"/>
            <w:tcBorders>
              <w:top w:val="single" w:sz="4" w:space="0" w:color="auto"/>
              <w:left w:val="single" w:sz="4" w:space="0" w:color="auto"/>
              <w:bottom w:val="single" w:sz="4" w:space="0" w:color="auto"/>
              <w:right w:val="single" w:sz="4" w:space="0" w:color="auto"/>
            </w:tcBorders>
            <w:vAlign w:val="center"/>
          </w:tcPr>
          <w:p w14:paraId="2D17573F"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ACEA5"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568A13"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BD7BE" w14:textId="77777777" w:rsidR="00882C55" w:rsidRPr="00840CFD" w:rsidRDefault="00C8650C" w:rsidP="00BC6BDB">
            <w:pPr>
              <w:keepNext/>
              <w:snapToGrid w:val="0"/>
              <w:spacing w:after="0"/>
              <w:jc w:val="both"/>
              <w:rPr>
                <w:rStyle w:val="ae"/>
                <w:rFonts w:ascii="Arial" w:hAnsi="Arial" w:cs="Arial"/>
                <w:sz w:val="18"/>
                <w:szCs w:val="18"/>
              </w:rPr>
            </w:pPr>
            <w:hyperlink r:id="rId785"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3904986"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67AE" w14:textId="778AC36A"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D35B6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A67257" w:rsidRPr="000549BB" w14:paraId="16A56FF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9E52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3934F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247E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7DC7D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67F878" w14:textId="77777777" w:rsidR="00A67257" w:rsidRPr="00840CFD" w:rsidRDefault="00C8650C" w:rsidP="00BC6BDB">
            <w:pPr>
              <w:keepNext/>
              <w:snapToGrid w:val="0"/>
              <w:spacing w:after="0"/>
              <w:jc w:val="both"/>
              <w:rPr>
                <w:rStyle w:val="ae"/>
                <w:rFonts w:ascii="Arial" w:hAnsi="Arial" w:cs="Arial"/>
                <w:sz w:val="18"/>
                <w:szCs w:val="18"/>
              </w:rPr>
            </w:pPr>
            <w:hyperlink r:id="rId786" w:history="1">
              <w:r w:rsidR="00A67257" w:rsidRPr="00840CFD">
                <w:rPr>
                  <w:rStyle w:val="ae"/>
                  <w:rFonts w:ascii="Arial" w:hAnsi="Arial" w:cs="Arial"/>
                  <w:sz w:val="18"/>
                  <w:szCs w:val="18"/>
                </w:rPr>
                <w:t>zheng.zhao@ver</w:t>
              </w:r>
              <w:r w:rsidR="00A67257"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B3CF0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198181" w14:textId="2177B42B" w:rsidR="00A67257" w:rsidRPr="00840CFD" w:rsidRDefault="0024416A"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89FC6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DC_13A_n261(3A)_UL_13A_n261A</w:t>
            </w:r>
          </w:p>
        </w:tc>
      </w:tr>
      <w:tr w:rsidR="0024416A" w:rsidRPr="000549BB" w14:paraId="1913C1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C47BA7"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C8AAF9"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53C077"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0B5CEF"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F93682" w14:textId="77777777" w:rsidR="0024416A" w:rsidRPr="00840CFD" w:rsidRDefault="00C8650C" w:rsidP="00BC6BDB">
            <w:pPr>
              <w:keepNext/>
              <w:snapToGrid w:val="0"/>
              <w:spacing w:after="0"/>
              <w:jc w:val="both"/>
              <w:rPr>
                <w:rStyle w:val="ae"/>
                <w:rFonts w:ascii="Arial" w:hAnsi="Arial" w:cs="Arial"/>
                <w:sz w:val="18"/>
                <w:szCs w:val="18"/>
              </w:rPr>
            </w:pPr>
            <w:hyperlink r:id="rId787"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ACF278"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DEA5E2" w14:textId="08479670" w:rsidR="0024416A" w:rsidRPr="00840CFD" w:rsidRDefault="0024416A" w:rsidP="0024416A">
            <w:pPr>
              <w:pStyle w:val="TAL"/>
              <w:snapToGrid w:val="0"/>
              <w:jc w:val="both"/>
              <w:rPr>
                <w:rFonts w:cs="Arial"/>
                <w:szCs w:val="18"/>
              </w:rPr>
            </w:pPr>
            <w:r w:rsidRPr="001144B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EA319"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24416A" w:rsidRPr="000549BB" w14:paraId="4BF63A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EBDBA0"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55607D"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6393AC"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24F56B"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E7CBBC" w14:textId="77777777" w:rsidR="0024416A" w:rsidRPr="00840CFD" w:rsidRDefault="00C8650C" w:rsidP="00BC6BDB">
            <w:pPr>
              <w:keepNext/>
              <w:snapToGrid w:val="0"/>
              <w:spacing w:after="0"/>
              <w:jc w:val="both"/>
              <w:rPr>
                <w:rStyle w:val="ae"/>
                <w:rFonts w:ascii="Arial" w:hAnsi="Arial" w:cs="Arial"/>
                <w:sz w:val="18"/>
                <w:szCs w:val="18"/>
              </w:rPr>
            </w:pPr>
            <w:hyperlink r:id="rId788"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7FB82D"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AC957C3" w14:textId="3D62FEBC" w:rsidR="0024416A" w:rsidRPr="00840CFD" w:rsidRDefault="0024416A" w:rsidP="0024416A">
            <w:pPr>
              <w:pStyle w:val="TAL"/>
              <w:snapToGrid w:val="0"/>
              <w:jc w:val="both"/>
              <w:rPr>
                <w:rFonts w:cs="Arial"/>
                <w:szCs w:val="18"/>
              </w:rPr>
            </w:pPr>
            <w:r w:rsidRPr="001144B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389D45"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24416A" w:rsidRPr="000549BB" w14:paraId="1A218CD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23CA70"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19F398"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A2DDF1"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294A95"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1EFC69" w14:textId="77777777" w:rsidR="0024416A" w:rsidRPr="00840CFD" w:rsidRDefault="00C8650C" w:rsidP="00BC6BDB">
            <w:pPr>
              <w:keepNext/>
              <w:snapToGrid w:val="0"/>
              <w:spacing w:after="0"/>
              <w:jc w:val="both"/>
              <w:rPr>
                <w:rStyle w:val="ae"/>
                <w:rFonts w:ascii="Arial" w:hAnsi="Arial" w:cs="Arial"/>
                <w:sz w:val="18"/>
                <w:szCs w:val="18"/>
              </w:rPr>
            </w:pPr>
            <w:hyperlink r:id="rId789"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C63086"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403921" w14:textId="19D3470B" w:rsidR="0024416A" w:rsidRPr="00840CFD" w:rsidRDefault="0024416A" w:rsidP="0024416A">
            <w:pPr>
              <w:pStyle w:val="TAL"/>
              <w:snapToGrid w:val="0"/>
              <w:jc w:val="both"/>
              <w:rPr>
                <w:rFonts w:cs="Arial"/>
                <w:szCs w:val="18"/>
              </w:rPr>
            </w:pPr>
            <w:r w:rsidRPr="00FB7F1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C8686"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24416A" w:rsidRPr="000549BB" w14:paraId="597BCA4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25A705"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52F28"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EB7D2"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8EC629"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54E8B0" w14:textId="77777777" w:rsidR="0024416A" w:rsidRPr="00840CFD" w:rsidRDefault="00C8650C" w:rsidP="00BC6BDB">
            <w:pPr>
              <w:keepNext/>
              <w:snapToGrid w:val="0"/>
              <w:spacing w:after="0"/>
              <w:jc w:val="both"/>
              <w:rPr>
                <w:rStyle w:val="ae"/>
                <w:rFonts w:ascii="Arial" w:hAnsi="Arial" w:cs="Arial"/>
                <w:sz w:val="18"/>
                <w:szCs w:val="18"/>
              </w:rPr>
            </w:pPr>
            <w:hyperlink r:id="rId790"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6F80F3"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B2E264" w14:textId="5959352E" w:rsidR="0024416A" w:rsidRPr="00840CFD" w:rsidRDefault="0024416A" w:rsidP="0024416A">
            <w:pPr>
              <w:pStyle w:val="TAL"/>
              <w:snapToGrid w:val="0"/>
              <w:jc w:val="both"/>
              <w:rPr>
                <w:rFonts w:cs="Arial"/>
                <w:szCs w:val="18"/>
              </w:rPr>
            </w:pPr>
            <w:r w:rsidRPr="00FB7F1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A3D052"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24416A" w:rsidRPr="000549BB" w14:paraId="64379A0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21A"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C25E44"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A7230E"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F8AD73"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22D4B1" w14:textId="77777777" w:rsidR="0024416A" w:rsidRPr="00840CFD" w:rsidRDefault="00C8650C" w:rsidP="00BC6BDB">
            <w:pPr>
              <w:keepNext/>
              <w:snapToGrid w:val="0"/>
              <w:spacing w:after="0"/>
              <w:jc w:val="both"/>
              <w:rPr>
                <w:rStyle w:val="ae"/>
                <w:rFonts w:ascii="Arial" w:hAnsi="Arial" w:cs="Arial"/>
                <w:sz w:val="18"/>
                <w:szCs w:val="18"/>
              </w:rPr>
            </w:pPr>
            <w:hyperlink r:id="rId791"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4661D1"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236EC3" w14:textId="4E5A0ACA" w:rsidR="0024416A" w:rsidRPr="00840CFD" w:rsidRDefault="0024416A" w:rsidP="0024416A">
            <w:pPr>
              <w:pStyle w:val="TAL"/>
              <w:snapToGrid w:val="0"/>
              <w:jc w:val="both"/>
              <w:rPr>
                <w:rFonts w:cs="Arial"/>
                <w:szCs w:val="18"/>
              </w:rPr>
            </w:pPr>
            <w:r w:rsidRPr="00FB7F1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5CEE88"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DC_13A_n261L_UL_13A_n261A</w:t>
            </w:r>
          </w:p>
        </w:tc>
      </w:tr>
      <w:tr w:rsidR="00A67257" w:rsidRPr="000549BB" w14:paraId="14CC895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1C77A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27003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0CAF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B78FB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124B55" w14:textId="77777777" w:rsidR="00A67257" w:rsidRPr="00840CFD" w:rsidRDefault="00C8650C" w:rsidP="00BC6BDB">
            <w:pPr>
              <w:keepNext/>
              <w:snapToGrid w:val="0"/>
              <w:spacing w:after="0"/>
              <w:jc w:val="both"/>
              <w:rPr>
                <w:rStyle w:val="ae"/>
                <w:rFonts w:ascii="Arial" w:hAnsi="Arial" w:cs="Arial"/>
                <w:sz w:val="18"/>
                <w:szCs w:val="18"/>
              </w:rPr>
            </w:pPr>
            <w:hyperlink r:id="rId7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E0D78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8D96B" w14:textId="6F5CC27E" w:rsidR="00A67257" w:rsidRPr="00840CFD" w:rsidRDefault="0024416A"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79981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DC_13A_n261L_UL_13A_n261I</w:t>
            </w:r>
          </w:p>
        </w:tc>
      </w:tr>
      <w:tr w:rsidR="00C80C98" w:rsidRPr="000549BB" w14:paraId="2CC2FE7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BE9AE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49CC96"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3A7E9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16660D"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55F7B5" w14:textId="77777777" w:rsidR="00C80C98" w:rsidRPr="00840CFD" w:rsidRDefault="00C8650C" w:rsidP="00BC6BDB">
            <w:pPr>
              <w:keepNext/>
              <w:snapToGrid w:val="0"/>
              <w:spacing w:after="0"/>
              <w:jc w:val="both"/>
              <w:rPr>
                <w:rStyle w:val="ae"/>
                <w:rFonts w:ascii="Arial" w:hAnsi="Arial" w:cs="Arial"/>
                <w:sz w:val="18"/>
                <w:szCs w:val="18"/>
              </w:rPr>
            </w:pPr>
            <w:hyperlink r:id="rId793"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CC5A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085F69" w14:textId="549E572E"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40DF4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C80C98" w:rsidRPr="000549BB" w14:paraId="6FFFF7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A8975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C2870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C1CCC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A274B"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22DDB" w14:textId="77777777" w:rsidR="00C80C98" w:rsidRPr="00840CFD" w:rsidRDefault="00C8650C" w:rsidP="00BC6BDB">
            <w:pPr>
              <w:keepNext/>
              <w:snapToGrid w:val="0"/>
              <w:spacing w:after="0"/>
              <w:jc w:val="both"/>
              <w:rPr>
                <w:rStyle w:val="ae"/>
                <w:rFonts w:ascii="Arial" w:hAnsi="Arial" w:cs="Arial"/>
                <w:sz w:val="18"/>
                <w:szCs w:val="18"/>
              </w:rPr>
            </w:pPr>
            <w:hyperlink r:id="rId794"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45FA96"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CAAFFAB" w14:textId="59835FD8"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1F1F4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r>
      <w:tr w:rsidR="00C80C98" w:rsidRPr="000549BB" w14:paraId="3C2B74E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4BAA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8B2B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9C01F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0486D8"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B6010F" w14:textId="77777777" w:rsidR="00C80C98" w:rsidRPr="00840CFD" w:rsidRDefault="00C8650C" w:rsidP="00BC6BDB">
            <w:pPr>
              <w:keepNext/>
              <w:snapToGrid w:val="0"/>
              <w:spacing w:after="0"/>
              <w:jc w:val="both"/>
              <w:rPr>
                <w:rStyle w:val="ae"/>
                <w:rFonts w:ascii="Arial" w:hAnsi="Arial" w:cs="Arial"/>
                <w:sz w:val="18"/>
                <w:szCs w:val="18"/>
              </w:rPr>
            </w:pPr>
            <w:hyperlink r:id="rId795"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53683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D15EDF" w14:textId="2000BD09"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14B8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DC_13A_n261A_UL_13A_n261G</w:t>
            </w:r>
          </w:p>
        </w:tc>
      </w:tr>
      <w:tr w:rsidR="00C80C98" w:rsidRPr="000549BB" w14:paraId="66AB43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317DB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B1AD1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A986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C6B9E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D7D6FA" w14:textId="77777777" w:rsidR="00C80C98" w:rsidRPr="00840CFD" w:rsidRDefault="00C8650C" w:rsidP="00BC6BDB">
            <w:pPr>
              <w:keepNext/>
              <w:snapToGrid w:val="0"/>
              <w:spacing w:after="0"/>
              <w:jc w:val="both"/>
              <w:rPr>
                <w:rStyle w:val="ae"/>
                <w:rFonts w:ascii="Arial" w:hAnsi="Arial" w:cs="Arial"/>
                <w:sz w:val="18"/>
                <w:szCs w:val="18"/>
              </w:rPr>
            </w:pPr>
            <w:hyperlink r:id="rId796"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5EDD6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61B00A" w14:textId="5760B465"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AB1E0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C80C98" w:rsidRPr="000549BB" w14:paraId="1324A0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4EA94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BC17D5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F3077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72404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192B7A" w14:textId="77777777" w:rsidR="00C80C98" w:rsidRPr="00840CFD" w:rsidRDefault="00C8650C" w:rsidP="00BC6BDB">
            <w:pPr>
              <w:keepNext/>
              <w:snapToGrid w:val="0"/>
              <w:spacing w:after="0"/>
              <w:jc w:val="both"/>
              <w:rPr>
                <w:rStyle w:val="ae"/>
                <w:rFonts w:ascii="Arial" w:hAnsi="Arial" w:cs="Arial"/>
                <w:sz w:val="18"/>
                <w:szCs w:val="18"/>
              </w:rPr>
            </w:pPr>
            <w:hyperlink r:id="rId797"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A5C3E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5A6EC9" w14:textId="33F57463"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8C90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r>
      <w:tr w:rsidR="00C80C98" w:rsidRPr="000549BB" w14:paraId="73A886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3DA0D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4F8F7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40FB0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EB8AD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3B577D" w14:textId="77777777" w:rsidR="00C80C98" w:rsidRPr="00840CFD" w:rsidRDefault="00C8650C" w:rsidP="00BC6BDB">
            <w:pPr>
              <w:keepNext/>
              <w:snapToGrid w:val="0"/>
              <w:spacing w:after="0"/>
              <w:jc w:val="both"/>
              <w:rPr>
                <w:rStyle w:val="ae"/>
                <w:rFonts w:ascii="Arial" w:hAnsi="Arial" w:cs="Arial"/>
                <w:sz w:val="18"/>
                <w:szCs w:val="18"/>
              </w:rPr>
            </w:pPr>
            <w:hyperlink r:id="rId798"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984560"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AA7474" w14:textId="6A7ED0CE"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2544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C80C98" w:rsidRPr="000549BB" w14:paraId="12C559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2AB10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7D553F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0249E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DAC8D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588FDD" w14:textId="77777777" w:rsidR="00C80C98" w:rsidRPr="00840CFD" w:rsidRDefault="00C8650C" w:rsidP="00BC6BDB">
            <w:pPr>
              <w:keepNext/>
              <w:snapToGrid w:val="0"/>
              <w:spacing w:after="0"/>
              <w:jc w:val="both"/>
              <w:rPr>
                <w:rStyle w:val="ae"/>
                <w:rFonts w:ascii="Arial" w:hAnsi="Arial" w:cs="Arial"/>
                <w:sz w:val="18"/>
                <w:szCs w:val="18"/>
              </w:rPr>
            </w:pPr>
            <w:hyperlink r:id="rId799"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3F95B"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D223B9" w14:textId="1E1D5CAF"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B1603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C80C98" w:rsidRPr="000549BB" w14:paraId="6C893A8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10FBE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9DC9D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559BB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43AE7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8A1102" w14:textId="77777777" w:rsidR="00C80C98" w:rsidRPr="00840CFD" w:rsidRDefault="00C8650C" w:rsidP="00BC6BDB">
            <w:pPr>
              <w:keepNext/>
              <w:snapToGrid w:val="0"/>
              <w:spacing w:after="0"/>
              <w:jc w:val="both"/>
              <w:rPr>
                <w:rStyle w:val="ae"/>
                <w:rFonts w:ascii="Arial" w:hAnsi="Arial" w:cs="Arial"/>
                <w:sz w:val="18"/>
                <w:szCs w:val="18"/>
              </w:rPr>
            </w:pPr>
            <w:hyperlink r:id="rId800"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BB4F8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E67A54" w14:textId="677963FD"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EFE0A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tc>
      </w:tr>
      <w:tr w:rsidR="00C80C98" w:rsidRPr="000549BB" w14:paraId="0ECF38D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8511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6BFB2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8E130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7CDEE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809C04" w14:textId="77777777" w:rsidR="00C80C98" w:rsidRPr="00840CFD" w:rsidRDefault="00C8650C" w:rsidP="00BC6BDB">
            <w:pPr>
              <w:keepNext/>
              <w:snapToGrid w:val="0"/>
              <w:spacing w:after="0"/>
              <w:jc w:val="both"/>
              <w:rPr>
                <w:rStyle w:val="ae"/>
                <w:rFonts w:ascii="Arial" w:hAnsi="Arial" w:cs="Arial"/>
                <w:sz w:val="18"/>
                <w:szCs w:val="18"/>
              </w:rPr>
            </w:pPr>
            <w:hyperlink r:id="rId801"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EDF33C"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991DF6" w14:textId="36FDC684"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1F460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DC_13A_n261(A-G)))_UL_13A_n261A</w:t>
            </w:r>
          </w:p>
        </w:tc>
      </w:tr>
      <w:tr w:rsidR="00C80C98" w:rsidRPr="000549BB" w14:paraId="541C00C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C45AF6"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E2547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CEABC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9FB4C7"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E6E979" w14:textId="77777777" w:rsidR="00C80C98" w:rsidRPr="00840CFD" w:rsidRDefault="00C8650C" w:rsidP="00BC6BDB">
            <w:pPr>
              <w:keepNext/>
              <w:snapToGrid w:val="0"/>
              <w:spacing w:after="0"/>
              <w:jc w:val="both"/>
              <w:rPr>
                <w:rStyle w:val="ae"/>
                <w:rFonts w:ascii="Arial" w:hAnsi="Arial" w:cs="Arial"/>
                <w:sz w:val="18"/>
                <w:szCs w:val="18"/>
              </w:rPr>
            </w:pPr>
            <w:hyperlink r:id="rId802"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977CC2"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D99E1FD" w14:textId="40B5751E"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F73A3"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p w14:paraId="3B840E0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r>
      <w:tr w:rsidR="00C80C98" w:rsidRPr="000549BB" w14:paraId="06B6075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5EBD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4671D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8B6A2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733FF8"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69C7C3" w14:textId="77777777" w:rsidR="00C80C98" w:rsidRPr="00840CFD" w:rsidRDefault="00C8650C" w:rsidP="00BC6BDB">
            <w:pPr>
              <w:keepNext/>
              <w:snapToGrid w:val="0"/>
              <w:spacing w:after="0"/>
              <w:jc w:val="both"/>
              <w:rPr>
                <w:rStyle w:val="ae"/>
                <w:rFonts w:ascii="Arial" w:hAnsi="Arial" w:cs="Arial"/>
                <w:sz w:val="18"/>
                <w:szCs w:val="18"/>
              </w:rPr>
            </w:pPr>
            <w:hyperlink r:id="rId803"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21664C"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5E3F03" w14:textId="0C5ADE76"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A421E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tc>
      </w:tr>
      <w:tr w:rsidR="00C80C98" w:rsidRPr="000549BB" w14:paraId="0F7AE5E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438B4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42653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3149E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EC8D09"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EB90FA" w14:textId="77777777" w:rsidR="00C80C98" w:rsidRPr="00840CFD" w:rsidRDefault="00C8650C" w:rsidP="00BC6BDB">
            <w:pPr>
              <w:keepNext/>
              <w:snapToGrid w:val="0"/>
              <w:spacing w:after="0"/>
              <w:jc w:val="both"/>
              <w:rPr>
                <w:rStyle w:val="ae"/>
                <w:rFonts w:ascii="Arial" w:hAnsi="Arial" w:cs="Arial"/>
                <w:sz w:val="18"/>
                <w:szCs w:val="18"/>
              </w:rPr>
            </w:pPr>
            <w:hyperlink r:id="rId804"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25804B"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B77CEF" w14:textId="15151130"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0C5CD"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DC_13A_n261(A-G)_UL_13A_n261A</w:t>
            </w:r>
          </w:p>
          <w:p w14:paraId="10F10F4F"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DC_13A_n261(A-I)_UL_13A_n261A</w:t>
            </w:r>
          </w:p>
          <w:p w14:paraId="0AE5084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DC_13A_n261(G-I)_UL_13A_n261A</w:t>
            </w:r>
          </w:p>
        </w:tc>
      </w:tr>
      <w:tr w:rsidR="00C80C98" w:rsidRPr="000549BB" w14:paraId="2408570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1C60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A6B37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409E0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FC11D1"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4468A6" w14:textId="77777777" w:rsidR="00C80C98" w:rsidRPr="00840CFD" w:rsidRDefault="00C8650C" w:rsidP="00BC6BDB">
            <w:pPr>
              <w:keepNext/>
              <w:snapToGrid w:val="0"/>
              <w:spacing w:after="0"/>
              <w:jc w:val="both"/>
              <w:rPr>
                <w:rStyle w:val="ae"/>
                <w:rFonts w:ascii="Arial" w:hAnsi="Arial" w:cs="Arial"/>
                <w:sz w:val="18"/>
                <w:szCs w:val="18"/>
              </w:rPr>
            </w:pPr>
            <w:hyperlink r:id="rId805"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6F8D89"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958374" w14:textId="64411A61"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E0EC4E"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p w14:paraId="68D64D24"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DC_13A_n261(A-I)_UL_13A_n261I</w:t>
            </w:r>
          </w:p>
          <w:p w14:paraId="005A51F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DC_13A_n261(G-I)_UL_13A_n261I</w:t>
            </w:r>
          </w:p>
        </w:tc>
      </w:tr>
      <w:tr w:rsidR="00C80C98" w:rsidRPr="000549BB" w14:paraId="21708C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FFE556"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0E002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282E2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7EAC03"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9CAE1" w14:textId="77777777" w:rsidR="00C80C98" w:rsidRPr="00840CFD" w:rsidRDefault="00C8650C" w:rsidP="00BC6BDB">
            <w:pPr>
              <w:keepNext/>
              <w:snapToGrid w:val="0"/>
              <w:spacing w:after="0"/>
              <w:jc w:val="both"/>
              <w:rPr>
                <w:rStyle w:val="ae"/>
                <w:rFonts w:ascii="Arial" w:hAnsi="Arial" w:cs="Arial"/>
                <w:sz w:val="18"/>
                <w:szCs w:val="18"/>
              </w:rPr>
            </w:pPr>
            <w:hyperlink r:id="rId806"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8E0C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A3C6E7" w14:textId="309DE111"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123D86"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p w14:paraId="6ACEFA9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r>
      <w:tr w:rsidR="00C80C98" w:rsidRPr="000549BB" w14:paraId="2E84D03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DA8B8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26AAE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7848F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B9544FD"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847C65" w14:textId="77777777" w:rsidR="00C80C98" w:rsidRPr="00840CFD" w:rsidRDefault="00C8650C" w:rsidP="00BC6BDB">
            <w:pPr>
              <w:keepNext/>
              <w:snapToGrid w:val="0"/>
              <w:spacing w:after="0"/>
              <w:jc w:val="both"/>
              <w:rPr>
                <w:rStyle w:val="ae"/>
                <w:rFonts w:ascii="Arial" w:hAnsi="Arial" w:cs="Arial"/>
                <w:sz w:val="18"/>
                <w:szCs w:val="18"/>
              </w:rPr>
            </w:pPr>
            <w:hyperlink r:id="rId807"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A50A7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F8FD7B7" w14:textId="33D01D3F"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368CF"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p w14:paraId="26E8CB9B"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DC_13A_n261(A-I)_UL_13A_n261G</w:t>
            </w:r>
          </w:p>
          <w:p w14:paraId="4BD7BD4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DC_13A_n261(G-I)_UL_13A_n261G</w:t>
            </w:r>
          </w:p>
        </w:tc>
      </w:tr>
      <w:tr w:rsidR="00C80C98" w:rsidRPr="000549BB" w14:paraId="7FEFA93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359BA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A0902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C652F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6A069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8B39BB" w14:textId="77777777" w:rsidR="00C80C98" w:rsidRPr="00840CFD" w:rsidRDefault="00C8650C" w:rsidP="00BC6BDB">
            <w:pPr>
              <w:keepNext/>
              <w:snapToGrid w:val="0"/>
              <w:spacing w:after="0"/>
              <w:jc w:val="both"/>
              <w:rPr>
                <w:rStyle w:val="ae"/>
                <w:rFonts w:ascii="Arial" w:hAnsi="Arial" w:cs="Arial"/>
                <w:sz w:val="18"/>
                <w:szCs w:val="18"/>
              </w:rPr>
            </w:pPr>
            <w:hyperlink r:id="rId808"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265D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7AD28E" w14:textId="51FECC15"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EC9AC7"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p w14:paraId="6FFAB49C"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tc>
      </w:tr>
      <w:tr w:rsidR="00C80C98" w:rsidRPr="000549BB" w14:paraId="2E79B1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3BE6E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169EE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B2CC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52C4B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5146D8" w14:textId="77777777" w:rsidR="00C80C98" w:rsidRPr="00840CFD" w:rsidRDefault="00C8650C" w:rsidP="00BC6BDB">
            <w:pPr>
              <w:keepNext/>
              <w:snapToGrid w:val="0"/>
              <w:spacing w:after="0"/>
              <w:jc w:val="both"/>
              <w:rPr>
                <w:rStyle w:val="ae"/>
                <w:rFonts w:ascii="Arial" w:hAnsi="Arial" w:cs="Arial"/>
                <w:sz w:val="18"/>
                <w:szCs w:val="18"/>
              </w:rPr>
            </w:pPr>
            <w:hyperlink r:id="rId809"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17A64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53F65F" w14:textId="36E8256F"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1F740D"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p w14:paraId="4CB3F2E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C80C98" w:rsidRPr="000549BB" w14:paraId="178F31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AD908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8F24B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7FB8B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DD846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2DCB18" w14:textId="77777777" w:rsidR="00C80C98" w:rsidRPr="00840CFD" w:rsidRDefault="00C8650C" w:rsidP="00BC6BDB">
            <w:pPr>
              <w:keepNext/>
              <w:snapToGrid w:val="0"/>
              <w:spacing w:after="0"/>
              <w:jc w:val="both"/>
              <w:rPr>
                <w:rStyle w:val="ae"/>
                <w:rFonts w:ascii="Arial" w:hAnsi="Arial" w:cs="Arial"/>
                <w:sz w:val="18"/>
                <w:szCs w:val="18"/>
              </w:rPr>
            </w:pPr>
            <w:hyperlink r:id="rId810"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D549D6"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7E62CC" w14:textId="02F0EB12"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ED99"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p w14:paraId="12C7D6FC"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r>
      <w:tr w:rsidR="00C80C98" w:rsidRPr="000549BB" w14:paraId="784A12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5F5F7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DD842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23FA8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4EDA8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21F31D" w14:textId="77777777" w:rsidR="00C80C98" w:rsidRPr="00840CFD" w:rsidRDefault="00C8650C" w:rsidP="00BC6BDB">
            <w:pPr>
              <w:keepNext/>
              <w:snapToGrid w:val="0"/>
              <w:spacing w:after="0"/>
              <w:jc w:val="both"/>
              <w:rPr>
                <w:rStyle w:val="ae"/>
                <w:rFonts w:ascii="Arial" w:hAnsi="Arial" w:cs="Arial"/>
                <w:sz w:val="18"/>
                <w:szCs w:val="18"/>
              </w:rPr>
            </w:pPr>
            <w:hyperlink r:id="rId811"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7879D3"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E668C6" w14:textId="6F76B98C"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4E3497"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p w14:paraId="62447BB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tc>
      </w:tr>
      <w:tr w:rsidR="00C80C98" w:rsidRPr="000549BB" w14:paraId="39270F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C6451"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DC_13A_n261(3A)</w:t>
            </w:r>
          </w:p>
        </w:tc>
        <w:tc>
          <w:tcPr>
            <w:tcW w:w="1531" w:type="dxa"/>
            <w:tcBorders>
              <w:top w:val="single" w:sz="4" w:space="0" w:color="auto"/>
              <w:left w:val="single" w:sz="4" w:space="0" w:color="auto"/>
              <w:bottom w:val="single" w:sz="4" w:space="0" w:color="auto"/>
              <w:right w:val="single" w:sz="4" w:space="0" w:color="auto"/>
            </w:tcBorders>
            <w:vAlign w:val="center"/>
          </w:tcPr>
          <w:p w14:paraId="0C91638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4CFD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C57C97"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96367" w14:textId="77777777" w:rsidR="00C80C98" w:rsidRPr="00840CFD" w:rsidRDefault="00C8650C" w:rsidP="00BC6BDB">
            <w:pPr>
              <w:keepNext/>
              <w:snapToGrid w:val="0"/>
              <w:spacing w:after="0"/>
              <w:jc w:val="both"/>
              <w:rPr>
                <w:rStyle w:val="ae"/>
                <w:rFonts w:ascii="Arial" w:hAnsi="Arial" w:cs="Arial"/>
                <w:sz w:val="18"/>
                <w:szCs w:val="18"/>
              </w:rPr>
            </w:pPr>
            <w:hyperlink r:id="rId812"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677493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1E634" w14:textId="38B92FEA"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293D72"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DC_13A_n261(2A)_UL_13A_n261A</w:t>
            </w:r>
          </w:p>
        </w:tc>
      </w:tr>
      <w:tr w:rsidR="00C80C98" w:rsidRPr="000549BB" w14:paraId="710829C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7B9711"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1531" w:type="dxa"/>
            <w:tcBorders>
              <w:top w:val="single" w:sz="4" w:space="0" w:color="auto"/>
              <w:left w:val="single" w:sz="4" w:space="0" w:color="auto"/>
              <w:bottom w:val="single" w:sz="4" w:space="0" w:color="auto"/>
              <w:right w:val="single" w:sz="4" w:space="0" w:color="auto"/>
            </w:tcBorders>
            <w:vAlign w:val="center"/>
          </w:tcPr>
          <w:p w14:paraId="625F1E3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18442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FA9FC0"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F42AB" w14:textId="77777777" w:rsidR="00C80C98" w:rsidRPr="00840CFD" w:rsidRDefault="00C8650C" w:rsidP="00BC6BDB">
            <w:pPr>
              <w:keepNext/>
              <w:snapToGrid w:val="0"/>
              <w:spacing w:after="0"/>
              <w:jc w:val="both"/>
              <w:rPr>
                <w:rStyle w:val="ae"/>
                <w:rFonts w:ascii="Arial" w:hAnsi="Arial" w:cs="Arial"/>
                <w:sz w:val="18"/>
                <w:szCs w:val="18"/>
              </w:rPr>
            </w:pPr>
            <w:hyperlink r:id="rId813"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3D839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EF3B02" w14:textId="336FFEBF"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B7AA2D"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C80C98" w:rsidRPr="000549BB" w14:paraId="7A6F4C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7C8A7"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DC_13A_n261(2A)</w:t>
            </w:r>
          </w:p>
        </w:tc>
        <w:tc>
          <w:tcPr>
            <w:tcW w:w="1531" w:type="dxa"/>
            <w:tcBorders>
              <w:top w:val="single" w:sz="4" w:space="0" w:color="auto"/>
              <w:left w:val="single" w:sz="4" w:space="0" w:color="auto"/>
              <w:bottom w:val="single" w:sz="4" w:space="0" w:color="auto"/>
              <w:right w:val="single" w:sz="4" w:space="0" w:color="auto"/>
            </w:tcBorders>
            <w:vAlign w:val="center"/>
          </w:tcPr>
          <w:p w14:paraId="3419973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A1B8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8FC783"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DDE1" w14:textId="77777777" w:rsidR="00C80C98" w:rsidRPr="00840CFD" w:rsidRDefault="00C8650C" w:rsidP="00BC6BDB">
            <w:pPr>
              <w:keepNext/>
              <w:snapToGrid w:val="0"/>
              <w:spacing w:after="0"/>
              <w:jc w:val="both"/>
              <w:rPr>
                <w:rStyle w:val="ae"/>
                <w:rFonts w:ascii="Arial" w:hAnsi="Arial" w:cs="Arial"/>
                <w:sz w:val="18"/>
                <w:szCs w:val="18"/>
              </w:rPr>
            </w:pPr>
            <w:hyperlink r:id="rId814"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7DF328"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E60719" w14:textId="6A8CBDF3"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AFB16"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C80C98" w:rsidRPr="000549BB" w14:paraId="7A8A141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58EC3"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w:t>
            </w:r>
          </w:p>
        </w:tc>
        <w:tc>
          <w:tcPr>
            <w:tcW w:w="1531" w:type="dxa"/>
            <w:tcBorders>
              <w:top w:val="single" w:sz="4" w:space="0" w:color="auto"/>
              <w:left w:val="single" w:sz="4" w:space="0" w:color="auto"/>
              <w:bottom w:val="single" w:sz="4" w:space="0" w:color="auto"/>
              <w:right w:val="single" w:sz="4" w:space="0" w:color="auto"/>
            </w:tcBorders>
            <w:vAlign w:val="center"/>
          </w:tcPr>
          <w:p w14:paraId="73A290B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96164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E116A2"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DF5DB" w14:textId="77777777" w:rsidR="00C80C98" w:rsidRPr="00840CFD" w:rsidRDefault="00C8650C" w:rsidP="00BC6BDB">
            <w:pPr>
              <w:keepNext/>
              <w:snapToGrid w:val="0"/>
              <w:spacing w:after="0"/>
              <w:jc w:val="both"/>
              <w:rPr>
                <w:rStyle w:val="ae"/>
                <w:rFonts w:ascii="Arial" w:hAnsi="Arial" w:cs="Arial"/>
                <w:sz w:val="18"/>
                <w:szCs w:val="18"/>
              </w:rPr>
            </w:pPr>
            <w:hyperlink r:id="rId815"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A3DA47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DAE470" w14:textId="346007F1"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7A5E8D"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DC_13A_n261K_UL_13A_n261A</w:t>
            </w:r>
          </w:p>
        </w:tc>
      </w:tr>
      <w:tr w:rsidR="00C80C98" w:rsidRPr="000549BB" w14:paraId="5E68782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1EADC"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w:t>
            </w:r>
          </w:p>
        </w:tc>
        <w:tc>
          <w:tcPr>
            <w:tcW w:w="1531" w:type="dxa"/>
            <w:tcBorders>
              <w:top w:val="single" w:sz="4" w:space="0" w:color="auto"/>
              <w:left w:val="single" w:sz="4" w:space="0" w:color="auto"/>
              <w:bottom w:val="single" w:sz="4" w:space="0" w:color="auto"/>
              <w:right w:val="single" w:sz="4" w:space="0" w:color="auto"/>
            </w:tcBorders>
            <w:vAlign w:val="center"/>
          </w:tcPr>
          <w:p w14:paraId="7C0BC36C"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550DB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FB9BD0"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56A34" w14:textId="77777777" w:rsidR="00C80C98" w:rsidRPr="00840CFD" w:rsidRDefault="00C8650C" w:rsidP="00BC6BDB">
            <w:pPr>
              <w:keepNext/>
              <w:snapToGrid w:val="0"/>
              <w:spacing w:after="0"/>
              <w:jc w:val="both"/>
              <w:rPr>
                <w:rStyle w:val="ae"/>
                <w:rFonts w:ascii="Arial" w:hAnsi="Arial" w:cs="Arial"/>
                <w:sz w:val="18"/>
                <w:szCs w:val="18"/>
              </w:rPr>
            </w:pPr>
            <w:hyperlink r:id="rId816"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183F7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473AEE" w14:textId="631D7B45"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AC849D"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DC_13A_n261K_UL_13A_n261I</w:t>
            </w:r>
          </w:p>
        </w:tc>
      </w:tr>
      <w:tr w:rsidR="00A67257" w:rsidRPr="000549BB" w14:paraId="148015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D6CA4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131B22F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A474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2C98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D00D" w14:textId="77777777" w:rsidR="00A67257" w:rsidRPr="00840CFD" w:rsidRDefault="00C8650C" w:rsidP="00BC6BDB">
            <w:pPr>
              <w:keepNext/>
              <w:snapToGrid w:val="0"/>
              <w:spacing w:after="0"/>
              <w:jc w:val="both"/>
              <w:rPr>
                <w:rStyle w:val="ae"/>
                <w:rFonts w:ascii="Arial" w:hAnsi="Arial" w:cs="Arial"/>
                <w:sz w:val="18"/>
                <w:szCs w:val="18"/>
              </w:rPr>
            </w:pPr>
            <w:hyperlink r:id="rId8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5360C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B3CABE" w14:textId="7D0EF448" w:rsidR="00A67257" w:rsidRPr="00840CFD" w:rsidRDefault="00C80C98"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75B3D0"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1E4D32" w:rsidRPr="000549BB" w14:paraId="7F01626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CFECED"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13C1091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61AF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C508E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BFAA" w14:textId="77777777" w:rsidR="001E4D32" w:rsidRPr="00840CFD" w:rsidRDefault="00C8650C" w:rsidP="00BC6BDB">
            <w:pPr>
              <w:keepNext/>
              <w:snapToGrid w:val="0"/>
              <w:spacing w:after="0"/>
              <w:jc w:val="both"/>
              <w:rPr>
                <w:rStyle w:val="ae"/>
                <w:rFonts w:ascii="Arial" w:hAnsi="Arial" w:cs="Arial"/>
                <w:sz w:val="18"/>
                <w:szCs w:val="18"/>
              </w:rPr>
            </w:pPr>
            <w:hyperlink r:id="rId818"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0CC19C"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6C6A3E" w14:textId="41BE75C7"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4ADE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023A48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289BD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77EFC80B"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DA43B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645E6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9119" w14:textId="77777777" w:rsidR="001E4D32" w:rsidRPr="00840CFD" w:rsidRDefault="00C8650C" w:rsidP="00BC6BDB">
            <w:pPr>
              <w:keepNext/>
              <w:snapToGrid w:val="0"/>
              <w:spacing w:after="0"/>
              <w:jc w:val="both"/>
              <w:rPr>
                <w:rStyle w:val="ae"/>
                <w:rFonts w:ascii="Arial" w:hAnsi="Arial" w:cs="Arial"/>
                <w:sz w:val="18"/>
                <w:szCs w:val="18"/>
              </w:rPr>
            </w:pPr>
            <w:hyperlink r:id="rId819"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41C281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3B33E1" w14:textId="42B92471"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420EA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3DC0D5F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FC83AA"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tc>
        <w:tc>
          <w:tcPr>
            <w:tcW w:w="1531" w:type="dxa"/>
            <w:tcBorders>
              <w:top w:val="single" w:sz="4" w:space="0" w:color="auto"/>
              <w:left w:val="single" w:sz="4" w:space="0" w:color="auto"/>
              <w:bottom w:val="single" w:sz="4" w:space="0" w:color="auto"/>
              <w:right w:val="single" w:sz="4" w:space="0" w:color="auto"/>
            </w:tcBorders>
            <w:vAlign w:val="center"/>
          </w:tcPr>
          <w:p w14:paraId="4253BB7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BC99B"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81FF1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3457B" w14:textId="77777777" w:rsidR="001E4D32" w:rsidRPr="00840CFD" w:rsidRDefault="00C8650C" w:rsidP="00BC6BDB">
            <w:pPr>
              <w:keepNext/>
              <w:snapToGrid w:val="0"/>
              <w:spacing w:after="0"/>
              <w:jc w:val="both"/>
              <w:rPr>
                <w:rStyle w:val="ae"/>
                <w:rFonts w:ascii="Arial" w:hAnsi="Arial" w:cs="Arial"/>
                <w:sz w:val="18"/>
                <w:szCs w:val="18"/>
              </w:rPr>
            </w:pPr>
            <w:hyperlink r:id="rId820"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2D67E9"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F82285" w14:textId="53B7D206"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1301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p w14:paraId="30AED22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254BEE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C6C1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tc>
        <w:tc>
          <w:tcPr>
            <w:tcW w:w="1531" w:type="dxa"/>
            <w:tcBorders>
              <w:top w:val="single" w:sz="4" w:space="0" w:color="auto"/>
              <w:left w:val="single" w:sz="4" w:space="0" w:color="auto"/>
              <w:bottom w:val="single" w:sz="4" w:space="0" w:color="auto"/>
              <w:right w:val="single" w:sz="4" w:space="0" w:color="auto"/>
            </w:tcBorders>
            <w:vAlign w:val="center"/>
          </w:tcPr>
          <w:p w14:paraId="082BC3FE"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0A90A3"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5B7AE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F662" w14:textId="77777777" w:rsidR="001E4D32" w:rsidRPr="00840CFD" w:rsidRDefault="00C8650C" w:rsidP="00BC6BDB">
            <w:pPr>
              <w:keepNext/>
              <w:snapToGrid w:val="0"/>
              <w:spacing w:after="0"/>
              <w:jc w:val="both"/>
              <w:rPr>
                <w:rStyle w:val="ae"/>
                <w:rFonts w:ascii="Arial" w:hAnsi="Arial" w:cs="Arial"/>
                <w:sz w:val="18"/>
                <w:szCs w:val="18"/>
              </w:rPr>
            </w:pPr>
            <w:hyperlink r:id="rId821"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49F5F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E52A2" w14:textId="4E011B40"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4F06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0A66D02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60609F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0AE87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5685103F"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CD13D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EAF24"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1CCF9" w14:textId="77777777" w:rsidR="001E4D32" w:rsidRPr="00840CFD" w:rsidRDefault="00C8650C" w:rsidP="00BC6BDB">
            <w:pPr>
              <w:keepNext/>
              <w:snapToGrid w:val="0"/>
              <w:spacing w:after="0"/>
              <w:jc w:val="both"/>
              <w:rPr>
                <w:rStyle w:val="ae"/>
                <w:rFonts w:ascii="Arial" w:hAnsi="Arial" w:cs="Arial"/>
                <w:sz w:val="18"/>
                <w:szCs w:val="18"/>
              </w:rPr>
            </w:pPr>
            <w:hyperlink r:id="rId822"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3F13E95"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FA909A" w14:textId="1B7F55BF"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A3FC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p w14:paraId="65BEB63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1CA6A68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DCEDF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37A355C2"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DD2B7"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2964C9"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5699" w14:textId="77777777" w:rsidR="001E4D32" w:rsidRPr="00840CFD" w:rsidRDefault="00C8650C" w:rsidP="00BC6BDB">
            <w:pPr>
              <w:keepNext/>
              <w:snapToGrid w:val="0"/>
              <w:spacing w:after="0"/>
              <w:jc w:val="both"/>
              <w:rPr>
                <w:rStyle w:val="ae"/>
                <w:rFonts w:ascii="Arial" w:hAnsi="Arial" w:cs="Arial"/>
                <w:sz w:val="18"/>
                <w:szCs w:val="18"/>
              </w:rPr>
            </w:pPr>
            <w:hyperlink r:id="rId823"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6314C8"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211766" w14:textId="7F093EA6"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B5642"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p w14:paraId="4A78F04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1E4D32" w:rsidRPr="000549BB" w14:paraId="2DF340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4EDDC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2CA02F7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496C81"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D451E6"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6D7DF" w14:textId="77777777" w:rsidR="001E4D32" w:rsidRPr="00840CFD" w:rsidRDefault="00C8650C" w:rsidP="00BC6BDB">
            <w:pPr>
              <w:keepNext/>
              <w:snapToGrid w:val="0"/>
              <w:spacing w:after="0"/>
              <w:jc w:val="both"/>
              <w:rPr>
                <w:rStyle w:val="ae"/>
                <w:rFonts w:ascii="Arial" w:hAnsi="Arial" w:cs="Arial"/>
                <w:sz w:val="18"/>
                <w:szCs w:val="18"/>
              </w:rPr>
            </w:pPr>
            <w:hyperlink r:id="rId824"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A44E65"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03E01" w14:textId="20B56456"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376084"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p w14:paraId="157E6B9E"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573EF0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05E49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4520A08C"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BBED3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87D5A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B7759" w14:textId="77777777" w:rsidR="001E4D32" w:rsidRPr="00840CFD" w:rsidRDefault="00C8650C" w:rsidP="00BC6BDB">
            <w:pPr>
              <w:keepNext/>
              <w:snapToGrid w:val="0"/>
              <w:spacing w:after="0"/>
              <w:jc w:val="both"/>
              <w:rPr>
                <w:rStyle w:val="ae"/>
                <w:rFonts w:ascii="Arial" w:hAnsi="Arial" w:cs="Arial"/>
                <w:sz w:val="18"/>
                <w:szCs w:val="18"/>
              </w:rPr>
            </w:pPr>
            <w:hyperlink r:id="rId825"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BE86D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6F8F0" w14:textId="69D6FECC"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C8D01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1CE34E4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1E4D32" w:rsidRPr="000549BB" w14:paraId="76B48DA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AACD1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478AA26D"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61CD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0D5DDE"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6C77F" w14:textId="77777777" w:rsidR="001E4D32" w:rsidRPr="00840CFD" w:rsidRDefault="00C8650C" w:rsidP="00BC6BDB">
            <w:pPr>
              <w:keepNext/>
              <w:snapToGrid w:val="0"/>
              <w:spacing w:after="0"/>
              <w:jc w:val="both"/>
              <w:rPr>
                <w:rStyle w:val="ae"/>
                <w:rFonts w:ascii="Arial" w:hAnsi="Arial" w:cs="Arial"/>
                <w:sz w:val="18"/>
                <w:szCs w:val="18"/>
              </w:rPr>
            </w:pPr>
            <w:hyperlink r:id="rId826"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B00F4E"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47F7B6" w14:textId="77F9C3DA"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F6A27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p w14:paraId="19C35C3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51AAC6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AC29CD"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72CC4C00"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8C947D"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2935E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FAF6" w14:textId="77777777" w:rsidR="001E4D32" w:rsidRPr="00840CFD" w:rsidRDefault="00C8650C" w:rsidP="00BC6BDB">
            <w:pPr>
              <w:keepNext/>
              <w:snapToGrid w:val="0"/>
              <w:spacing w:after="0"/>
              <w:jc w:val="both"/>
              <w:rPr>
                <w:rStyle w:val="ae"/>
                <w:rFonts w:ascii="Arial" w:hAnsi="Arial" w:cs="Arial"/>
                <w:sz w:val="18"/>
                <w:szCs w:val="18"/>
              </w:rPr>
            </w:pPr>
            <w:hyperlink r:id="rId827"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1CA3BB"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21A38" w14:textId="43DB8A0A"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74B5A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p w14:paraId="4A69A34E"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1E4D32" w:rsidRPr="000549BB" w14:paraId="4ACD50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99435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55B87801"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0A8B0"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B4381C"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71A6" w14:textId="77777777" w:rsidR="001E4D32" w:rsidRPr="00840CFD" w:rsidRDefault="00C8650C" w:rsidP="00BC6BDB">
            <w:pPr>
              <w:keepNext/>
              <w:snapToGrid w:val="0"/>
              <w:spacing w:after="0"/>
              <w:jc w:val="both"/>
              <w:rPr>
                <w:rStyle w:val="ae"/>
                <w:rFonts w:ascii="Arial" w:hAnsi="Arial" w:cs="Arial"/>
                <w:sz w:val="18"/>
                <w:szCs w:val="18"/>
              </w:rPr>
            </w:pPr>
            <w:hyperlink r:id="rId828"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E9C13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A69255" w14:textId="584B879C"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488C9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p w14:paraId="2645474E"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27976D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9FD8A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2C473EA9"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3B9184"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4A50A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7030" w14:textId="77777777" w:rsidR="001E4D32" w:rsidRPr="00840CFD" w:rsidRDefault="00C8650C" w:rsidP="00BC6BDB">
            <w:pPr>
              <w:keepNext/>
              <w:snapToGrid w:val="0"/>
              <w:spacing w:after="0"/>
              <w:jc w:val="both"/>
              <w:rPr>
                <w:rStyle w:val="ae"/>
                <w:rFonts w:ascii="Arial" w:hAnsi="Arial" w:cs="Arial"/>
                <w:sz w:val="18"/>
                <w:szCs w:val="18"/>
              </w:rPr>
            </w:pPr>
            <w:hyperlink r:id="rId829"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ADA088"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432A2" w14:textId="649E4DAD"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4757A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6AFA839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tc>
      </w:tr>
      <w:tr w:rsidR="001E4D32" w:rsidRPr="000549BB" w14:paraId="745931B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12C4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65ECCAC7"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C219D"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125E66"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C4B24" w14:textId="77777777" w:rsidR="001E4D32" w:rsidRPr="00840CFD" w:rsidRDefault="00C8650C" w:rsidP="00BC6BDB">
            <w:pPr>
              <w:keepNext/>
              <w:snapToGrid w:val="0"/>
              <w:spacing w:after="0"/>
              <w:jc w:val="both"/>
              <w:rPr>
                <w:rStyle w:val="ae"/>
                <w:rFonts w:ascii="Arial" w:hAnsi="Arial" w:cs="Arial"/>
                <w:sz w:val="18"/>
                <w:szCs w:val="18"/>
              </w:rPr>
            </w:pPr>
            <w:hyperlink r:id="rId830"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19B86FC"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964266" w14:textId="2816D62B" w:rsidR="001E4D32" w:rsidRPr="00840CFD" w:rsidRDefault="001E4D32" w:rsidP="001E4D32">
            <w:pPr>
              <w:pStyle w:val="TAL"/>
              <w:snapToGrid w:val="0"/>
              <w:jc w:val="both"/>
              <w:rPr>
                <w:rFonts w:cs="Arial"/>
                <w:szCs w:val="18"/>
              </w:rPr>
            </w:pPr>
            <w:r w:rsidRPr="00E10BD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7DF62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tc>
      </w:tr>
      <w:tr w:rsidR="001E4D32" w:rsidRPr="000549BB" w14:paraId="0B0FC3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D57434"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43D7BB3E"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3716E2"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75C261"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DAC2" w14:textId="77777777" w:rsidR="001E4D32" w:rsidRPr="00840CFD" w:rsidRDefault="00C8650C" w:rsidP="00BC6BDB">
            <w:pPr>
              <w:keepNext/>
              <w:snapToGrid w:val="0"/>
              <w:spacing w:after="0"/>
              <w:jc w:val="both"/>
              <w:rPr>
                <w:rStyle w:val="ae"/>
                <w:rFonts w:ascii="Arial" w:hAnsi="Arial" w:cs="Arial"/>
                <w:sz w:val="18"/>
                <w:szCs w:val="18"/>
              </w:rPr>
            </w:pPr>
            <w:hyperlink r:id="rId831"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0AFDF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BD12F8" w14:textId="0F22EDD1" w:rsidR="001E4D32" w:rsidRPr="00840CFD" w:rsidRDefault="001E4D32" w:rsidP="001E4D32">
            <w:pPr>
              <w:pStyle w:val="TAL"/>
              <w:snapToGrid w:val="0"/>
              <w:jc w:val="both"/>
              <w:rPr>
                <w:rFonts w:cs="Arial"/>
                <w:szCs w:val="18"/>
              </w:rPr>
            </w:pPr>
            <w:r w:rsidRPr="00E10BD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8D76B4"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1E4D32" w:rsidRPr="000549BB" w14:paraId="5A50174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CF366B"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06679A6A"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9B8B94"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469A0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F387C" w14:textId="77777777" w:rsidR="001E4D32" w:rsidRPr="00840CFD" w:rsidRDefault="00C8650C" w:rsidP="00BC6BDB">
            <w:pPr>
              <w:keepNext/>
              <w:snapToGrid w:val="0"/>
              <w:spacing w:after="0"/>
              <w:jc w:val="both"/>
              <w:rPr>
                <w:rStyle w:val="ae"/>
                <w:rFonts w:ascii="Arial" w:hAnsi="Arial" w:cs="Arial"/>
                <w:sz w:val="18"/>
                <w:szCs w:val="18"/>
              </w:rPr>
            </w:pPr>
            <w:hyperlink r:id="rId832"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76CD41"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D1926" w14:textId="4A0A1543" w:rsidR="001E4D32" w:rsidRPr="00840CFD" w:rsidRDefault="001E4D32" w:rsidP="001E4D32">
            <w:pPr>
              <w:pStyle w:val="TAL"/>
              <w:snapToGrid w:val="0"/>
              <w:jc w:val="both"/>
              <w:rPr>
                <w:rFonts w:cs="Arial"/>
                <w:szCs w:val="18"/>
              </w:rPr>
            </w:pPr>
            <w:r w:rsidRPr="00E10BD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AA74D0"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tc>
      </w:tr>
      <w:tr w:rsidR="001E4D32" w:rsidRPr="000549BB" w14:paraId="3DBD68E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99856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w:t>
            </w:r>
          </w:p>
        </w:tc>
        <w:tc>
          <w:tcPr>
            <w:tcW w:w="1531" w:type="dxa"/>
            <w:tcBorders>
              <w:top w:val="single" w:sz="4" w:space="0" w:color="auto"/>
              <w:left w:val="single" w:sz="4" w:space="0" w:color="auto"/>
              <w:bottom w:val="single" w:sz="4" w:space="0" w:color="auto"/>
              <w:right w:val="single" w:sz="4" w:space="0" w:color="auto"/>
            </w:tcBorders>
            <w:vAlign w:val="center"/>
          </w:tcPr>
          <w:p w14:paraId="159F0035" w14:textId="77777777" w:rsidR="001E4D32" w:rsidRPr="00840CFD" w:rsidRDefault="001E4D32"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7B18C"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C2F57D"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AE01" w14:textId="77777777" w:rsidR="001E4D32" w:rsidRPr="00840CFD" w:rsidRDefault="00C8650C" w:rsidP="00BC6BDB">
            <w:pPr>
              <w:keepNext/>
              <w:snapToGrid w:val="0"/>
              <w:spacing w:after="0"/>
              <w:jc w:val="both"/>
              <w:rPr>
                <w:rStyle w:val="ae"/>
                <w:rFonts w:ascii="Arial" w:hAnsi="Arial" w:cs="Arial"/>
                <w:sz w:val="18"/>
                <w:szCs w:val="18"/>
              </w:rPr>
            </w:pPr>
            <w:hyperlink r:id="rId833"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C301DED"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F8E477" w14:textId="7FDE76DD"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617B2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DC_13A_n261J_UL_13A_n261A</w:t>
            </w:r>
          </w:p>
        </w:tc>
      </w:tr>
      <w:tr w:rsidR="001E4D32" w:rsidRPr="000549BB" w14:paraId="747C287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6EE79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w:t>
            </w:r>
          </w:p>
        </w:tc>
        <w:tc>
          <w:tcPr>
            <w:tcW w:w="1531" w:type="dxa"/>
            <w:tcBorders>
              <w:top w:val="single" w:sz="4" w:space="0" w:color="auto"/>
              <w:left w:val="single" w:sz="4" w:space="0" w:color="auto"/>
              <w:bottom w:val="single" w:sz="4" w:space="0" w:color="auto"/>
              <w:right w:val="single" w:sz="4" w:space="0" w:color="auto"/>
            </w:tcBorders>
            <w:vAlign w:val="center"/>
          </w:tcPr>
          <w:p w14:paraId="07B7A576"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53614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C7D096"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E4A1" w14:textId="77777777" w:rsidR="001E4D32" w:rsidRPr="00840CFD" w:rsidRDefault="00C8650C" w:rsidP="00BC6BDB">
            <w:pPr>
              <w:keepNext/>
              <w:snapToGrid w:val="0"/>
              <w:spacing w:after="0"/>
              <w:jc w:val="both"/>
              <w:rPr>
                <w:rStyle w:val="ae"/>
                <w:rFonts w:ascii="Arial" w:hAnsi="Arial" w:cs="Arial"/>
                <w:sz w:val="18"/>
                <w:szCs w:val="18"/>
              </w:rPr>
            </w:pPr>
            <w:hyperlink r:id="rId834"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E4E208"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C03C2D" w14:textId="14830016"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15A25"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tc>
      </w:tr>
      <w:tr w:rsidR="001E4D32" w:rsidRPr="000549BB" w14:paraId="1953C8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28393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5427B571"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688E50"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2859DE"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C8C70" w14:textId="77777777" w:rsidR="001E4D32" w:rsidRPr="00840CFD" w:rsidRDefault="00C8650C" w:rsidP="00BC6BDB">
            <w:pPr>
              <w:keepNext/>
              <w:snapToGrid w:val="0"/>
              <w:spacing w:after="0"/>
              <w:jc w:val="both"/>
              <w:rPr>
                <w:rStyle w:val="ae"/>
                <w:rFonts w:ascii="Arial" w:hAnsi="Arial" w:cs="Arial"/>
                <w:sz w:val="18"/>
                <w:szCs w:val="18"/>
              </w:rPr>
            </w:pPr>
            <w:hyperlink r:id="rId835"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74890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B9409C" w14:textId="00A712F4"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F078B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tc>
      </w:tr>
      <w:tr w:rsidR="001E4D32" w:rsidRPr="000549BB" w14:paraId="0B41570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3A878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666D330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BAB94"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01EEEF"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81A13" w14:textId="77777777" w:rsidR="001E4D32" w:rsidRPr="00840CFD" w:rsidRDefault="00C8650C" w:rsidP="00BC6BDB">
            <w:pPr>
              <w:keepNext/>
              <w:snapToGrid w:val="0"/>
              <w:spacing w:after="0"/>
              <w:jc w:val="both"/>
              <w:rPr>
                <w:rStyle w:val="ae"/>
                <w:rFonts w:ascii="Arial" w:hAnsi="Arial" w:cs="Arial"/>
                <w:sz w:val="18"/>
                <w:szCs w:val="18"/>
              </w:rPr>
            </w:pPr>
            <w:hyperlink r:id="rId836"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44CF6CF"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A54DF9" w14:textId="248ECEA5"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D1D15"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A90E85" w:rsidRPr="000549BB" w14:paraId="00E8776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40A9E"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w:t>
            </w:r>
          </w:p>
        </w:tc>
        <w:tc>
          <w:tcPr>
            <w:tcW w:w="1531" w:type="dxa"/>
            <w:tcBorders>
              <w:top w:val="single" w:sz="4" w:space="0" w:color="auto"/>
              <w:left w:val="single" w:sz="4" w:space="0" w:color="auto"/>
              <w:bottom w:val="single" w:sz="4" w:space="0" w:color="auto"/>
              <w:right w:val="single" w:sz="4" w:space="0" w:color="auto"/>
            </w:tcBorders>
            <w:vAlign w:val="center"/>
          </w:tcPr>
          <w:p w14:paraId="6A084B41"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3BE01E"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11C122"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EDD8" w14:textId="77777777" w:rsidR="00A90E85" w:rsidRPr="00840CFD" w:rsidRDefault="00C8650C" w:rsidP="00BC6BDB">
            <w:pPr>
              <w:keepNext/>
              <w:snapToGrid w:val="0"/>
              <w:spacing w:after="0"/>
              <w:jc w:val="both"/>
              <w:rPr>
                <w:rStyle w:val="ae"/>
                <w:rFonts w:ascii="Arial" w:hAnsi="Arial" w:cs="Arial"/>
                <w:sz w:val="18"/>
                <w:szCs w:val="18"/>
              </w:rPr>
            </w:pPr>
            <w:hyperlink r:id="rId837"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F37606"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039613" w14:textId="159A45AB"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14532"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DC_13A_n261J_UL_13A_n261I</w:t>
            </w:r>
          </w:p>
        </w:tc>
      </w:tr>
      <w:tr w:rsidR="00A90E85" w:rsidRPr="000549BB" w14:paraId="2FB0B9C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390447"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w:t>
            </w:r>
          </w:p>
        </w:tc>
        <w:tc>
          <w:tcPr>
            <w:tcW w:w="1531" w:type="dxa"/>
            <w:tcBorders>
              <w:top w:val="single" w:sz="4" w:space="0" w:color="auto"/>
              <w:left w:val="single" w:sz="4" w:space="0" w:color="auto"/>
              <w:bottom w:val="single" w:sz="4" w:space="0" w:color="auto"/>
              <w:right w:val="single" w:sz="4" w:space="0" w:color="auto"/>
            </w:tcBorders>
            <w:vAlign w:val="center"/>
          </w:tcPr>
          <w:p w14:paraId="3366068A"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15ACFA"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99F2A7"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E9FA6" w14:textId="77777777" w:rsidR="00A90E85" w:rsidRPr="00840CFD" w:rsidRDefault="00C8650C" w:rsidP="00BC6BDB">
            <w:pPr>
              <w:keepNext/>
              <w:snapToGrid w:val="0"/>
              <w:spacing w:after="0"/>
              <w:jc w:val="both"/>
              <w:rPr>
                <w:rStyle w:val="ae"/>
                <w:rFonts w:ascii="Arial" w:hAnsi="Arial" w:cs="Arial"/>
                <w:sz w:val="18"/>
                <w:szCs w:val="18"/>
              </w:rPr>
            </w:pPr>
            <w:hyperlink r:id="rId838"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3F78E0"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0CED7B" w14:textId="5A6F792A"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F8C28"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A90E85" w:rsidRPr="000549BB" w14:paraId="26A5514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368E0"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2E6B1698"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4E880E"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65BD3"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D8637" w14:textId="77777777" w:rsidR="00A90E85" w:rsidRPr="00840CFD" w:rsidRDefault="00C8650C" w:rsidP="00BC6BDB">
            <w:pPr>
              <w:keepNext/>
              <w:snapToGrid w:val="0"/>
              <w:spacing w:after="0"/>
              <w:jc w:val="both"/>
              <w:rPr>
                <w:rStyle w:val="ae"/>
                <w:rFonts w:ascii="Arial" w:hAnsi="Arial" w:cs="Arial"/>
                <w:sz w:val="18"/>
                <w:szCs w:val="18"/>
              </w:rPr>
            </w:pPr>
            <w:hyperlink r:id="rId839"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D2E0A4"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00ECA9" w14:textId="01881FC2"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3FD9E"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A90E85" w:rsidRPr="000549BB" w14:paraId="03507A1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C7B3F"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5880E0EC"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1B10C"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32081A"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DB91F" w14:textId="77777777" w:rsidR="00A90E85" w:rsidRPr="00840CFD" w:rsidRDefault="00C8650C" w:rsidP="00BC6BDB">
            <w:pPr>
              <w:keepNext/>
              <w:snapToGrid w:val="0"/>
              <w:spacing w:after="0"/>
              <w:jc w:val="both"/>
              <w:rPr>
                <w:rStyle w:val="ae"/>
                <w:rFonts w:ascii="Arial" w:hAnsi="Arial" w:cs="Arial"/>
                <w:sz w:val="18"/>
                <w:szCs w:val="18"/>
              </w:rPr>
            </w:pPr>
            <w:hyperlink r:id="rId840"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638E6A"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B3C2B" w14:textId="5E370907"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201848"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90E85" w:rsidRPr="000549BB" w14:paraId="5DCD22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9A365"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0CAE3303"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E7B1FD"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A3FDB9"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4846" w14:textId="77777777" w:rsidR="00A90E85" w:rsidRPr="00840CFD" w:rsidRDefault="00C8650C" w:rsidP="00BC6BDB">
            <w:pPr>
              <w:keepNext/>
              <w:snapToGrid w:val="0"/>
              <w:spacing w:after="0"/>
              <w:jc w:val="both"/>
              <w:rPr>
                <w:rStyle w:val="ae"/>
                <w:rFonts w:ascii="Arial" w:hAnsi="Arial" w:cs="Arial"/>
                <w:sz w:val="18"/>
                <w:szCs w:val="18"/>
              </w:rPr>
            </w:pPr>
            <w:hyperlink r:id="rId841"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666365"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00075A" w14:textId="00622A30"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6C7D6"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90E85" w:rsidRPr="000549BB" w14:paraId="4E3695E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BCE5F2"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1531" w:type="dxa"/>
            <w:tcBorders>
              <w:top w:val="single" w:sz="4" w:space="0" w:color="auto"/>
              <w:left w:val="single" w:sz="4" w:space="0" w:color="auto"/>
              <w:bottom w:val="single" w:sz="4" w:space="0" w:color="auto"/>
              <w:right w:val="single" w:sz="4" w:space="0" w:color="auto"/>
            </w:tcBorders>
            <w:vAlign w:val="center"/>
          </w:tcPr>
          <w:p w14:paraId="66CE35BA"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EFFEFC"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15B7EE"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E9A6" w14:textId="77777777" w:rsidR="00A90E85" w:rsidRPr="00840CFD" w:rsidRDefault="00C8650C" w:rsidP="00BC6BDB">
            <w:pPr>
              <w:keepNext/>
              <w:snapToGrid w:val="0"/>
              <w:spacing w:after="0"/>
              <w:jc w:val="both"/>
              <w:rPr>
                <w:rStyle w:val="ae"/>
                <w:rFonts w:ascii="Arial" w:hAnsi="Arial" w:cs="Arial"/>
                <w:sz w:val="18"/>
                <w:szCs w:val="18"/>
              </w:rPr>
            </w:pPr>
            <w:hyperlink r:id="rId842"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394405"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F34EEE" w14:textId="50F92DCE"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27D580"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0FB0BCE8" w14:textId="77777777" w:rsidTr="00BC6BDB">
        <w:tc>
          <w:tcPr>
            <w:tcW w:w="1978" w:type="dxa"/>
            <w:vAlign w:val="center"/>
          </w:tcPr>
          <w:p w14:paraId="1F22537B" w14:textId="77777777" w:rsidR="00A67257" w:rsidRPr="00840CFD" w:rsidRDefault="00A67257" w:rsidP="00BC6BDB">
            <w:pPr>
              <w:pStyle w:val="TAL"/>
              <w:snapToGrid w:val="0"/>
              <w:jc w:val="both"/>
              <w:rPr>
                <w:rFonts w:cs="Arial"/>
                <w:szCs w:val="18"/>
              </w:rPr>
            </w:pPr>
            <w:r w:rsidRPr="00840CFD">
              <w:rPr>
                <w:rFonts w:cs="Arial"/>
                <w:szCs w:val="18"/>
              </w:rPr>
              <w:t>DC_14A_n260A(8A)</w:t>
            </w:r>
          </w:p>
        </w:tc>
        <w:tc>
          <w:tcPr>
            <w:tcW w:w="1531" w:type="dxa"/>
            <w:vAlign w:val="center"/>
          </w:tcPr>
          <w:p w14:paraId="02E959D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DC_14A_n260A(8A)</w:t>
            </w:r>
          </w:p>
        </w:tc>
        <w:tc>
          <w:tcPr>
            <w:tcW w:w="902" w:type="dxa"/>
            <w:vAlign w:val="center"/>
          </w:tcPr>
          <w:p w14:paraId="4D297EB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BEF80AF"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E28A59F" w14:textId="77777777" w:rsidR="00A67257" w:rsidRPr="00840CFD" w:rsidRDefault="00C8650C" w:rsidP="00BC6BDB">
            <w:pPr>
              <w:pStyle w:val="TAL"/>
              <w:snapToGrid w:val="0"/>
              <w:jc w:val="both"/>
              <w:rPr>
                <w:rFonts w:cs="Arial"/>
                <w:szCs w:val="18"/>
              </w:rPr>
            </w:pPr>
            <w:hyperlink r:id="rId843" w:history="1">
              <w:r w:rsidR="00A67257" w:rsidRPr="00840CFD">
                <w:rPr>
                  <w:rStyle w:val="ae"/>
                  <w:rFonts w:eastAsia="新細明體" w:cs="Arial"/>
                  <w:szCs w:val="18"/>
                  <w:lang w:eastAsia="zh-TW"/>
                </w:rPr>
                <w:t>Marc.grant@att.com</w:t>
              </w:r>
            </w:hyperlink>
          </w:p>
        </w:tc>
        <w:tc>
          <w:tcPr>
            <w:tcW w:w="3239" w:type="dxa"/>
            <w:gridSpan w:val="2"/>
            <w:vAlign w:val="center"/>
          </w:tcPr>
          <w:p w14:paraId="38669BC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372108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59F10DF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DL_14A_n260A(7)</w:t>
            </w:r>
          </w:p>
        </w:tc>
      </w:tr>
      <w:tr w:rsidR="00A67257" w:rsidRPr="000549BB" w14:paraId="4B1A891A" w14:textId="77777777" w:rsidTr="00BC6BDB">
        <w:tc>
          <w:tcPr>
            <w:tcW w:w="1978" w:type="dxa"/>
            <w:vAlign w:val="center"/>
          </w:tcPr>
          <w:p w14:paraId="0A4BC868" w14:textId="77777777" w:rsidR="00A67257" w:rsidRPr="00840CFD" w:rsidRDefault="00A67257" w:rsidP="00BC6BDB">
            <w:pPr>
              <w:pStyle w:val="TAL"/>
              <w:snapToGrid w:val="0"/>
              <w:jc w:val="both"/>
              <w:rPr>
                <w:rFonts w:cs="Arial"/>
                <w:szCs w:val="18"/>
              </w:rPr>
            </w:pPr>
            <w:r w:rsidRPr="00840CFD">
              <w:rPr>
                <w:rFonts w:cs="Arial"/>
                <w:szCs w:val="18"/>
              </w:rPr>
              <w:t>DC_14A_n260A(7A)</w:t>
            </w:r>
          </w:p>
        </w:tc>
        <w:tc>
          <w:tcPr>
            <w:tcW w:w="1531" w:type="dxa"/>
            <w:vAlign w:val="center"/>
          </w:tcPr>
          <w:p w14:paraId="1853F32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DC_14A_n260A(7A)</w:t>
            </w:r>
          </w:p>
        </w:tc>
        <w:tc>
          <w:tcPr>
            <w:tcW w:w="902" w:type="dxa"/>
            <w:vAlign w:val="center"/>
          </w:tcPr>
          <w:p w14:paraId="67A31F6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7F90AF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82656F6" w14:textId="77777777" w:rsidR="00A67257" w:rsidRPr="00840CFD" w:rsidRDefault="00C8650C" w:rsidP="00BC6BDB">
            <w:pPr>
              <w:pStyle w:val="TAL"/>
              <w:snapToGrid w:val="0"/>
              <w:jc w:val="both"/>
              <w:rPr>
                <w:rFonts w:cs="Arial"/>
                <w:szCs w:val="18"/>
              </w:rPr>
            </w:pPr>
            <w:hyperlink r:id="rId844" w:history="1">
              <w:r w:rsidR="00A67257" w:rsidRPr="00840CFD">
                <w:rPr>
                  <w:rStyle w:val="ae"/>
                  <w:rFonts w:eastAsia="新細明體" w:cs="Arial"/>
                  <w:szCs w:val="18"/>
                  <w:lang w:eastAsia="zh-TW"/>
                </w:rPr>
                <w:t>Marc.grant@att.com</w:t>
              </w:r>
            </w:hyperlink>
          </w:p>
        </w:tc>
        <w:tc>
          <w:tcPr>
            <w:tcW w:w="3239" w:type="dxa"/>
            <w:gridSpan w:val="2"/>
            <w:vAlign w:val="center"/>
          </w:tcPr>
          <w:p w14:paraId="61E2DBE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71A2FA3"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22A2657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DL_14A_n260A(6)</w:t>
            </w:r>
          </w:p>
        </w:tc>
      </w:tr>
      <w:tr w:rsidR="00A67257" w:rsidRPr="000549BB" w14:paraId="6D825D83" w14:textId="77777777" w:rsidTr="00BC6BDB">
        <w:tc>
          <w:tcPr>
            <w:tcW w:w="1978" w:type="dxa"/>
            <w:vAlign w:val="center"/>
          </w:tcPr>
          <w:p w14:paraId="540A773F" w14:textId="77777777" w:rsidR="00A67257" w:rsidRPr="00840CFD" w:rsidRDefault="00A67257" w:rsidP="00BC6BDB">
            <w:pPr>
              <w:pStyle w:val="TAL"/>
              <w:snapToGrid w:val="0"/>
              <w:jc w:val="both"/>
              <w:rPr>
                <w:rFonts w:cs="Arial"/>
                <w:szCs w:val="18"/>
              </w:rPr>
            </w:pPr>
            <w:r w:rsidRPr="00840CFD">
              <w:rPr>
                <w:rFonts w:cs="Arial"/>
                <w:szCs w:val="18"/>
              </w:rPr>
              <w:t>DC_14A_n260A(6A)</w:t>
            </w:r>
          </w:p>
        </w:tc>
        <w:tc>
          <w:tcPr>
            <w:tcW w:w="1531" w:type="dxa"/>
            <w:vAlign w:val="center"/>
          </w:tcPr>
          <w:p w14:paraId="308D8C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DC_14A_n260A(6A)</w:t>
            </w:r>
          </w:p>
        </w:tc>
        <w:tc>
          <w:tcPr>
            <w:tcW w:w="902" w:type="dxa"/>
            <w:vAlign w:val="center"/>
          </w:tcPr>
          <w:p w14:paraId="415B563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80755BE"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7C714B16" w14:textId="77777777" w:rsidR="00A67257" w:rsidRPr="00840CFD" w:rsidRDefault="00C8650C" w:rsidP="00BC6BDB">
            <w:pPr>
              <w:pStyle w:val="TAL"/>
              <w:snapToGrid w:val="0"/>
              <w:jc w:val="both"/>
              <w:rPr>
                <w:rFonts w:cs="Arial"/>
                <w:szCs w:val="18"/>
              </w:rPr>
            </w:pPr>
            <w:hyperlink r:id="rId845" w:history="1">
              <w:r w:rsidR="00A67257" w:rsidRPr="00840CFD">
                <w:rPr>
                  <w:rStyle w:val="ae"/>
                  <w:rFonts w:eastAsia="新細明體" w:cs="Arial"/>
                  <w:szCs w:val="18"/>
                  <w:lang w:eastAsia="zh-TW"/>
                </w:rPr>
                <w:t>Marc.grant@att.com</w:t>
              </w:r>
            </w:hyperlink>
          </w:p>
        </w:tc>
        <w:tc>
          <w:tcPr>
            <w:tcW w:w="3239" w:type="dxa"/>
            <w:gridSpan w:val="2"/>
            <w:vAlign w:val="center"/>
          </w:tcPr>
          <w:p w14:paraId="215A8ED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A27A88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4E7805C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DL_14A_n260A(5)</w:t>
            </w:r>
          </w:p>
        </w:tc>
      </w:tr>
      <w:tr w:rsidR="00A67257" w:rsidRPr="000549BB" w14:paraId="0593F8AA" w14:textId="77777777" w:rsidTr="00BC6BDB">
        <w:tc>
          <w:tcPr>
            <w:tcW w:w="1978" w:type="dxa"/>
            <w:vAlign w:val="center"/>
          </w:tcPr>
          <w:p w14:paraId="3D4A4999" w14:textId="77777777" w:rsidR="00A67257" w:rsidRPr="00840CFD" w:rsidRDefault="00A67257" w:rsidP="00BC6BDB">
            <w:pPr>
              <w:pStyle w:val="TAL"/>
              <w:snapToGrid w:val="0"/>
              <w:jc w:val="both"/>
              <w:rPr>
                <w:rFonts w:cs="Arial"/>
                <w:szCs w:val="18"/>
              </w:rPr>
            </w:pPr>
            <w:r w:rsidRPr="00840CFD">
              <w:rPr>
                <w:rFonts w:cs="Arial"/>
                <w:szCs w:val="18"/>
              </w:rPr>
              <w:t>DC_14A_n260A(5A)</w:t>
            </w:r>
          </w:p>
        </w:tc>
        <w:tc>
          <w:tcPr>
            <w:tcW w:w="1531" w:type="dxa"/>
            <w:vAlign w:val="center"/>
          </w:tcPr>
          <w:p w14:paraId="65F658B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DC_14A_n260A(5A)</w:t>
            </w:r>
          </w:p>
        </w:tc>
        <w:tc>
          <w:tcPr>
            <w:tcW w:w="902" w:type="dxa"/>
            <w:vAlign w:val="center"/>
          </w:tcPr>
          <w:p w14:paraId="36B607B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0521FBE"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69987AF6" w14:textId="77777777" w:rsidR="00A67257" w:rsidRPr="00840CFD" w:rsidRDefault="00C8650C" w:rsidP="00BC6BDB">
            <w:pPr>
              <w:pStyle w:val="TAL"/>
              <w:snapToGrid w:val="0"/>
              <w:jc w:val="both"/>
              <w:rPr>
                <w:rFonts w:cs="Arial"/>
                <w:szCs w:val="18"/>
              </w:rPr>
            </w:pPr>
            <w:hyperlink r:id="rId846" w:history="1">
              <w:r w:rsidR="00A67257" w:rsidRPr="00840CFD">
                <w:rPr>
                  <w:rStyle w:val="ae"/>
                  <w:rFonts w:eastAsia="新細明體" w:cs="Arial"/>
                  <w:szCs w:val="18"/>
                  <w:lang w:eastAsia="zh-TW"/>
                </w:rPr>
                <w:t>Marc.grant@att.com</w:t>
              </w:r>
            </w:hyperlink>
          </w:p>
        </w:tc>
        <w:tc>
          <w:tcPr>
            <w:tcW w:w="3239" w:type="dxa"/>
            <w:gridSpan w:val="2"/>
            <w:vAlign w:val="center"/>
          </w:tcPr>
          <w:p w14:paraId="19B21F6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16AF00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5E873F4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DL_14A_n260A(4)</w:t>
            </w:r>
          </w:p>
        </w:tc>
      </w:tr>
      <w:tr w:rsidR="00A67257" w:rsidRPr="000549BB" w14:paraId="4FFE5462" w14:textId="77777777" w:rsidTr="00BC6BDB">
        <w:tc>
          <w:tcPr>
            <w:tcW w:w="1978" w:type="dxa"/>
            <w:vAlign w:val="center"/>
          </w:tcPr>
          <w:p w14:paraId="18B75220" w14:textId="77777777" w:rsidR="00A67257" w:rsidRPr="00840CFD" w:rsidRDefault="00A67257" w:rsidP="00BC6BDB">
            <w:pPr>
              <w:pStyle w:val="TAL"/>
              <w:snapToGrid w:val="0"/>
              <w:jc w:val="both"/>
              <w:rPr>
                <w:rFonts w:cs="Arial"/>
                <w:szCs w:val="18"/>
              </w:rPr>
            </w:pPr>
            <w:r w:rsidRPr="00840CFD">
              <w:rPr>
                <w:rFonts w:cs="Arial"/>
                <w:szCs w:val="18"/>
              </w:rPr>
              <w:t>DC_14A_n260A(4A)</w:t>
            </w:r>
          </w:p>
        </w:tc>
        <w:tc>
          <w:tcPr>
            <w:tcW w:w="1531" w:type="dxa"/>
            <w:vAlign w:val="center"/>
          </w:tcPr>
          <w:p w14:paraId="4BD64A3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DC_14A_n260A(4A)</w:t>
            </w:r>
          </w:p>
        </w:tc>
        <w:tc>
          <w:tcPr>
            <w:tcW w:w="902" w:type="dxa"/>
            <w:vAlign w:val="center"/>
          </w:tcPr>
          <w:p w14:paraId="76EA5A2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79258A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645FAC26" w14:textId="77777777" w:rsidR="00A67257" w:rsidRPr="00840CFD" w:rsidRDefault="00C8650C" w:rsidP="00BC6BDB">
            <w:pPr>
              <w:pStyle w:val="TAL"/>
              <w:snapToGrid w:val="0"/>
              <w:jc w:val="both"/>
              <w:rPr>
                <w:rFonts w:cs="Arial"/>
                <w:szCs w:val="18"/>
              </w:rPr>
            </w:pPr>
            <w:hyperlink r:id="rId847" w:history="1">
              <w:r w:rsidR="00A67257" w:rsidRPr="00840CFD">
                <w:rPr>
                  <w:rStyle w:val="ae"/>
                  <w:rFonts w:eastAsia="新細明體" w:cs="Arial"/>
                  <w:szCs w:val="18"/>
                  <w:lang w:eastAsia="zh-TW"/>
                </w:rPr>
                <w:t>Marc.grant@att.com</w:t>
              </w:r>
            </w:hyperlink>
          </w:p>
        </w:tc>
        <w:tc>
          <w:tcPr>
            <w:tcW w:w="3239" w:type="dxa"/>
            <w:gridSpan w:val="2"/>
            <w:vAlign w:val="center"/>
          </w:tcPr>
          <w:p w14:paraId="455C1176"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7816A5AB"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17DE8E1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DL_14A_n260A(3)</w:t>
            </w:r>
          </w:p>
        </w:tc>
      </w:tr>
      <w:tr w:rsidR="00A67257" w:rsidRPr="000549BB" w14:paraId="6E9B7BC4" w14:textId="77777777" w:rsidTr="00BC6BDB">
        <w:tc>
          <w:tcPr>
            <w:tcW w:w="1978" w:type="dxa"/>
            <w:vAlign w:val="center"/>
          </w:tcPr>
          <w:p w14:paraId="6AF824BE" w14:textId="77777777" w:rsidR="00A67257" w:rsidRPr="00840CFD" w:rsidRDefault="00A67257" w:rsidP="00BC6BDB">
            <w:pPr>
              <w:pStyle w:val="TAL"/>
              <w:snapToGrid w:val="0"/>
              <w:jc w:val="both"/>
              <w:rPr>
                <w:rFonts w:cs="Arial"/>
                <w:szCs w:val="18"/>
              </w:rPr>
            </w:pPr>
            <w:r w:rsidRPr="00840CFD">
              <w:rPr>
                <w:rFonts w:cs="Arial"/>
                <w:szCs w:val="18"/>
              </w:rPr>
              <w:t>DC_14A_n260A(3A)</w:t>
            </w:r>
          </w:p>
        </w:tc>
        <w:tc>
          <w:tcPr>
            <w:tcW w:w="1531" w:type="dxa"/>
            <w:vAlign w:val="center"/>
          </w:tcPr>
          <w:p w14:paraId="4CA671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DC_14A_n260A(3A)</w:t>
            </w:r>
          </w:p>
        </w:tc>
        <w:tc>
          <w:tcPr>
            <w:tcW w:w="902" w:type="dxa"/>
            <w:vAlign w:val="center"/>
          </w:tcPr>
          <w:p w14:paraId="285D2B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96115BE"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C8BCC9A" w14:textId="77777777" w:rsidR="00A67257" w:rsidRPr="00840CFD" w:rsidRDefault="00C8650C" w:rsidP="00BC6BDB">
            <w:pPr>
              <w:pStyle w:val="TAL"/>
              <w:snapToGrid w:val="0"/>
              <w:jc w:val="both"/>
              <w:rPr>
                <w:rFonts w:cs="Arial"/>
                <w:szCs w:val="18"/>
              </w:rPr>
            </w:pPr>
            <w:hyperlink r:id="rId848" w:history="1">
              <w:r w:rsidR="00A67257" w:rsidRPr="00840CFD">
                <w:rPr>
                  <w:rStyle w:val="ae"/>
                  <w:rFonts w:eastAsia="新細明體" w:cs="Arial"/>
                  <w:szCs w:val="18"/>
                  <w:lang w:eastAsia="zh-TW"/>
                </w:rPr>
                <w:t>Marc.grant@att.com</w:t>
              </w:r>
            </w:hyperlink>
          </w:p>
        </w:tc>
        <w:tc>
          <w:tcPr>
            <w:tcW w:w="3239" w:type="dxa"/>
            <w:gridSpan w:val="2"/>
            <w:vAlign w:val="center"/>
          </w:tcPr>
          <w:p w14:paraId="5A34FAB9"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D836FB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76607CA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DL_14A_n260A(2)</w:t>
            </w:r>
          </w:p>
        </w:tc>
      </w:tr>
      <w:tr w:rsidR="00A67257" w:rsidRPr="000549BB" w14:paraId="5E52BFDB" w14:textId="77777777" w:rsidTr="00BC6BDB">
        <w:tc>
          <w:tcPr>
            <w:tcW w:w="1978" w:type="dxa"/>
            <w:vAlign w:val="center"/>
          </w:tcPr>
          <w:p w14:paraId="5DE811B3" w14:textId="77777777" w:rsidR="00A67257" w:rsidRPr="00840CFD" w:rsidRDefault="00A67257" w:rsidP="00BC6BDB">
            <w:pPr>
              <w:pStyle w:val="TAL"/>
              <w:snapToGrid w:val="0"/>
              <w:ind w:left="1440" w:hanging="1440"/>
              <w:jc w:val="both"/>
              <w:rPr>
                <w:rFonts w:cs="Arial"/>
                <w:szCs w:val="18"/>
              </w:rPr>
            </w:pPr>
            <w:r w:rsidRPr="00840CFD">
              <w:rPr>
                <w:rFonts w:cs="Arial"/>
                <w:szCs w:val="18"/>
              </w:rPr>
              <w:t>DC_14A_n260A(2A)</w:t>
            </w:r>
          </w:p>
        </w:tc>
        <w:tc>
          <w:tcPr>
            <w:tcW w:w="1531" w:type="dxa"/>
            <w:vAlign w:val="center"/>
          </w:tcPr>
          <w:p w14:paraId="2AFBF7D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DC_14A_n260A(2A)</w:t>
            </w:r>
          </w:p>
        </w:tc>
        <w:tc>
          <w:tcPr>
            <w:tcW w:w="902" w:type="dxa"/>
            <w:vAlign w:val="center"/>
          </w:tcPr>
          <w:p w14:paraId="1F5FB7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612F672"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0853E0C" w14:textId="77777777" w:rsidR="00A67257" w:rsidRPr="00840CFD" w:rsidRDefault="00C8650C" w:rsidP="00BC6BDB">
            <w:pPr>
              <w:pStyle w:val="TAL"/>
              <w:snapToGrid w:val="0"/>
              <w:jc w:val="both"/>
              <w:rPr>
                <w:rFonts w:cs="Arial"/>
                <w:szCs w:val="18"/>
              </w:rPr>
            </w:pPr>
            <w:hyperlink r:id="rId849" w:history="1">
              <w:r w:rsidR="00A67257" w:rsidRPr="00840CFD">
                <w:rPr>
                  <w:rStyle w:val="ae"/>
                  <w:rFonts w:eastAsia="新細明體" w:cs="Arial"/>
                  <w:szCs w:val="18"/>
                  <w:lang w:eastAsia="zh-TW"/>
                </w:rPr>
                <w:t>Marc.grant@att.com</w:t>
              </w:r>
            </w:hyperlink>
          </w:p>
        </w:tc>
        <w:tc>
          <w:tcPr>
            <w:tcW w:w="3239" w:type="dxa"/>
            <w:gridSpan w:val="2"/>
            <w:vAlign w:val="center"/>
          </w:tcPr>
          <w:p w14:paraId="62AA0289"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F303A1B"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6831ECB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w:t>
            </w:r>
          </w:p>
        </w:tc>
      </w:tr>
      <w:tr w:rsidR="00A67257" w:rsidRPr="000549BB" w14:paraId="28E1F002" w14:textId="77777777" w:rsidTr="00BC6BDB">
        <w:tc>
          <w:tcPr>
            <w:tcW w:w="1978" w:type="dxa"/>
            <w:vAlign w:val="center"/>
          </w:tcPr>
          <w:p w14:paraId="2797282D" w14:textId="77777777" w:rsidR="00A67257" w:rsidRPr="00840CFD" w:rsidRDefault="00A67257" w:rsidP="00BC6BDB">
            <w:pPr>
              <w:pStyle w:val="TAL"/>
              <w:snapToGrid w:val="0"/>
              <w:jc w:val="both"/>
              <w:rPr>
                <w:rFonts w:cs="Arial"/>
                <w:szCs w:val="18"/>
              </w:rPr>
            </w:pPr>
            <w:r w:rsidRPr="00840CFD">
              <w:rPr>
                <w:rFonts w:cs="Arial"/>
                <w:szCs w:val="18"/>
              </w:rPr>
              <w:t>DC_14A_n260(2G)</w:t>
            </w:r>
          </w:p>
        </w:tc>
        <w:tc>
          <w:tcPr>
            <w:tcW w:w="1531" w:type="dxa"/>
            <w:vAlign w:val="center"/>
          </w:tcPr>
          <w:p w14:paraId="6CED04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DC_14A_n260(2G)</w:t>
            </w:r>
          </w:p>
        </w:tc>
        <w:tc>
          <w:tcPr>
            <w:tcW w:w="902" w:type="dxa"/>
            <w:vAlign w:val="center"/>
          </w:tcPr>
          <w:p w14:paraId="5BC8735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3FDF96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15660C7" w14:textId="77777777" w:rsidR="00A67257" w:rsidRPr="00840CFD" w:rsidRDefault="00C8650C" w:rsidP="00BC6BDB">
            <w:pPr>
              <w:pStyle w:val="TAL"/>
              <w:snapToGrid w:val="0"/>
              <w:jc w:val="both"/>
              <w:rPr>
                <w:rFonts w:cs="Arial"/>
                <w:szCs w:val="18"/>
              </w:rPr>
            </w:pPr>
            <w:hyperlink r:id="rId850" w:history="1">
              <w:r w:rsidR="00A67257" w:rsidRPr="00840CFD">
                <w:rPr>
                  <w:rStyle w:val="ae"/>
                  <w:rFonts w:eastAsia="新細明體" w:cs="Arial"/>
                  <w:szCs w:val="18"/>
                  <w:lang w:eastAsia="zh-TW"/>
                </w:rPr>
                <w:t>Marc.grant@att.com</w:t>
              </w:r>
            </w:hyperlink>
          </w:p>
        </w:tc>
        <w:tc>
          <w:tcPr>
            <w:tcW w:w="3239" w:type="dxa"/>
            <w:gridSpan w:val="2"/>
            <w:vAlign w:val="center"/>
          </w:tcPr>
          <w:p w14:paraId="59CB832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F72D58A"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23770AB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DL_14A_n260G</w:t>
            </w:r>
          </w:p>
        </w:tc>
      </w:tr>
      <w:tr w:rsidR="00A67257" w:rsidRPr="000549BB" w14:paraId="2198355C" w14:textId="77777777" w:rsidTr="00BC6BDB">
        <w:tc>
          <w:tcPr>
            <w:tcW w:w="1978" w:type="dxa"/>
            <w:vAlign w:val="center"/>
          </w:tcPr>
          <w:p w14:paraId="7EC1500B" w14:textId="77777777" w:rsidR="00A67257" w:rsidRPr="00840CFD" w:rsidRDefault="00A67257" w:rsidP="00BC6BDB">
            <w:pPr>
              <w:pStyle w:val="TAL"/>
              <w:snapToGrid w:val="0"/>
              <w:jc w:val="both"/>
              <w:rPr>
                <w:rFonts w:cs="Arial"/>
                <w:szCs w:val="18"/>
              </w:rPr>
            </w:pPr>
            <w:r w:rsidRPr="00840CFD">
              <w:rPr>
                <w:rFonts w:cs="Arial"/>
                <w:szCs w:val="18"/>
              </w:rPr>
              <w:t>DC_14A_n260G</w:t>
            </w:r>
          </w:p>
        </w:tc>
        <w:tc>
          <w:tcPr>
            <w:tcW w:w="1531" w:type="dxa"/>
            <w:vAlign w:val="center"/>
          </w:tcPr>
          <w:p w14:paraId="5928B59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DC_14A_n260G</w:t>
            </w:r>
          </w:p>
        </w:tc>
        <w:tc>
          <w:tcPr>
            <w:tcW w:w="902" w:type="dxa"/>
            <w:vAlign w:val="center"/>
          </w:tcPr>
          <w:p w14:paraId="09CB955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22BD2A9"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63D8ADD" w14:textId="77777777" w:rsidR="00A67257" w:rsidRPr="00840CFD" w:rsidRDefault="00C8650C" w:rsidP="00BC6BDB">
            <w:pPr>
              <w:pStyle w:val="TAL"/>
              <w:snapToGrid w:val="0"/>
              <w:jc w:val="both"/>
              <w:rPr>
                <w:rFonts w:cs="Arial"/>
                <w:szCs w:val="18"/>
              </w:rPr>
            </w:pPr>
            <w:hyperlink r:id="rId851" w:history="1">
              <w:r w:rsidR="00A67257" w:rsidRPr="00840CFD">
                <w:rPr>
                  <w:rStyle w:val="ae"/>
                  <w:rFonts w:eastAsia="新細明體" w:cs="Arial"/>
                  <w:szCs w:val="18"/>
                  <w:lang w:eastAsia="zh-TW"/>
                </w:rPr>
                <w:t>Marc.grant@att.com</w:t>
              </w:r>
            </w:hyperlink>
          </w:p>
        </w:tc>
        <w:tc>
          <w:tcPr>
            <w:tcW w:w="3239" w:type="dxa"/>
            <w:gridSpan w:val="2"/>
            <w:vAlign w:val="center"/>
          </w:tcPr>
          <w:p w14:paraId="42052896"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AF2D656" w14:textId="025F24CA" w:rsidR="00A67257" w:rsidRPr="00840CFD" w:rsidRDefault="00A1481F" w:rsidP="00BC6BDB">
            <w:pPr>
              <w:pStyle w:val="TAL"/>
              <w:snapToGrid w:val="0"/>
              <w:jc w:val="both"/>
              <w:rPr>
                <w:rFonts w:cs="Arial"/>
                <w:szCs w:val="18"/>
              </w:rPr>
            </w:pPr>
            <w:r w:rsidRPr="00A1481F">
              <w:rPr>
                <w:rFonts w:eastAsia="新細明體" w:cs="Arial"/>
                <w:szCs w:val="18"/>
                <w:lang w:eastAsia="zh-TW"/>
              </w:rPr>
              <w:t>completed</w:t>
            </w:r>
          </w:p>
        </w:tc>
        <w:tc>
          <w:tcPr>
            <w:tcW w:w="4499" w:type="dxa"/>
            <w:vAlign w:val="center"/>
          </w:tcPr>
          <w:p w14:paraId="311584E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w:t>
            </w:r>
          </w:p>
        </w:tc>
      </w:tr>
      <w:tr w:rsidR="00A67257" w:rsidRPr="000549BB" w14:paraId="0906414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743E109" w14:textId="77777777" w:rsidR="00A67257" w:rsidRPr="00840CFD" w:rsidRDefault="00A67257" w:rsidP="00BC6BDB">
            <w:pPr>
              <w:pStyle w:val="TAL"/>
              <w:snapToGrid w:val="0"/>
              <w:jc w:val="both"/>
              <w:rPr>
                <w:rFonts w:cs="Arial"/>
                <w:szCs w:val="18"/>
              </w:rPr>
            </w:pPr>
            <w:r w:rsidRPr="00840CFD">
              <w:rPr>
                <w:rFonts w:cs="Arial"/>
                <w:szCs w:val="18"/>
              </w:rPr>
              <w:t>DC_14A_n260D</w:t>
            </w:r>
          </w:p>
        </w:tc>
        <w:tc>
          <w:tcPr>
            <w:tcW w:w="1531" w:type="dxa"/>
            <w:tcBorders>
              <w:top w:val="single" w:sz="4" w:space="0" w:color="auto"/>
              <w:left w:val="single" w:sz="4" w:space="0" w:color="auto"/>
              <w:bottom w:val="single" w:sz="4" w:space="0" w:color="auto"/>
              <w:right w:val="single" w:sz="4" w:space="0" w:color="auto"/>
            </w:tcBorders>
            <w:vAlign w:val="center"/>
          </w:tcPr>
          <w:p w14:paraId="321D15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DC_14A_n260D</w:t>
            </w:r>
          </w:p>
        </w:tc>
        <w:tc>
          <w:tcPr>
            <w:tcW w:w="902" w:type="dxa"/>
            <w:tcBorders>
              <w:top w:val="single" w:sz="4" w:space="0" w:color="auto"/>
              <w:left w:val="single" w:sz="4" w:space="0" w:color="auto"/>
              <w:bottom w:val="single" w:sz="4" w:space="0" w:color="auto"/>
              <w:right w:val="single" w:sz="4" w:space="0" w:color="auto"/>
            </w:tcBorders>
            <w:vAlign w:val="center"/>
          </w:tcPr>
          <w:p w14:paraId="20D173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E3C903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 xml:space="preserve">Marc Grant, </w:t>
            </w:r>
            <w:r w:rsidRPr="00840CFD">
              <w:rPr>
                <w:rFonts w:eastAsia="新細明體" w:cs="Arial"/>
                <w:szCs w:val="18"/>
                <w:lang w:eastAsia="zh-TW"/>
              </w:rPr>
              <w:lastRenderedPageBreak/>
              <w:t>AT&amp;T</w:t>
            </w:r>
          </w:p>
        </w:tc>
        <w:tc>
          <w:tcPr>
            <w:tcW w:w="1440" w:type="dxa"/>
            <w:tcBorders>
              <w:top w:val="single" w:sz="4" w:space="0" w:color="auto"/>
              <w:left w:val="single" w:sz="4" w:space="0" w:color="auto"/>
              <w:bottom w:val="single" w:sz="4" w:space="0" w:color="auto"/>
              <w:right w:val="single" w:sz="4" w:space="0" w:color="auto"/>
            </w:tcBorders>
            <w:vAlign w:val="center"/>
          </w:tcPr>
          <w:p w14:paraId="14747189" w14:textId="77777777" w:rsidR="00A67257" w:rsidRPr="00840CFD" w:rsidRDefault="00C8650C" w:rsidP="00BC6BDB">
            <w:pPr>
              <w:pStyle w:val="TAL"/>
              <w:snapToGrid w:val="0"/>
              <w:jc w:val="both"/>
              <w:rPr>
                <w:rFonts w:eastAsia="新細明體" w:cs="Arial"/>
                <w:szCs w:val="18"/>
                <w:lang w:eastAsia="zh-TW"/>
              </w:rPr>
            </w:pPr>
            <w:hyperlink r:id="rId852" w:history="1">
              <w:r w:rsidR="00A67257" w:rsidRPr="00840CFD">
                <w:rPr>
                  <w:rStyle w:val="ae"/>
                  <w:rFonts w:eastAsia="新細明體" w:cs="Arial"/>
                  <w:szCs w:val="18"/>
                  <w:lang w:eastAsia="zh-TW"/>
                </w:rPr>
                <w:t>Marc.grant@att.c</w:t>
              </w:r>
              <w:r w:rsidR="00A67257" w:rsidRPr="00840CFD">
                <w:rPr>
                  <w:rStyle w:val="ae"/>
                  <w:rFonts w:eastAsia="新細明體" w:cs="Arial"/>
                  <w:szCs w:val="18"/>
                  <w:lang w:eastAsia="zh-TW"/>
                </w:rPr>
                <w:lastRenderedPageBreak/>
                <w:t>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2343E0E"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lastRenderedPageBreak/>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93D7C2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6D0883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DC_14A_n260E</w:t>
            </w:r>
          </w:p>
        </w:tc>
      </w:tr>
      <w:tr w:rsidR="00A67257" w:rsidRPr="000549BB" w14:paraId="0200735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00238F3" w14:textId="77777777" w:rsidR="00A67257" w:rsidRPr="00840CFD" w:rsidRDefault="00A67257" w:rsidP="00BC6BDB">
            <w:pPr>
              <w:pStyle w:val="TAL"/>
              <w:snapToGrid w:val="0"/>
              <w:jc w:val="both"/>
              <w:rPr>
                <w:rFonts w:cs="Arial"/>
                <w:szCs w:val="18"/>
              </w:rPr>
            </w:pPr>
            <w:r w:rsidRPr="00840CFD">
              <w:rPr>
                <w:rFonts w:cs="Arial"/>
                <w:szCs w:val="18"/>
              </w:rPr>
              <w:lastRenderedPageBreak/>
              <w:t>DC_14A_n260E</w:t>
            </w:r>
          </w:p>
        </w:tc>
        <w:tc>
          <w:tcPr>
            <w:tcW w:w="1531" w:type="dxa"/>
            <w:tcBorders>
              <w:top w:val="single" w:sz="4" w:space="0" w:color="auto"/>
              <w:left w:val="single" w:sz="4" w:space="0" w:color="auto"/>
              <w:bottom w:val="single" w:sz="4" w:space="0" w:color="auto"/>
              <w:right w:val="single" w:sz="4" w:space="0" w:color="auto"/>
            </w:tcBorders>
            <w:vAlign w:val="center"/>
          </w:tcPr>
          <w:p w14:paraId="004F900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DC_14A_n260E</w:t>
            </w:r>
          </w:p>
        </w:tc>
        <w:tc>
          <w:tcPr>
            <w:tcW w:w="902" w:type="dxa"/>
            <w:tcBorders>
              <w:top w:val="single" w:sz="4" w:space="0" w:color="auto"/>
              <w:left w:val="single" w:sz="4" w:space="0" w:color="auto"/>
              <w:bottom w:val="single" w:sz="4" w:space="0" w:color="auto"/>
              <w:right w:val="single" w:sz="4" w:space="0" w:color="auto"/>
            </w:tcBorders>
            <w:vAlign w:val="center"/>
          </w:tcPr>
          <w:p w14:paraId="075631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0B1AE0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B6E55EC" w14:textId="77777777" w:rsidR="00A67257" w:rsidRPr="00840CFD" w:rsidRDefault="00C8650C" w:rsidP="00BC6BDB">
            <w:pPr>
              <w:pStyle w:val="TAL"/>
              <w:snapToGrid w:val="0"/>
              <w:jc w:val="both"/>
              <w:rPr>
                <w:rFonts w:eastAsia="新細明體" w:cs="Arial"/>
                <w:szCs w:val="18"/>
                <w:lang w:eastAsia="zh-TW"/>
              </w:rPr>
            </w:pPr>
            <w:hyperlink r:id="rId85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2E2EDF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6D06A9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496387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DC_14A_n260D</w:t>
            </w:r>
          </w:p>
        </w:tc>
      </w:tr>
      <w:tr w:rsidR="00A67257" w:rsidRPr="000549BB" w14:paraId="50187D1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6548E3D" w14:textId="77777777" w:rsidR="00A67257" w:rsidRPr="00840CFD" w:rsidRDefault="00A67257" w:rsidP="00BC6BDB">
            <w:pPr>
              <w:pStyle w:val="TAL"/>
              <w:snapToGrid w:val="0"/>
              <w:jc w:val="both"/>
              <w:rPr>
                <w:rFonts w:cs="Arial"/>
                <w:szCs w:val="18"/>
              </w:rPr>
            </w:pPr>
            <w:r w:rsidRPr="00840CFD">
              <w:rPr>
                <w:rFonts w:cs="Arial"/>
                <w:szCs w:val="18"/>
              </w:rPr>
              <w:t>DC_14A_n260F</w:t>
            </w:r>
          </w:p>
        </w:tc>
        <w:tc>
          <w:tcPr>
            <w:tcW w:w="1531" w:type="dxa"/>
            <w:tcBorders>
              <w:top w:val="single" w:sz="4" w:space="0" w:color="auto"/>
              <w:left w:val="single" w:sz="4" w:space="0" w:color="auto"/>
              <w:bottom w:val="single" w:sz="4" w:space="0" w:color="auto"/>
              <w:right w:val="single" w:sz="4" w:space="0" w:color="auto"/>
            </w:tcBorders>
            <w:vAlign w:val="center"/>
          </w:tcPr>
          <w:p w14:paraId="54E1B3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DC_14A_n260F</w:t>
            </w:r>
          </w:p>
        </w:tc>
        <w:tc>
          <w:tcPr>
            <w:tcW w:w="902" w:type="dxa"/>
            <w:tcBorders>
              <w:top w:val="single" w:sz="4" w:space="0" w:color="auto"/>
              <w:left w:val="single" w:sz="4" w:space="0" w:color="auto"/>
              <w:bottom w:val="single" w:sz="4" w:space="0" w:color="auto"/>
              <w:right w:val="single" w:sz="4" w:space="0" w:color="auto"/>
            </w:tcBorders>
            <w:vAlign w:val="center"/>
          </w:tcPr>
          <w:p w14:paraId="71B4B6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CBAC70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47251C0" w14:textId="77777777" w:rsidR="00A67257" w:rsidRPr="00840CFD" w:rsidRDefault="00C8650C" w:rsidP="00BC6BDB">
            <w:pPr>
              <w:pStyle w:val="TAL"/>
              <w:snapToGrid w:val="0"/>
              <w:jc w:val="both"/>
              <w:rPr>
                <w:rFonts w:eastAsia="新細明體" w:cs="Arial"/>
                <w:szCs w:val="18"/>
                <w:lang w:eastAsia="zh-TW"/>
              </w:rPr>
            </w:pPr>
            <w:hyperlink r:id="rId85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B7166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AE35D9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F8A1A1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w:t>
            </w:r>
          </w:p>
        </w:tc>
      </w:tr>
      <w:tr w:rsidR="00A1481F" w:rsidRPr="000549BB" w14:paraId="3DF90E83"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56848C50" w14:textId="77777777" w:rsidR="00A1481F" w:rsidRPr="00840CFD" w:rsidRDefault="00A1481F" w:rsidP="00BC6BDB">
            <w:pPr>
              <w:pStyle w:val="TAL"/>
              <w:snapToGrid w:val="0"/>
              <w:jc w:val="both"/>
              <w:rPr>
                <w:rFonts w:cs="Arial"/>
                <w:szCs w:val="18"/>
              </w:rPr>
            </w:pPr>
            <w:r w:rsidRPr="00840CFD">
              <w:rPr>
                <w:rFonts w:cs="Arial"/>
                <w:szCs w:val="18"/>
              </w:rPr>
              <w:t>DC_14A_n260M</w:t>
            </w:r>
          </w:p>
        </w:tc>
        <w:tc>
          <w:tcPr>
            <w:tcW w:w="1531" w:type="dxa"/>
            <w:tcBorders>
              <w:top w:val="single" w:sz="4" w:space="0" w:color="auto"/>
              <w:left w:val="single" w:sz="4" w:space="0" w:color="auto"/>
              <w:bottom w:val="single" w:sz="4" w:space="0" w:color="auto"/>
              <w:right w:val="single" w:sz="4" w:space="0" w:color="auto"/>
            </w:tcBorders>
            <w:vAlign w:val="center"/>
          </w:tcPr>
          <w:p w14:paraId="3607BD8B"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DC_14A_n260M</w:t>
            </w:r>
          </w:p>
        </w:tc>
        <w:tc>
          <w:tcPr>
            <w:tcW w:w="902" w:type="dxa"/>
            <w:tcBorders>
              <w:top w:val="single" w:sz="4" w:space="0" w:color="auto"/>
              <w:left w:val="single" w:sz="4" w:space="0" w:color="auto"/>
              <w:bottom w:val="single" w:sz="4" w:space="0" w:color="auto"/>
              <w:right w:val="single" w:sz="4" w:space="0" w:color="auto"/>
            </w:tcBorders>
            <w:vAlign w:val="center"/>
          </w:tcPr>
          <w:p w14:paraId="61FF4739"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95C4BB9"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4D1AEE9" w14:textId="77777777" w:rsidR="00A1481F" w:rsidRPr="00840CFD" w:rsidRDefault="00C8650C" w:rsidP="00BC6BDB">
            <w:pPr>
              <w:pStyle w:val="TAL"/>
              <w:snapToGrid w:val="0"/>
              <w:jc w:val="both"/>
              <w:rPr>
                <w:rFonts w:eastAsia="新細明體" w:cs="Arial"/>
                <w:szCs w:val="18"/>
                <w:lang w:eastAsia="zh-TW"/>
              </w:rPr>
            </w:pPr>
            <w:hyperlink r:id="rId855"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B2FC4AF"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2995592" w14:textId="1712F8EE"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F74C6BC"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DC_14A_n260L</w:t>
            </w:r>
          </w:p>
        </w:tc>
      </w:tr>
      <w:tr w:rsidR="00A1481F" w:rsidRPr="000549BB" w14:paraId="678632B0"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16AE86F1" w14:textId="77777777" w:rsidR="00A1481F" w:rsidRPr="00840CFD" w:rsidRDefault="00A1481F" w:rsidP="00BC6BDB">
            <w:pPr>
              <w:pStyle w:val="TAL"/>
              <w:snapToGrid w:val="0"/>
              <w:jc w:val="both"/>
              <w:rPr>
                <w:rFonts w:cs="Arial"/>
                <w:szCs w:val="18"/>
              </w:rPr>
            </w:pPr>
            <w:r w:rsidRPr="00840CFD">
              <w:rPr>
                <w:rFonts w:cs="Arial"/>
                <w:szCs w:val="18"/>
              </w:rPr>
              <w:t>DC_14A_n260L</w:t>
            </w:r>
          </w:p>
        </w:tc>
        <w:tc>
          <w:tcPr>
            <w:tcW w:w="1531" w:type="dxa"/>
            <w:tcBorders>
              <w:top w:val="single" w:sz="4" w:space="0" w:color="auto"/>
              <w:left w:val="single" w:sz="4" w:space="0" w:color="auto"/>
              <w:bottom w:val="single" w:sz="4" w:space="0" w:color="auto"/>
              <w:right w:val="single" w:sz="4" w:space="0" w:color="auto"/>
            </w:tcBorders>
            <w:vAlign w:val="center"/>
          </w:tcPr>
          <w:p w14:paraId="407B8CBD"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DC_14A_n260L</w:t>
            </w:r>
          </w:p>
        </w:tc>
        <w:tc>
          <w:tcPr>
            <w:tcW w:w="902" w:type="dxa"/>
            <w:tcBorders>
              <w:top w:val="single" w:sz="4" w:space="0" w:color="auto"/>
              <w:left w:val="single" w:sz="4" w:space="0" w:color="auto"/>
              <w:bottom w:val="single" w:sz="4" w:space="0" w:color="auto"/>
              <w:right w:val="single" w:sz="4" w:space="0" w:color="auto"/>
            </w:tcBorders>
            <w:vAlign w:val="center"/>
          </w:tcPr>
          <w:p w14:paraId="5ED3098C"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122265C"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62683D7" w14:textId="77777777" w:rsidR="00A1481F" w:rsidRPr="00840CFD" w:rsidRDefault="00C8650C" w:rsidP="00BC6BDB">
            <w:pPr>
              <w:pStyle w:val="TAL"/>
              <w:snapToGrid w:val="0"/>
              <w:jc w:val="both"/>
              <w:rPr>
                <w:rFonts w:eastAsia="新細明體" w:cs="Arial"/>
                <w:szCs w:val="18"/>
                <w:lang w:eastAsia="zh-TW"/>
              </w:rPr>
            </w:pPr>
            <w:hyperlink r:id="rId856"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E9CC8F0"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FD58684" w14:textId="4DE487FF"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D963BEF"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DC_14A_n260K</w:t>
            </w:r>
          </w:p>
        </w:tc>
      </w:tr>
      <w:tr w:rsidR="00A1481F" w:rsidRPr="000549BB" w14:paraId="67351948"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2253753D" w14:textId="77777777" w:rsidR="00A1481F" w:rsidRPr="00840CFD" w:rsidRDefault="00A1481F" w:rsidP="00BC6BDB">
            <w:pPr>
              <w:pStyle w:val="TAL"/>
              <w:snapToGrid w:val="0"/>
              <w:jc w:val="both"/>
              <w:rPr>
                <w:rFonts w:cs="Arial"/>
                <w:szCs w:val="18"/>
              </w:rPr>
            </w:pPr>
            <w:r w:rsidRPr="00840CFD">
              <w:rPr>
                <w:rFonts w:cs="Arial"/>
                <w:szCs w:val="18"/>
              </w:rPr>
              <w:t>DC_14A_n260K</w:t>
            </w:r>
          </w:p>
        </w:tc>
        <w:tc>
          <w:tcPr>
            <w:tcW w:w="1531" w:type="dxa"/>
            <w:tcBorders>
              <w:top w:val="single" w:sz="4" w:space="0" w:color="auto"/>
              <w:left w:val="single" w:sz="4" w:space="0" w:color="auto"/>
              <w:bottom w:val="single" w:sz="4" w:space="0" w:color="auto"/>
              <w:right w:val="single" w:sz="4" w:space="0" w:color="auto"/>
            </w:tcBorders>
            <w:vAlign w:val="center"/>
          </w:tcPr>
          <w:p w14:paraId="76C55CD4"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DC_14A_n260K</w:t>
            </w:r>
          </w:p>
        </w:tc>
        <w:tc>
          <w:tcPr>
            <w:tcW w:w="902" w:type="dxa"/>
            <w:tcBorders>
              <w:top w:val="single" w:sz="4" w:space="0" w:color="auto"/>
              <w:left w:val="single" w:sz="4" w:space="0" w:color="auto"/>
              <w:bottom w:val="single" w:sz="4" w:space="0" w:color="auto"/>
              <w:right w:val="single" w:sz="4" w:space="0" w:color="auto"/>
            </w:tcBorders>
            <w:vAlign w:val="center"/>
          </w:tcPr>
          <w:p w14:paraId="0C872FA6"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93BA5E2"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05799E1" w14:textId="77777777" w:rsidR="00A1481F" w:rsidRPr="00840CFD" w:rsidRDefault="00C8650C" w:rsidP="00BC6BDB">
            <w:pPr>
              <w:pStyle w:val="TAL"/>
              <w:snapToGrid w:val="0"/>
              <w:jc w:val="both"/>
              <w:rPr>
                <w:rFonts w:eastAsia="新細明體" w:cs="Arial"/>
                <w:szCs w:val="18"/>
                <w:lang w:eastAsia="zh-TW"/>
              </w:rPr>
            </w:pPr>
            <w:hyperlink r:id="rId857"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BB73137"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DE7FB13" w14:textId="534221B2"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797D78E"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DC_14A_n260J</w:t>
            </w:r>
          </w:p>
        </w:tc>
      </w:tr>
      <w:tr w:rsidR="00A1481F" w:rsidRPr="000549BB" w14:paraId="2CBEF2EF"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7B17CFEC" w14:textId="77777777" w:rsidR="00A1481F" w:rsidRPr="00840CFD" w:rsidRDefault="00A1481F" w:rsidP="00BC6BDB">
            <w:pPr>
              <w:pStyle w:val="TAL"/>
              <w:snapToGrid w:val="0"/>
              <w:jc w:val="both"/>
              <w:rPr>
                <w:rFonts w:cs="Arial"/>
                <w:szCs w:val="18"/>
              </w:rPr>
            </w:pPr>
            <w:r w:rsidRPr="00840CFD">
              <w:rPr>
                <w:rFonts w:cs="Arial"/>
                <w:szCs w:val="18"/>
              </w:rPr>
              <w:t>DC_14A_n260J</w:t>
            </w:r>
          </w:p>
        </w:tc>
        <w:tc>
          <w:tcPr>
            <w:tcW w:w="1531" w:type="dxa"/>
            <w:tcBorders>
              <w:top w:val="single" w:sz="4" w:space="0" w:color="auto"/>
              <w:left w:val="single" w:sz="4" w:space="0" w:color="auto"/>
              <w:bottom w:val="single" w:sz="4" w:space="0" w:color="auto"/>
              <w:right w:val="single" w:sz="4" w:space="0" w:color="auto"/>
            </w:tcBorders>
            <w:vAlign w:val="center"/>
          </w:tcPr>
          <w:p w14:paraId="5B9078BC"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DC_14A_n260J</w:t>
            </w:r>
          </w:p>
        </w:tc>
        <w:tc>
          <w:tcPr>
            <w:tcW w:w="902" w:type="dxa"/>
            <w:tcBorders>
              <w:top w:val="single" w:sz="4" w:space="0" w:color="auto"/>
              <w:left w:val="single" w:sz="4" w:space="0" w:color="auto"/>
              <w:bottom w:val="single" w:sz="4" w:space="0" w:color="auto"/>
              <w:right w:val="single" w:sz="4" w:space="0" w:color="auto"/>
            </w:tcBorders>
            <w:vAlign w:val="center"/>
          </w:tcPr>
          <w:p w14:paraId="5074A2A2"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58FEEA1"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DC25ECC" w14:textId="77777777" w:rsidR="00A1481F" w:rsidRPr="00840CFD" w:rsidRDefault="00C8650C" w:rsidP="00BC6BDB">
            <w:pPr>
              <w:pStyle w:val="TAL"/>
              <w:snapToGrid w:val="0"/>
              <w:jc w:val="both"/>
              <w:rPr>
                <w:rFonts w:eastAsia="新細明體" w:cs="Arial"/>
                <w:szCs w:val="18"/>
                <w:lang w:eastAsia="zh-TW"/>
              </w:rPr>
            </w:pPr>
            <w:hyperlink r:id="rId858"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4BB7673"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6BBF869" w14:textId="2B137E42"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35BDCB"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DC_14A_n260I</w:t>
            </w:r>
          </w:p>
        </w:tc>
      </w:tr>
      <w:tr w:rsidR="00A1481F" w:rsidRPr="000549BB" w14:paraId="1BC0377F"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347A7AAA" w14:textId="77777777" w:rsidR="00A1481F" w:rsidRPr="00840CFD" w:rsidRDefault="00A1481F" w:rsidP="00BC6BDB">
            <w:pPr>
              <w:pStyle w:val="TAL"/>
              <w:snapToGrid w:val="0"/>
              <w:jc w:val="both"/>
              <w:rPr>
                <w:rFonts w:cs="Arial"/>
                <w:szCs w:val="18"/>
              </w:rPr>
            </w:pPr>
            <w:r w:rsidRPr="00840CFD">
              <w:rPr>
                <w:rFonts w:cs="Arial"/>
                <w:szCs w:val="18"/>
              </w:rPr>
              <w:t>DC_14A_n260I</w:t>
            </w:r>
          </w:p>
        </w:tc>
        <w:tc>
          <w:tcPr>
            <w:tcW w:w="1531" w:type="dxa"/>
            <w:tcBorders>
              <w:top w:val="single" w:sz="4" w:space="0" w:color="auto"/>
              <w:left w:val="single" w:sz="4" w:space="0" w:color="auto"/>
              <w:bottom w:val="single" w:sz="4" w:space="0" w:color="auto"/>
              <w:right w:val="single" w:sz="4" w:space="0" w:color="auto"/>
            </w:tcBorders>
            <w:vAlign w:val="center"/>
          </w:tcPr>
          <w:p w14:paraId="59C09C4E"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DC_14A_n260I</w:t>
            </w:r>
          </w:p>
        </w:tc>
        <w:tc>
          <w:tcPr>
            <w:tcW w:w="902" w:type="dxa"/>
            <w:tcBorders>
              <w:top w:val="single" w:sz="4" w:space="0" w:color="auto"/>
              <w:left w:val="single" w:sz="4" w:space="0" w:color="auto"/>
              <w:bottom w:val="single" w:sz="4" w:space="0" w:color="auto"/>
              <w:right w:val="single" w:sz="4" w:space="0" w:color="auto"/>
            </w:tcBorders>
            <w:vAlign w:val="center"/>
          </w:tcPr>
          <w:p w14:paraId="4D39404A"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643C90"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8742672" w14:textId="77777777" w:rsidR="00A1481F" w:rsidRPr="00840CFD" w:rsidRDefault="00C8650C" w:rsidP="00BC6BDB">
            <w:pPr>
              <w:pStyle w:val="TAL"/>
              <w:snapToGrid w:val="0"/>
              <w:jc w:val="both"/>
              <w:rPr>
                <w:rFonts w:eastAsia="新細明體" w:cs="Arial"/>
                <w:szCs w:val="18"/>
                <w:lang w:eastAsia="zh-TW"/>
              </w:rPr>
            </w:pPr>
            <w:hyperlink r:id="rId859"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F3BDDB"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3C73740" w14:textId="25DF8697"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C9F7109"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DC_14A_n260H</w:t>
            </w:r>
          </w:p>
        </w:tc>
      </w:tr>
      <w:tr w:rsidR="00A67257" w:rsidRPr="000549BB" w14:paraId="578567A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81DB2B8" w14:textId="77777777" w:rsidR="00A67257" w:rsidRPr="00840CFD" w:rsidRDefault="00A67257" w:rsidP="00BC6BDB">
            <w:pPr>
              <w:pStyle w:val="TAL"/>
              <w:snapToGrid w:val="0"/>
              <w:jc w:val="both"/>
              <w:rPr>
                <w:rFonts w:cs="Arial"/>
                <w:szCs w:val="18"/>
              </w:rPr>
            </w:pPr>
            <w:r w:rsidRPr="00840CFD">
              <w:rPr>
                <w:rFonts w:cs="Arial"/>
                <w:szCs w:val="18"/>
              </w:rPr>
              <w:t>DC_14A_n260H</w:t>
            </w:r>
          </w:p>
        </w:tc>
        <w:tc>
          <w:tcPr>
            <w:tcW w:w="1531" w:type="dxa"/>
            <w:tcBorders>
              <w:top w:val="single" w:sz="4" w:space="0" w:color="auto"/>
              <w:left w:val="single" w:sz="4" w:space="0" w:color="auto"/>
              <w:bottom w:val="single" w:sz="4" w:space="0" w:color="auto"/>
              <w:right w:val="single" w:sz="4" w:space="0" w:color="auto"/>
            </w:tcBorders>
            <w:vAlign w:val="center"/>
          </w:tcPr>
          <w:p w14:paraId="665DFD6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DC_14A_n260H</w:t>
            </w:r>
          </w:p>
        </w:tc>
        <w:tc>
          <w:tcPr>
            <w:tcW w:w="902" w:type="dxa"/>
            <w:tcBorders>
              <w:top w:val="single" w:sz="4" w:space="0" w:color="auto"/>
              <w:left w:val="single" w:sz="4" w:space="0" w:color="auto"/>
              <w:bottom w:val="single" w:sz="4" w:space="0" w:color="auto"/>
              <w:right w:val="single" w:sz="4" w:space="0" w:color="auto"/>
            </w:tcBorders>
            <w:vAlign w:val="center"/>
          </w:tcPr>
          <w:p w14:paraId="3ED054D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9532A1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683D0AF" w14:textId="77777777" w:rsidR="00A67257" w:rsidRPr="00840CFD" w:rsidRDefault="00C8650C" w:rsidP="00BC6BDB">
            <w:pPr>
              <w:pStyle w:val="TAL"/>
              <w:snapToGrid w:val="0"/>
              <w:jc w:val="both"/>
              <w:rPr>
                <w:rFonts w:eastAsia="新細明體" w:cs="Arial"/>
                <w:szCs w:val="18"/>
                <w:lang w:eastAsia="zh-TW"/>
              </w:rPr>
            </w:pPr>
            <w:hyperlink r:id="rId860"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9E9B93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673658C" w14:textId="0B3B15D1" w:rsidR="00A67257" w:rsidRPr="00840CFD" w:rsidRDefault="00A1481F"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0B7B48"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DC_14A_n260G</w:t>
            </w:r>
          </w:p>
        </w:tc>
      </w:tr>
      <w:tr w:rsidR="00A67257" w:rsidRPr="000549BB" w14:paraId="571F2ED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3E72E9E" w14:textId="77777777" w:rsidR="00A67257" w:rsidRPr="00840CFD" w:rsidRDefault="00A67257" w:rsidP="00BC6BDB">
            <w:pPr>
              <w:pStyle w:val="TAL"/>
              <w:snapToGrid w:val="0"/>
              <w:jc w:val="both"/>
              <w:rPr>
                <w:rFonts w:cs="Arial"/>
                <w:szCs w:val="18"/>
              </w:rPr>
            </w:pPr>
            <w:r w:rsidRPr="00840CFD">
              <w:rPr>
                <w:rFonts w:cs="Arial"/>
                <w:szCs w:val="18"/>
              </w:rPr>
              <w:t>DC_14A_n260G</w:t>
            </w:r>
          </w:p>
        </w:tc>
        <w:tc>
          <w:tcPr>
            <w:tcW w:w="1531" w:type="dxa"/>
            <w:tcBorders>
              <w:top w:val="single" w:sz="4" w:space="0" w:color="auto"/>
              <w:left w:val="single" w:sz="4" w:space="0" w:color="auto"/>
              <w:bottom w:val="single" w:sz="4" w:space="0" w:color="auto"/>
              <w:right w:val="single" w:sz="4" w:space="0" w:color="auto"/>
            </w:tcBorders>
            <w:vAlign w:val="center"/>
          </w:tcPr>
          <w:p w14:paraId="46F423E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DC_14A_n260G</w:t>
            </w:r>
          </w:p>
        </w:tc>
        <w:tc>
          <w:tcPr>
            <w:tcW w:w="902" w:type="dxa"/>
            <w:tcBorders>
              <w:top w:val="single" w:sz="4" w:space="0" w:color="auto"/>
              <w:left w:val="single" w:sz="4" w:space="0" w:color="auto"/>
              <w:bottom w:val="single" w:sz="4" w:space="0" w:color="auto"/>
              <w:right w:val="single" w:sz="4" w:space="0" w:color="auto"/>
            </w:tcBorders>
            <w:vAlign w:val="center"/>
          </w:tcPr>
          <w:p w14:paraId="1F128A8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559DBBA"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34F3143" w14:textId="77777777" w:rsidR="00A67257" w:rsidRPr="00840CFD" w:rsidRDefault="00C8650C" w:rsidP="00BC6BDB">
            <w:pPr>
              <w:pStyle w:val="TAL"/>
              <w:snapToGrid w:val="0"/>
              <w:jc w:val="both"/>
              <w:rPr>
                <w:rFonts w:eastAsia="新細明體" w:cs="Arial"/>
                <w:szCs w:val="18"/>
                <w:lang w:eastAsia="zh-TW"/>
              </w:rPr>
            </w:pPr>
            <w:hyperlink r:id="rId86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217DC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FE31C1A" w14:textId="74C0A6EC" w:rsidR="00A67257" w:rsidRPr="00840CFD" w:rsidRDefault="00A1481F"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6B9F5F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w:t>
            </w:r>
          </w:p>
        </w:tc>
      </w:tr>
      <w:tr w:rsidR="00A67257" w:rsidRPr="00A1481F" w14:paraId="51F91AE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255145F" w14:textId="77777777" w:rsidR="00A67257" w:rsidRPr="00A1481F" w:rsidRDefault="00A67257" w:rsidP="00BC6BDB">
            <w:pPr>
              <w:pStyle w:val="TAL"/>
              <w:snapToGrid w:val="0"/>
              <w:jc w:val="both"/>
              <w:rPr>
                <w:rFonts w:cs="Arial"/>
                <w:szCs w:val="18"/>
                <w:highlight w:val="yellow"/>
              </w:rPr>
            </w:pPr>
            <w:r w:rsidRPr="00A1481F">
              <w:rPr>
                <w:rFonts w:cs="Arial"/>
                <w:szCs w:val="18"/>
                <w:highlight w:val="yellow"/>
              </w:rPr>
              <w:t>DC_18A_n257F</w:t>
            </w:r>
          </w:p>
        </w:tc>
        <w:tc>
          <w:tcPr>
            <w:tcW w:w="1531" w:type="dxa"/>
            <w:tcBorders>
              <w:top w:val="single" w:sz="4" w:space="0" w:color="auto"/>
              <w:left w:val="single" w:sz="4" w:space="0" w:color="auto"/>
              <w:bottom w:val="single" w:sz="4" w:space="0" w:color="auto"/>
              <w:right w:val="single" w:sz="4" w:space="0" w:color="auto"/>
            </w:tcBorders>
            <w:vAlign w:val="center"/>
          </w:tcPr>
          <w:p w14:paraId="74FB5CAC"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DC_18A_n257F</w:t>
            </w:r>
          </w:p>
        </w:tc>
        <w:tc>
          <w:tcPr>
            <w:tcW w:w="902" w:type="dxa"/>
            <w:tcBorders>
              <w:top w:val="single" w:sz="4" w:space="0" w:color="auto"/>
              <w:left w:val="single" w:sz="4" w:space="0" w:color="auto"/>
              <w:bottom w:val="single" w:sz="4" w:space="0" w:color="auto"/>
              <w:right w:val="single" w:sz="4" w:space="0" w:color="auto"/>
            </w:tcBorders>
            <w:vAlign w:val="center"/>
          </w:tcPr>
          <w:p w14:paraId="6A1F1C5B"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68FC239"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Xiao Shao,</w:t>
            </w:r>
          </w:p>
          <w:p w14:paraId="141AE584"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6E3C680" w14:textId="77777777" w:rsidR="00A67257" w:rsidRPr="00A1481F" w:rsidRDefault="00A67257" w:rsidP="00BC6BDB">
            <w:pPr>
              <w:pStyle w:val="TAL"/>
              <w:snapToGrid w:val="0"/>
              <w:jc w:val="both"/>
              <w:rPr>
                <w:rFonts w:eastAsia="新細明體" w:cs="Arial"/>
                <w:szCs w:val="18"/>
                <w:highlight w:val="yellow"/>
                <w:lang w:eastAsia="zh-TW"/>
              </w:rPr>
            </w:pPr>
            <w:r w:rsidRPr="00A1481F">
              <w:rPr>
                <w:rStyle w:val="ae"/>
                <w:rFonts w:eastAsia="新細明體" w:cs="Arial"/>
                <w:color w:val="auto"/>
                <w:szCs w:val="18"/>
                <w:highlight w:val="yellow"/>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B431CA1" w14:textId="77777777" w:rsidR="00A67257" w:rsidRPr="00A1481F" w:rsidRDefault="00A67257" w:rsidP="00BC6BDB">
            <w:pPr>
              <w:pStyle w:val="TAL"/>
              <w:snapToGrid w:val="0"/>
              <w:jc w:val="both"/>
              <w:rPr>
                <w:rFonts w:eastAsia="新細明體" w:cs="Arial"/>
                <w:szCs w:val="18"/>
                <w:highlight w:val="yellow"/>
                <w:lang w:val="en-US" w:eastAsia="zh-TW"/>
              </w:rPr>
            </w:pPr>
            <w:r w:rsidRPr="00A1481F">
              <w:rPr>
                <w:rFonts w:eastAsia="新細明體" w:cs="Arial"/>
                <w:szCs w:val="18"/>
                <w:highlight w:val="yellow"/>
                <w:lang w:val="en-US" w:eastAsia="zh-TW"/>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68AE1731"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9BC904F" w14:textId="77777777" w:rsidR="00A67257" w:rsidRPr="00A1481F" w:rsidRDefault="00A67257" w:rsidP="00BC6BDB">
            <w:pPr>
              <w:pStyle w:val="TAL"/>
              <w:snapToGrid w:val="0"/>
              <w:jc w:val="both"/>
              <w:rPr>
                <w:rFonts w:cs="Arial"/>
                <w:color w:val="000000"/>
                <w:szCs w:val="18"/>
                <w:highlight w:val="yellow"/>
              </w:rPr>
            </w:pPr>
            <w:r w:rsidRPr="00A1481F">
              <w:rPr>
                <w:rFonts w:cs="Arial"/>
                <w:color w:val="000000"/>
                <w:szCs w:val="18"/>
                <w:highlight w:val="yellow"/>
              </w:rPr>
              <w:t>DC_18A_n257E(new)</w:t>
            </w:r>
          </w:p>
        </w:tc>
      </w:tr>
      <w:tr w:rsidR="00A67257" w:rsidRPr="000549BB" w14:paraId="59ADB0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C8A525B" w14:textId="77777777" w:rsidR="00A67257" w:rsidRPr="00A1481F" w:rsidRDefault="00A67257" w:rsidP="00BC6BDB">
            <w:pPr>
              <w:pStyle w:val="TAL"/>
              <w:snapToGrid w:val="0"/>
              <w:jc w:val="both"/>
              <w:rPr>
                <w:rFonts w:cs="Arial"/>
                <w:szCs w:val="18"/>
                <w:highlight w:val="yellow"/>
              </w:rPr>
            </w:pPr>
            <w:r w:rsidRPr="00A1481F">
              <w:rPr>
                <w:rFonts w:cs="Arial"/>
                <w:szCs w:val="18"/>
                <w:highlight w:val="yellow"/>
              </w:rPr>
              <w:t>DC_18A_n257M</w:t>
            </w:r>
          </w:p>
        </w:tc>
        <w:tc>
          <w:tcPr>
            <w:tcW w:w="1531" w:type="dxa"/>
            <w:tcBorders>
              <w:top w:val="single" w:sz="4" w:space="0" w:color="auto"/>
              <w:left w:val="single" w:sz="4" w:space="0" w:color="auto"/>
              <w:bottom w:val="single" w:sz="4" w:space="0" w:color="auto"/>
              <w:right w:val="single" w:sz="4" w:space="0" w:color="auto"/>
            </w:tcBorders>
            <w:vAlign w:val="center"/>
          </w:tcPr>
          <w:p w14:paraId="4186549C"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DC_18A_n257M</w:t>
            </w:r>
          </w:p>
        </w:tc>
        <w:tc>
          <w:tcPr>
            <w:tcW w:w="902" w:type="dxa"/>
            <w:tcBorders>
              <w:top w:val="single" w:sz="4" w:space="0" w:color="auto"/>
              <w:left w:val="single" w:sz="4" w:space="0" w:color="auto"/>
              <w:bottom w:val="single" w:sz="4" w:space="0" w:color="auto"/>
              <w:right w:val="single" w:sz="4" w:space="0" w:color="auto"/>
            </w:tcBorders>
            <w:vAlign w:val="center"/>
          </w:tcPr>
          <w:p w14:paraId="5968BF8F"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289B774"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Xiao Shao,</w:t>
            </w:r>
          </w:p>
          <w:p w14:paraId="184FA334"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4234AEFF" w14:textId="77777777" w:rsidR="00A67257" w:rsidRPr="00A1481F" w:rsidRDefault="00A67257" w:rsidP="00BC6BDB">
            <w:pPr>
              <w:pStyle w:val="TAL"/>
              <w:snapToGrid w:val="0"/>
              <w:jc w:val="both"/>
              <w:rPr>
                <w:rFonts w:eastAsia="新細明體" w:cs="Arial"/>
                <w:szCs w:val="18"/>
                <w:highlight w:val="yellow"/>
                <w:lang w:eastAsia="zh-TW"/>
              </w:rPr>
            </w:pPr>
            <w:r w:rsidRPr="00A1481F">
              <w:rPr>
                <w:rStyle w:val="ae"/>
                <w:rFonts w:eastAsia="新細明體" w:cs="Arial"/>
                <w:color w:val="auto"/>
                <w:szCs w:val="18"/>
                <w:highlight w:val="yellow"/>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A2A53CF" w14:textId="77777777" w:rsidR="00A67257" w:rsidRPr="00A1481F" w:rsidRDefault="00A67257" w:rsidP="00BC6BDB">
            <w:pPr>
              <w:pStyle w:val="TAL"/>
              <w:snapToGrid w:val="0"/>
              <w:jc w:val="both"/>
              <w:rPr>
                <w:rFonts w:eastAsia="新細明體" w:cs="Arial"/>
                <w:szCs w:val="18"/>
                <w:highlight w:val="yellow"/>
                <w:lang w:val="en-US" w:eastAsia="zh-TW"/>
              </w:rPr>
            </w:pPr>
            <w:r w:rsidRPr="00A1481F">
              <w:rPr>
                <w:rFonts w:eastAsia="新細明體" w:cs="Arial"/>
                <w:szCs w:val="18"/>
                <w:highlight w:val="yellow"/>
                <w:lang w:val="en-US" w:eastAsia="zh-TW"/>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44DE30F9"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B099534" w14:textId="77777777" w:rsidR="00A67257" w:rsidRPr="00840CFD" w:rsidRDefault="00A67257" w:rsidP="00BC6BDB">
            <w:pPr>
              <w:pStyle w:val="TAL"/>
              <w:snapToGrid w:val="0"/>
              <w:jc w:val="both"/>
              <w:rPr>
                <w:rFonts w:cs="Arial"/>
                <w:color w:val="000000"/>
                <w:szCs w:val="18"/>
              </w:rPr>
            </w:pPr>
            <w:r w:rsidRPr="00A1481F">
              <w:rPr>
                <w:rFonts w:cs="Arial"/>
                <w:color w:val="000000"/>
                <w:szCs w:val="18"/>
                <w:highlight w:val="yellow"/>
              </w:rPr>
              <w:t>DC_18A_n257L(new)</w:t>
            </w:r>
          </w:p>
        </w:tc>
      </w:tr>
      <w:tr w:rsidR="00E20977" w:rsidRPr="000549BB" w14:paraId="1886139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7C30600" w14:textId="621323B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DC_19A_n257A</w:t>
            </w:r>
          </w:p>
          <w:p w14:paraId="5FC9DC61" w14:textId="34BC44C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DC_19A_n257G</w:t>
            </w:r>
          </w:p>
          <w:p w14:paraId="5E185FC9" w14:textId="6F39FFE0"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DC_19A_n257H</w:t>
            </w:r>
          </w:p>
          <w:p w14:paraId="681F8718" w14:textId="4C31B9FF"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DC_19A_n257I</w:t>
            </w:r>
          </w:p>
          <w:p w14:paraId="1C8EA533" w14:textId="2182C14B"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DC_19A_n257J</w:t>
            </w:r>
          </w:p>
          <w:p w14:paraId="27644436" w14:textId="5CFC6630"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DC_19A_n257K</w:t>
            </w:r>
          </w:p>
          <w:p w14:paraId="4C998550" w14:textId="62C878EE"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DC_19A_n257L</w:t>
            </w:r>
          </w:p>
          <w:p w14:paraId="7748ADFA" w14:textId="4C2B2FA5"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DC_19A_n257M</w:t>
            </w:r>
          </w:p>
        </w:tc>
        <w:tc>
          <w:tcPr>
            <w:tcW w:w="1531" w:type="dxa"/>
            <w:tcBorders>
              <w:top w:val="single" w:sz="4" w:space="0" w:color="auto"/>
              <w:left w:val="single" w:sz="4" w:space="0" w:color="auto"/>
              <w:bottom w:val="single" w:sz="4" w:space="0" w:color="auto"/>
              <w:right w:val="single" w:sz="4" w:space="0" w:color="auto"/>
            </w:tcBorders>
            <w:vAlign w:val="center"/>
          </w:tcPr>
          <w:p w14:paraId="40ED8CEB" w14:textId="4EF898E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DC_19A_n257A</w:t>
            </w:r>
          </w:p>
          <w:p w14:paraId="7443EF75" w14:textId="77CFDEC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DC_19A_n257G</w:t>
            </w:r>
          </w:p>
          <w:p w14:paraId="6D463E68" w14:textId="7C15BE93"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DC_19A_n257H</w:t>
            </w:r>
          </w:p>
          <w:p w14:paraId="3AD512FE" w14:textId="62E16BDA"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DC_19A_n257I</w:t>
            </w:r>
          </w:p>
          <w:p w14:paraId="1B4673D1" w14:textId="229904B1"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DC_19A_n257J</w:t>
            </w:r>
          </w:p>
          <w:p w14:paraId="78D5CEB9" w14:textId="6A06B0CE"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DC_19A_n257K</w:t>
            </w:r>
          </w:p>
          <w:p w14:paraId="3D687915" w14:textId="7BA78B8B"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DC_19A_n257L</w:t>
            </w:r>
          </w:p>
          <w:p w14:paraId="3A47514C" w14:textId="791A8B83"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DC_19A_n257M</w:t>
            </w:r>
          </w:p>
        </w:tc>
        <w:tc>
          <w:tcPr>
            <w:tcW w:w="902" w:type="dxa"/>
            <w:tcBorders>
              <w:top w:val="single" w:sz="4" w:space="0" w:color="auto"/>
              <w:left w:val="single" w:sz="4" w:space="0" w:color="auto"/>
              <w:bottom w:val="single" w:sz="4" w:space="0" w:color="auto"/>
              <w:right w:val="single" w:sz="4" w:space="0" w:color="auto"/>
            </w:tcBorders>
            <w:vAlign w:val="center"/>
          </w:tcPr>
          <w:p w14:paraId="5D06A5A7" w14:textId="77777777"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30DD7B9"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519CF2B"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A2D5ADE" w14:textId="77777777" w:rsidR="00E20977" w:rsidRPr="00840CFD" w:rsidRDefault="00E20977" w:rsidP="00BC6BDB">
            <w:pPr>
              <w:pStyle w:val="TAL"/>
              <w:snapToGrid w:val="0"/>
              <w:jc w:val="both"/>
              <w:rPr>
                <w:rFonts w:eastAsia="新細明體" w:cs="Arial"/>
                <w:szCs w:val="18"/>
                <w:lang w:val="en-US" w:eastAsia="zh-TW"/>
              </w:rPr>
            </w:pPr>
            <w:r w:rsidRPr="00840CFD">
              <w:rPr>
                <w:rFonts w:eastAsia="新細明體" w:cs="Arial"/>
                <w:szCs w:val="18"/>
                <w:lang w:val="en-US" w:eastAsia="zh-TW"/>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6903E3F7" w14:textId="77777777" w:rsidR="00E20977" w:rsidRPr="00840CFD" w:rsidRDefault="00E20977" w:rsidP="00BC6BDB">
            <w:pPr>
              <w:pStyle w:val="TAL"/>
              <w:snapToGrid w:val="0"/>
              <w:jc w:val="both"/>
              <w:rPr>
                <w:rFonts w:eastAsia="新細明體"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4D7B75" w14:textId="77777777" w:rsidR="00E20977" w:rsidRPr="00840CFD" w:rsidRDefault="00E20977" w:rsidP="00BC6BDB">
            <w:pPr>
              <w:pStyle w:val="TAL"/>
              <w:snapToGrid w:val="0"/>
              <w:jc w:val="both"/>
              <w:rPr>
                <w:rFonts w:cs="Arial"/>
                <w:color w:val="000000"/>
                <w:szCs w:val="18"/>
              </w:rPr>
            </w:pPr>
            <w:r w:rsidRPr="00840CFD">
              <w:rPr>
                <w:rFonts w:cs="Arial"/>
                <w:color w:val="000000"/>
                <w:szCs w:val="18"/>
              </w:rPr>
              <w:t>DC_19A_n257M_UL_19A_n257L</w:t>
            </w:r>
            <w:r w:rsidRPr="00840CFD">
              <w:rPr>
                <w:rFonts w:cs="Arial"/>
                <w:color w:val="000000"/>
                <w:szCs w:val="18"/>
              </w:rPr>
              <w:br/>
              <w:t>CA_n257M_UL_n257M</w:t>
            </w:r>
          </w:p>
        </w:tc>
      </w:tr>
      <w:tr w:rsidR="00E20977" w:rsidRPr="000549BB" w14:paraId="4E6B02E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9AD872F" w14:textId="311FC065"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DC_21A_n257A</w:t>
            </w:r>
          </w:p>
          <w:p w14:paraId="5127E233" w14:textId="5B4542E6"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DC_21A_n257G</w:t>
            </w:r>
          </w:p>
          <w:p w14:paraId="021DAD5A" w14:textId="0EB46218"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DC_21A_n257H</w:t>
            </w:r>
          </w:p>
          <w:p w14:paraId="478FFB9C" w14:textId="319BF9D4"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DC_21A_n257I</w:t>
            </w:r>
          </w:p>
          <w:p w14:paraId="79B46610" w14:textId="792B80D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DC_21A_n257J</w:t>
            </w:r>
          </w:p>
          <w:p w14:paraId="18BC7537" w14:textId="0D02E38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DC_21A_n257K</w:t>
            </w:r>
          </w:p>
          <w:p w14:paraId="10E98D22" w14:textId="2C5E41E8"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DC_21A_n257L</w:t>
            </w:r>
          </w:p>
          <w:p w14:paraId="6AAA6AC2" w14:textId="75D8DC90" w:rsidR="00E20977" w:rsidRPr="00840CFD" w:rsidRDefault="00E20977" w:rsidP="00BC6BDB">
            <w:pPr>
              <w:pStyle w:val="TAL"/>
              <w:snapToGrid w:val="0"/>
              <w:jc w:val="both"/>
              <w:rPr>
                <w:rFonts w:cs="Arial"/>
                <w:szCs w:val="18"/>
              </w:rPr>
            </w:pPr>
            <w:r w:rsidRPr="00840CFD">
              <w:rPr>
                <w:rFonts w:cs="Arial"/>
                <w:szCs w:val="18"/>
                <w:lang w:eastAsia="ja-JP"/>
              </w:rPr>
              <w:t>DC_21A_n257M</w:t>
            </w:r>
          </w:p>
        </w:tc>
        <w:tc>
          <w:tcPr>
            <w:tcW w:w="1531" w:type="dxa"/>
            <w:tcBorders>
              <w:top w:val="single" w:sz="4" w:space="0" w:color="auto"/>
              <w:left w:val="single" w:sz="4" w:space="0" w:color="auto"/>
              <w:bottom w:val="single" w:sz="4" w:space="0" w:color="auto"/>
              <w:right w:val="single" w:sz="4" w:space="0" w:color="auto"/>
            </w:tcBorders>
            <w:vAlign w:val="center"/>
          </w:tcPr>
          <w:p w14:paraId="14C63287" w14:textId="5D1FC7DF"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DC_21A_n257A</w:t>
            </w:r>
          </w:p>
          <w:p w14:paraId="128D2BDA" w14:textId="664B8BDB"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DC_21A_n257G</w:t>
            </w:r>
          </w:p>
          <w:p w14:paraId="4CD8169F" w14:textId="11CD1126"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DC_21A_n257H</w:t>
            </w:r>
          </w:p>
          <w:p w14:paraId="18E8B618" w14:textId="391D33C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DC_21A_n257I</w:t>
            </w:r>
          </w:p>
          <w:p w14:paraId="329E7283" w14:textId="5D11981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DC_21A_n257J</w:t>
            </w:r>
          </w:p>
          <w:p w14:paraId="039BE37C" w14:textId="71D80432"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DC_21A_n257K</w:t>
            </w:r>
          </w:p>
          <w:p w14:paraId="0E72C200" w14:textId="5548B7E6"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DC_21A_n257L</w:t>
            </w:r>
          </w:p>
          <w:p w14:paraId="26CE8BB0" w14:textId="2FBBADE8"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DC_21A_n257M</w:t>
            </w:r>
          </w:p>
        </w:tc>
        <w:tc>
          <w:tcPr>
            <w:tcW w:w="902" w:type="dxa"/>
            <w:tcBorders>
              <w:top w:val="single" w:sz="4" w:space="0" w:color="auto"/>
              <w:left w:val="single" w:sz="4" w:space="0" w:color="auto"/>
              <w:bottom w:val="single" w:sz="4" w:space="0" w:color="auto"/>
              <w:right w:val="single" w:sz="4" w:space="0" w:color="auto"/>
            </w:tcBorders>
            <w:vAlign w:val="center"/>
          </w:tcPr>
          <w:p w14:paraId="5CD1B867" w14:textId="77777777"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49C1C9C"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4027AAB"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E28BE7A" w14:textId="77777777" w:rsidR="00E20977" w:rsidRPr="00840CFD" w:rsidRDefault="00E20977" w:rsidP="00BC6BDB">
            <w:pPr>
              <w:pStyle w:val="TAL"/>
              <w:snapToGrid w:val="0"/>
              <w:jc w:val="both"/>
              <w:rPr>
                <w:rFonts w:eastAsia="新細明體" w:cs="Arial"/>
                <w:szCs w:val="18"/>
                <w:lang w:val="en-US" w:eastAsia="zh-TW"/>
              </w:rPr>
            </w:pPr>
            <w:r w:rsidRPr="00840CFD">
              <w:rPr>
                <w:rFonts w:eastAsia="新細明體" w:cs="Arial"/>
                <w:szCs w:val="18"/>
                <w:lang w:val="en-US" w:eastAsia="zh-TW"/>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4C200551" w14:textId="77777777" w:rsidR="00E20977" w:rsidRPr="00840CFD" w:rsidRDefault="00E20977" w:rsidP="00BC6BDB">
            <w:pPr>
              <w:pStyle w:val="TAL"/>
              <w:snapToGrid w:val="0"/>
              <w:jc w:val="both"/>
              <w:rPr>
                <w:rFonts w:eastAsia="新細明體"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378DAB5" w14:textId="77777777" w:rsidR="00E20977" w:rsidRPr="00840CFD" w:rsidRDefault="00E20977" w:rsidP="00BC6BDB">
            <w:pPr>
              <w:pStyle w:val="TAL"/>
              <w:snapToGrid w:val="0"/>
              <w:jc w:val="both"/>
              <w:rPr>
                <w:rFonts w:cs="Arial"/>
                <w:color w:val="000000"/>
                <w:szCs w:val="18"/>
              </w:rPr>
            </w:pPr>
            <w:r w:rsidRPr="00840CFD">
              <w:rPr>
                <w:rFonts w:cs="Arial"/>
                <w:color w:val="000000"/>
                <w:szCs w:val="18"/>
              </w:rPr>
              <w:t>DC_21A_n257M_UL_21A_n257L</w:t>
            </w:r>
            <w:r w:rsidRPr="00840CFD">
              <w:rPr>
                <w:rFonts w:cs="Arial"/>
                <w:color w:val="000000"/>
                <w:szCs w:val="18"/>
              </w:rPr>
              <w:br/>
              <w:t>CA_n257M_UL_n257M</w:t>
            </w:r>
          </w:p>
        </w:tc>
      </w:tr>
      <w:tr w:rsidR="00E20977" w:rsidRPr="000549BB" w14:paraId="6ACFA80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2F4EDE4" w14:textId="2898156D"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DC_28A_n257A</w:t>
            </w:r>
          </w:p>
          <w:p w14:paraId="79571F63" w14:textId="1AF751BC"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DC_28A_n257G</w:t>
            </w:r>
          </w:p>
          <w:p w14:paraId="1E5C17D2" w14:textId="3CBFD21A"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DC_28A_n257H</w:t>
            </w:r>
          </w:p>
          <w:p w14:paraId="4E0A9AB2" w14:textId="69C8973A"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DC_28A_n257I</w:t>
            </w:r>
          </w:p>
          <w:p w14:paraId="07DD7C7A" w14:textId="753E98E1"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DC_28A_n257J</w:t>
            </w:r>
          </w:p>
          <w:p w14:paraId="56FD17AE" w14:textId="16C7C144"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DC_28A_n257K</w:t>
            </w:r>
          </w:p>
          <w:p w14:paraId="4682535D" w14:textId="355BFEB1" w:rsidR="00E20977" w:rsidRPr="00840CFD" w:rsidRDefault="00E20977" w:rsidP="00BC6BDB">
            <w:pPr>
              <w:pStyle w:val="TAL"/>
              <w:snapToGrid w:val="0"/>
              <w:jc w:val="both"/>
              <w:rPr>
                <w:rFonts w:cs="Arial"/>
                <w:szCs w:val="18"/>
                <w:lang w:eastAsia="ja-JP"/>
              </w:rPr>
            </w:pPr>
            <w:r w:rsidRPr="00840CFD">
              <w:rPr>
                <w:rFonts w:cs="Arial"/>
                <w:szCs w:val="18"/>
                <w:lang w:eastAsia="ja-JP"/>
              </w:rPr>
              <w:lastRenderedPageBreak/>
              <w:t>DC_28A_n257L</w:t>
            </w:r>
          </w:p>
          <w:p w14:paraId="7A5B5E1C" w14:textId="213B51F2" w:rsidR="00E20977" w:rsidRPr="00840CFD" w:rsidRDefault="00E20977" w:rsidP="00BC6BDB">
            <w:pPr>
              <w:pStyle w:val="TAL"/>
              <w:snapToGrid w:val="0"/>
              <w:jc w:val="both"/>
              <w:rPr>
                <w:rFonts w:cs="Arial"/>
                <w:szCs w:val="18"/>
              </w:rPr>
            </w:pPr>
            <w:r w:rsidRPr="00840CFD">
              <w:rPr>
                <w:rFonts w:cs="Arial"/>
                <w:szCs w:val="18"/>
                <w:lang w:eastAsia="ja-JP"/>
              </w:rPr>
              <w:t>DC_28A_n257M</w:t>
            </w:r>
          </w:p>
        </w:tc>
        <w:tc>
          <w:tcPr>
            <w:tcW w:w="1531" w:type="dxa"/>
            <w:tcBorders>
              <w:top w:val="single" w:sz="4" w:space="0" w:color="auto"/>
              <w:left w:val="single" w:sz="4" w:space="0" w:color="auto"/>
              <w:bottom w:val="single" w:sz="4" w:space="0" w:color="auto"/>
              <w:right w:val="single" w:sz="4" w:space="0" w:color="auto"/>
            </w:tcBorders>
            <w:vAlign w:val="center"/>
          </w:tcPr>
          <w:p w14:paraId="44AD651B" w14:textId="119EA5A0" w:rsidR="00E20977" w:rsidRPr="00840CFD" w:rsidRDefault="00E20977" w:rsidP="00BC6BDB">
            <w:pPr>
              <w:pStyle w:val="TAL"/>
              <w:snapToGrid w:val="0"/>
              <w:jc w:val="both"/>
              <w:rPr>
                <w:rFonts w:cs="Arial"/>
                <w:szCs w:val="18"/>
                <w:lang w:eastAsia="ja-JP"/>
              </w:rPr>
            </w:pPr>
            <w:r w:rsidRPr="00840CFD">
              <w:rPr>
                <w:rFonts w:cs="Arial"/>
                <w:szCs w:val="18"/>
                <w:lang w:eastAsia="ja-JP"/>
              </w:rPr>
              <w:lastRenderedPageBreak/>
              <w:t>DC_28A_n257A</w:t>
            </w:r>
          </w:p>
          <w:p w14:paraId="4B0C8BDC" w14:textId="79854B9D"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DC_28A_n257G</w:t>
            </w:r>
          </w:p>
          <w:p w14:paraId="3B5E429A" w14:textId="2A5AA4AF"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DC_28A_n257H</w:t>
            </w:r>
          </w:p>
          <w:p w14:paraId="2A2DD2F5" w14:textId="4C4E4B77"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DC_28A_n257I</w:t>
            </w:r>
          </w:p>
          <w:p w14:paraId="3B02BFA5" w14:textId="30266D48"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DC_28A_n257J</w:t>
            </w:r>
          </w:p>
          <w:p w14:paraId="737EF115" w14:textId="705005F8"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DC_28A_n257K</w:t>
            </w:r>
          </w:p>
          <w:p w14:paraId="67F3B228" w14:textId="67B156CB" w:rsidR="00E20977" w:rsidRPr="00840CFD" w:rsidRDefault="00E20977" w:rsidP="00BC6BDB">
            <w:pPr>
              <w:pStyle w:val="TAL"/>
              <w:snapToGrid w:val="0"/>
              <w:jc w:val="both"/>
              <w:rPr>
                <w:rFonts w:cs="Arial"/>
                <w:szCs w:val="18"/>
                <w:lang w:eastAsia="ja-JP"/>
              </w:rPr>
            </w:pPr>
            <w:r w:rsidRPr="00840CFD">
              <w:rPr>
                <w:rFonts w:cs="Arial"/>
                <w:szCs w:val="18"/>
                <w:lang w:eastAsia="ja-JP"/>
              </w:rPr>
              <w:lastRenderedPageBreak/>
              <w:t>DC_28A_n257L</w:t>
            </w:r>
          </w:p>
          <w:p w14:paraId="1E366497" w14:textId="6732BEE5" w:rsidR="00E20977" w:rsidRPr="00840CFD" w:rsidRDefault="00E20977" w:rsidP="00BC6BDB">
            <w:pPr>
              <w:keepNext/>
              <w:snapToGrid w:val="0"/>
              <w:spacing w:after="0"/>
              <w:jc w:val="both"/>
              <w:rPr>
                <w:rFonts w:ascii="Arial" w:eastAsia="Yu Gothic" w:hAnsi="Arial" w:cs="Arial"/>
                <w:sz w:val="18"/>
                <w:szCs w:val="18"/>
              </w:rPr>
            </w:pPr>
            <w:r w:rsidRPr="00840CFD">
              <w:rPr>
                <w:rFonts w:ascii="Arial" w:hAnsi="Arial" w:cs="Arial"/>
                <w:sz w:val="18"/>
                <w:szCs w:val="18"/>
                <w:lang w:eastAsia="ja-JP"/>
              </w:rPr>
              <w:t>DC_28A_n257M</w:t>
            </w:r>
          </w:p>
        </w:tc>
        <w:tc>
          <w:tcPr>
            <w:tcW w:w="902" w:type="dxa"/>
            <w:tcBorders>
              <w:top w:val="single" w:sz="4" w:space="0" w:color="auto"/>
              <w:left w:val="single" w:sz="4" w:space="0" w:color="auto"/>
              <w:bottom w:val="single" w:sz="4" w:space="0" w:color="auto"/>
              <w:right w:val="single" w:sz="4" w:space="0" w:color="auto"/>
            </w:tcBorders>
            <w:vAlign w:val="center"/>
          </w:tcPr>
          <w:p w14:paraId="27BDB79E" w14:textId="77777777" w:rsidR="00E20977" w:rsidRPr="00840CFD" w:rsidRDefault="00E20977" w:rsidP="00BC6BDB">
            <w:pPr>
              <w:keepNext/>
              <w:snapToGrid w:val="0"/>
              <w:spacing w:after="0"/>
              <w:jc w:val="both"/>
              <w:rPr>
                <w:rFonts w:ascii="Arial" w:hAnsi="Arial" w:cs="Arial"/>
                <w:sz w:val="18"/>
                <w:szCs w:val="18"/>
              </w:rPr>
            </w:pPr>
            <w:r w:rsidRPr="00840CFD">
              <w:rPr>
                <w:rFonts w:ascii="Arial" w:eastAsia="Yu Gothic" w:hAnsi="Arial" w:cs="Arial"/>
                <w:sz w:val="18"/>
                <w:szCs w:val="18"/>
              </w:rPr>
              <w:lastRenderedPageBreak/>
              <w:t>Rel-15</w:t>
            </w:r>
          </w:p>
        </w:tc>
        <w:tc>
          <w:tcPr>
            <w:tcW w:w="1262" w:type="dxa"/>
            <w:tcBorders>
              <w:top w:val="single" w:sz="4" w:space="0" w:color="auto"/>
              <w:left w:val="single" w:sz="4" w:space="0" w:color="auto"/>
              <w:bottom w:val="single" w:sz="4" w:space="0" w:color="auto"/>
              <w:right w:val="single" w:sz="4" w:space="0" w:color="auto"/>
            </w:tcBorders>
            <w:vAlign w:val="center"/>
          </w:tcPr>
          <w:p w14:paraId="3439FC2B" w14:textId="77777777" w:rsidR="00E20977" w:rsidRPr="00840CFD" w:rsidRDefault="00E20977" w:rsidP="00BC6BDB">
            <w:pPr>
              <w:pStyle w:val="TAL"/>
              <w:snapToGrid w:val="0"/>
              <w:jc w:val="both"/>
              <w:rPr>
                <w:rFonts w:eastAsia="新細明體" w:cs="Arial"/>
                <w:szCs w:val="18"/>
                <w:lang w:eastAsia="zh-TW"/>
              </w:rPr>
            </w:pPr>
            <w:r w:rsidRPr="00840CFD">
              <w:rPr>
                <w:rFonts w:eastAsia="Yu Gothic"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F8BDA4F" w14:textId="77777777" w:rsidR="00E20977" w:rsidRPr="00840CFD" w:rsidRDefault="00E20977" w:rsidP="00BC6BDB">
            <w:pPr>
              <w:pStyle w:val="TAL"/>
              <w:snapToGrid w:val="0"/>
              <w:jc w:val="both"/>
              <w:rPr>
                <w:rFonts w:eastAsia="新細明體" w:cs="Arial"/>
                <w:szCs w:val="18"/>
                <w:lang w:eastAsia="zh-TW"/>
              </w:rPr>
            </w:pPr>
            <w:r w:rsidRPr="00840CFD">
              <w:rPr>
                <w:rFonts w:eastAsia="Yu Gothic"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342D6A0" w14:textId="77777777" w:rsidR="00E20977" w:rsidRPr="00840CFD" w:rsidRDefault="00E20977" w:rsidP="00BC6BDB">
            <w:pPr>
              <w:pStyle w:val="TAL"/>
              <w:snapToGrid w:val="0"/>
              <w:jc w:val="both"/>
              <w:rPr>
                <w:rFonts w:eastAsia="新細明體" w:cs="Arial"/>
                <w:szCs w:val="18"/>
                <w:lang w:val="en-US" w:eastAsia="zh-TW"/>
              </w:rPr>
            </w:pPr>
            <w:r w:rsidRPr="00840CFD">
              <w:rPr>
                <w:rFonts w:eastAsia="Yu Gothic" w:cs="Arial"/>
                <w:szCs w:val="18"/>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56308E5E" w14:textId="1DD0AE30" w:rsidR="00E20977" w:rsidRPr="00840CFD" w:rsidDel="00597620" w:rsidRDefault="00E4039A"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FD2889D" w14:textId="77777777" w:rsidR="00E20977" w:rsidRPr="00840CFD" w:rsidRDefault="00E20977" w:rsidP="00BC6BDB">
            <w:pPr>
              <w:pStyle w:val="TAL"/>
              <w:snapToGrid w:val="0"/>
              <w:jc w:val="both"/>
              <w:rPr>
                <w:rFonts w:cs="Arial"/>
                <w:color w:val="000000"/>
                <w:szCs w:val="18"/>
              </w:rPr>
            </w:pPr>
            <w:r w:rsidRPr="00840CFD">
              <w:rPr>
                <w:rFonts w:eastAsia="Yu Gothic" w:cs="Arial"/>
                <w:szCs w:val="18"/>
              </w:rPr>
              <w:t>CA_n257M(Ongoing)</w:t>
            </w:r>
          </w:p>
        </w:tc>
      </w:tr>
      <w:tr w:rsidR="00A67257" w:rsidRPr="00E4039A" w14:paraId="3AAF060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B6F03B1"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lastRenderedPageBreak/>
              <w:t>DC_28A_ n258B</w:t>
            </w:r>
          </w:p>
        </w:tc>
        <w:tc>
          <w:tcPr>
            <w:tcW w:w="1531" w:type="dxa"/>
            <w:tcBorders>
              <w:top w:val="single" w:sz="4" w:space="0" w:color="auto"/>
              <w:left w:val="single" w:sz="4" w:space="0" w:color="auto"/>
              <w:bottom w:val="single" w:sz="4" w:space="0" w:color="auto"/>
              <w:right w:val="single" w:sz="4" w:space="0" w:color="auto"/>
            </w:tcBorders>
            <w:vAlign w:val="center"/>
          </w:tcPr>
          <w:p w14:paraId="2CED78A4"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 n258B</w:t>
            </w:r>
          </w:p>
        </w:tc>
        <w:tc>
          <w:tcPr>
            <w:tcW w:w="902" w:type="dxa"/>
            <w:tcBorders>
              <w:top w:val="single" w:sz="4" w:space="0" w:color="auto"/>
              <w:left w:val="single" w:sz="4" w:space="0" w:color="auto"/>
              <w:bottom w:val="single" w:sz="4" w:space="0" w:color="auto"/>
              <w:right w:val="single" w:sz="4" w:space="0" w:color="auto"/>
            </w:tcBorders>
            <w:vAlign w:val="center"/>
          </w:tcPr>
          <w:p w14:paraId="2D39EF2A"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298F1F4"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6086F35B" w14:textId="77777777" w:rsidR="00A67257" w:rsidRPr="00E4039A" w:rsidRDefault="00C8650C" w:rsidP="00BC6BDB">
            <w:pPr>
              <w:pStyle w:val="TAL"/>
              <w:snapToGrid w:val="0"/>
              <w:jc w:val="both"/>
              <w:rPr>
                <w:rFonts w:eastAsia="新細明體" w:cs="Arial"/>
                <w:szCs w:val="18"/>
                <w:highlight w:val="yellow"/>
                <w:lang w:eastAsia="zh-TW"/>
              </w:rPr>
            </w:pPr>
            <w:hyperlink r:id="rId862"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432E278"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F26EB77"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323EDDA"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DC_28A_n258A(completed)</w:t>
            </w:r>
          </w:p>
          <w:p w14:paraId="046891D3"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CA_n258B</w:t>
            </w:r>
          </w:p>
        </w:tc>
      </w:tr>
      <w:tr w:rsidR="00A67257" w:rsidRPr="00E4039A" w14:paraId="7218FB2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786DAC3"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DC_28A_n258C</w:t>
            </w:r>
          </w:p>
        </w:tc>
        <w:tc>
          <w:tcPr>
            <w:tcW w:w="1531" w:type="dxa"/>
            <w:tcBorders>
              <w:top w:val="single" w:sz="4" w:space="0" w:color="auto"/>
              <w:left w:val="single" w:sz="4" w:space="0" w:color="auto"/>
              <w:bottom w:val="single" w:sz="4" w:space="0" w:color="auto"/>
              <w:right w:val="single" w:sz="4" w:space="0" w:color="auto"/>
            </w:tcBorders>
            <w:vAlign w:val="center"/>
          </w:tcPr>
          <w:p w14:paraId="3B8348BA"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DC_28A_n258C</w:t>
            </w:r>
          </w:p>
        </w:tc>
        <w:tc>
          <w:tcPr>
            <w:tcW w:w="902" w:type="dxa"/>
            <w:tcBorders>
              <w:top w:val="single" w:sz="4" w:space="0" w:color="auto"/>
              <w:left w:val="single" w:sz="4" w:space="0" w:color="auto"/>
              <w:bottom w:val="single" w:sz="4" w:space="0" w:color="auto"/>
              <w:right w:val="single" w:sz="4" w:space="0" w:color="auto"/>
            </w:tcBorders>
            <w:vAlign w:val="center"/>
          </w:tcPr>
          <w:p w14:paraId="3689D1E6"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0464596"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02E86DF4" w14:textId="77777777" w:rsidR="00A67257" w:rsidRPr="00E4039A" w:rsidRDefault="00C8650C" w:rsidP="00BC6BDB">
            <w:pPr>
              <w:pStyle w:val="TAL"/>
              <w:snapToGrid w:val="0"/>
              <w:jc w:val="both"/>
              <w:rPr>
                <w:rFonts w:eastAsia="新細明體" w:cs="Arial"/>
                <w:szCs w:val="18"/>
                <w:highlight w:val="yellow"/>
                <w:lang w:eastAsia="zh-TW"/>
              </w:rPr>
            </w:pPr>
            <w:hyperlink r:id="rId863"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CED0AE"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7E286F0A"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038BC94"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DC_28A_n258B</w:t>
            </w:r>
          </w:p>
          <w:p w14:paraId="4BA773F9"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CA_n258C</w:t>
            </w:r>
          </w:p>
        </w:tc>
      </w:tr>
      <w:tr w:rsidR="00A67257" w:rsidRPr="00E4039A" w14:paraId="598F275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3693136"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DC_28A_n258F</w:t>
            </w:r>
          </w:p>
        </w:tc>
        <w:tc>
          <w:tcPr>
            <w:tcW w:w="1531" w:type="dxa"/>
            <w:tcBorders>
              <w:top w:val="single" w:sz="4" w:space="0" w:color="auto"/>
              <w:left w:val="single" w:sz="4" w:space="0" w:color="auto"/>
              <w:bottom w:val="single" w:sz="4" w:space="0" w:color="auto"/>
              <w:right w:val="single" w:sz="4" w:space="0" w:color="auto"/>
            </w:tcBorders>
            <w:vAlign w:val="center"/>
          </w:tcPr>
          <w:p w14:paraId="3591B744"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DC_28A_n258F</w:t>
            </w:r>
          </w:p>
        </w:tc>
        <w:tc>
          <w:tcPr>
            <w:tcW w:w="902" w:type="dxa"/>
            <w:tcBorders>
              <w:top w:val="single" w:sz="4" w:space="0" w:color="auto"/>
              <w:left w:val="single" w:sz="4" w:space="0" w:color="auto"/>
              <w:bottom w:val="single" w:sz="4" w:space="0" w:color="auto"/>
              <w:right w:val="single" w:sz="4" w:space="0" w:color="auto"/>
            </w:tcBorders>
            <w:vAlign w:val="center"/>
          </w:tcPr>
          <w:p w14:paraId="32306C98"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6C2C23D"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78A2486B" w14:textId="77777777" w:rsidR="00A67257" w:rsidRPr="00E4039A" w:rsidRDefault="00C8650C" w:rsidP="00BC6BDB">
            <w:pPr>
              <w:pStyle w:val="TAL"/>
              <w:snapToGrid w:val="0"/>
              <w:jc w:val="both"/>
              <w:rPr>
                <w:rFonts w:eastAsia="新細明體" w:cs="Arial"/>
                <w:szCs w:val="18"/>
                <w:highlight w:val="yellow"/>
                <w:lang w:eastAsia="zh-TW"/>
              </w:rPr>
            </w:pPr>
            <w:hyperlink r:id="rId864"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4C11BCC"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7F541C60"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8D182B7"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DC_28A_n258E</w:t>
            </w:r>
          </w:p>
          <w:p w14:paraId="7890796C"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CA_n258F</w:t>
            </w:r>
          </w:p>
        </w:tc>
      </w:tr>
      <w:tr w:rsidR="00A67257" w:rsidRPr="000549BB" w14:paraId="0B6E080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3E5C977"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DC_28A_n258M</w:t>
            </w:r>
          </w:p>
        </w:tc>
        <w:tc>
          <w:tcPr>
            <w:tcW w:w="1531" w:type="dxa"/>
            <w:tcBorders>
              <w:top w:val="single" w:sz="4" w:space="0" w:color="auto"/>
              <w:left w:val="single" w:sz="4" w:space="0" w:color="auto"/>
              <w:bottom w:val="single" w:sz="4" w:space="0" w:color="auto"/>
              <w:right w:val="single" w:sz="4" w:space="0" w:color="auto"/>
            </w:tcBorders>
            <w:vAlign w:val="center"/>
          </w:tcPr>
          <w:p w14:paraId="016EBA4B"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DC_28A_n258M</w:t>
            </w:r>
          </w:p>
        </w:tc>
        <w:tc>
          <w:tcPr>
            <w:tcW w:w="902" w:type="dxa"/>
            <w:tcBorders>
              <w:top w:val="single" w:sz="4" w:space="0" w:color="auto"/>
              <w:left w:val="single" w:sz="4" w:space="0" w:color="auto"/>
              <w:bottom w:val="single" w:sz="4" w:space="0" w:color="auto"/>
              <w:right w:val="single" w:sz="4" w:space="0" w:color="auto"/>
            </w:tcBorders>
            <w:vAlign w:val="center"/>
          </w:tcPr>
          <w:p w14:paraId="0FED7D7B"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4F38DEF"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2E98DC49" w14:textId="77777777" w:rsidR="00A67257" w:rsidRPr="00E4039A" w:rsidRDefault="00C8650C" w:rsidP="00BC6BDB">
            <w:pPr>
              <w:pStyle w:val="TAL"/>
              <w:snapToGrid w:val="0"/>
              <w:jc w:val="both"/>
              <w:rPr>
                <w:rFonts w:eastAsia="新細明體" w:cs="Arial"/>
                <w:szCs w:val="18"/>
                <w:highlight w:val="yellow"/>
                <w:lang w:eastAsia="zh-TW"/>
              </w:rPr>
            </w:pPr>
            <w:hyperlink r:id="rId865"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479F2B"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0BB21120"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947A1FC"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DC_28A_n258L</w:t>
            </w:r>
          </w:p>
          <w:p w14:paraId="5C1E2493" w14:textId="77777777" w:rsidR="00A67257" w:rsidRPr="00840CFD" w:rsidRDefault="00A67257" w:rsidP="00BC6BDB">
            <w:pPr>
              <w:pStyle w:val="TAL"/>
              <w:snapToGrid w:val="0"/>
              <w:jc w:val="both"/>
              <w:rPr>
                <w:rFonts w:cs="Arial"/>
                <w:color w:val="000000"/>
                <w:szCs w:val="18"/>
              </w:rPr>
            </w:pPr>
            <w:r w:rsidRPr="00E4039A">
              <w:rPr>
                <w:rFonts w:cs="Arial"/>
                <w:color w:val="000000"/>
                <w:szCs w:val="18"/>
                <w:highlight w:val="yellow"/>
              </w:rPr>
              <w:t>CA_n258M</w:t>
            </w:r>
          </w:p>
        </w:tc>
      </w:tr>
      <w:tr w:rsidR="00A67257" w:rsidRPr="000549BB" w14:paraId="7B175F46" w14:textId="77777777" w:rsidTr="00BC6BDB">
        <w:tc>
          <w:tcPr>
            <w:tcW w:w="1978" w:type="dxa"/>
            <w:vAlign w:val="center"/>
          </w:tcPr>
          <w:p w14:paraId="17379CBD" w14:textId="77777777" w:rsidR="00A67257" w:rsidRPr="00840CFD" w:rsidRDefault="00A67257" w:rsidP="00BC6BDB">
            <w:pPr>
              <w:pStyle w:val="TAL"/>
              <w:snapToGrid w:val="0"/>
              <w:jc w:val="both"/>
              <w:rPr>
                <w:rFonts w:cs="Arial"/>
                <w:szCs w:val="18"/>
              </w:rPr>
            </w:pPr>
            <w:r w:rsidRPr="00840CFD">
              <w:rPr>
                <w:rFonts w:cs="Arial"/>
                <w:szCs w:val="18"/>
              </w:rPr>
              <w:t>DC_30A_n260A(8A)</w:t>
            </w:r>
          </w:p>
        </w:tc>
        <w:tc>
          <w:tcPr>
            <w:tcW w:w="1531" w:type="dxa"/>
            <w:vAlign w:val="center"/>
          </w:tcPr>
          <w:p w14:paraId="4B84B3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DC_30A_n260A(8A)</w:t>
            </w:r>
          </w:p>
        </w:tc>
        <w:tc>
          <w:tcPr>
            <w:tcW w:w="902" w:type="dxa"/>
            <w:vAlign w:val="center"/>
          </w:tcPr>
          <w:p w14:paraId="3CD818B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938A1EF"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CA920EC" w14:textId="77777777" w:rsidR="00A67257" w:rsidRPr="00840CFD" w:rsidRDefault="00C8650C" w:rsidP="00BC6BDB">
            <w:pPr>
              <w:pStyle w:val="TAL"/>
              <w:snapToGrid w:val="0"/>
              <w:jc w:val="both"/>
              <w:rPr>
                <w:rFonts w:cs="Arial"/>
                <w:szCs w:val="18"/>
              </w:rPr>
            </w:pPr>
            <w:hyperlink r:id="rId866" w:history="1">
              <w:r w:rsidR="00A67257" w:rsidRPr="00840CFD">
                <w:rPr>
                  <w:rStyle w:val="ae"/>
                  <w:rFonts w:eastAsia="新細明體" w:cs="Arial"/>
                  <w:szCs w:val="18"/>
                  <w:lang w:eastAsia="zh-TW"/>
                </w:rPr>
                <w:t>Marc.grant@att.com</w:t>
              </w:r>
            </w:hyperlink>
          </w:p>
        </w:tc>
        <w:tc>
          <w:tcPr>
            <w:tcW w:w="3239" w:type="dxa"/>
            <w:gridSpan w:val="2"/>
            <w:vAlign w:val="center"/>
          </w:tcPr>
          <w:p w14:paraId="1F60C212"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E01F930"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0CC19FA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DL_30A_n260A(7)</w:t>
            </w:r>
          </w:p>
        </w:tc>
      </w:tr>
      <w:tr w:rsidR="00A67257" w:rsidRPr="000549BB" w14:paraId="58FCBA45" w14:textId="77777777" w:rsidTr="00BC6BDB">
        <w:tc>
          <w:tcPr>
            <w:tcW w:w="1978" w:type="dxa"/>
            <w:vAlign w:val="center"/>
          </w:tcPr>
          <w:p w14:paraId="4AAEFFCF" w14:textId="77777777" w:rsidR="00A67257" w:rsidRPr="00840CFD" w:rsidRDefault="00A67257" w:rsidP="00BC6BDB">
            <w:pPr>
              <w:pStyle w:val="TAL"/>
              <w:snapToGrid w:val="0"/>
              <w:jc w:val="both"/>
              <w:rPr>
                <w:rFonts w:cs="Arial"/>
                <w:szCs w:val="18"/>
              </w:rPr>
            </w:pPr>
            <w:r w:rsidRPr="00840CFD">
              <w:rPr>
                <w:rFonts w:cs="Arial"/>
                <w:szCs w:val="18"/>
              </w:rPr>
              <w:t>DC_30A_n260A(7A)</w:t>
            </w:r>
          </w:p>
        </w:tc>
        <w:tc>
          <w:tcPr>
            <w:tcW w:w="1531" w:type="dxa"/>
            <w:vAlign w:val="center"/>
          </w:tcPr>
          <w:p w14:paraId="369879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DC_30A_n260A(7A)</w:t>
            </w:r>
          </w:p>
        </w:tc>
        <w:tc>
          <w:tcPr>
            <w:tcW w:w="902" w:type="dxa"/>
            <w:vAlign w:val="center"/>
          </w:tcPr>
          <w:p w14:paraId="128B194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D555C8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ECBBFE5" w14:textId="77777777" w:rsidR="00A67257" w:rsidRPr="00840CFD" w:rsidRDefault="00C8650C" w:rsidP="00BC6BDB">
            <w:pPr>
              <w:pStyle w:val="TAL"/>
              <w:snapToGrid w:val="0"/>
              <w:jc w:val="both"/>
              <w:rPr>
                <w:rFonts w:cs="Arial"/>
                <w:szCs w:val="18"/>
              </w:rPr>
            </w:pPr>
            <w:hyperlink r:id="rId867" w:history="1">
              <w:r w:rsidR="00A67257" w:rsidRPr="00840CFD">
                <w:rPr>
                  <w:rStyle w:val="ae"/>
                  <w:rFonts w:eastAsia="新細明體" w:cs="Arial"/>
                  <w:szCs w:val="18"/>
                  <w:lang w:eastAsia="zh-TW"/>
                </w:rPr>
                <w:t>Marc.grant@att.com</w:t>
              </w:r>
            </w:hyperlink>
          </w:p>
        </w:tc>
        <w:tc>
          <w:tcPr>
            <w:tcW w:w="3239" w:type="dxa"/>
            <w:gridSpan w:val="2"/>
            <w:vAlign w:val="center"/>
          </w:tcPr>
          <w:p w14:paraId="798DA302"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49B3765E"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04D0CAB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DL_30A_n260A(6)</w:t>
            </w:r>
          </w:p>
        </w:tc>
      </w:tr>
      <w:tr w:rsidR="00A67257" w:rsidRPr="000549BB" w14:paraId="797FF289" w14:textId="77777777" w:rsidTr="00BC6BDB">
        <w:tc>
          <w:tcPr>
            <w:tcW w:w="1978" w:type="dxa"/>
            <w:vAlign w:val="center"/>
          </w:tcPr>
          <w:p w14:paraId="7282DE54" w14:textId="77777777" w:rsidR="00A67257" w:rsidRPr="00840CFD" w:rsidRDefault="00A67257" w:rsidP="00BC6BDB">
            <w:pPr>
              <w:pStyle w:val="TAL"/>
              <w:snapToGrid w:val="0"/>
              <w:jc w:val="both"/>
              <w:rPr>
                <w:rFonts w:cs="Arial"/>
                <w:szCs w:val="18"/>
              </w:rPr>
            </w:pPr>
            <w:r w:rsidRPr="00840CFD">
              <w:rPr>
                <w:rFonts w:cs="Arial"/>
                <w:szCs w:val="18"/>
              </w:rPr>
              <w:t>DC_30A_n260A(6A)</w:t>
            </w:r>
          </w:p>
        </w:tc>
        <w:tc>
          <w:tcPr>
            <w:tcW w:w="1531" w:type="dxa"/>
            <w:vAlign w:val="center"/>
          </w:tcPr>
          <w:p w14:paraId="219820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DC_30A_n260A(6A)</w:t>
            </w:r>
          </w:p>
        </w:tc>
        <w:tc>
          <w:tcPr>
            <w:tcW w:w="902" w:type="dxa"/>
            <w:vAlign w:val="center"/>
          </w:tcPr>
          <w:p w14:paraId="6428410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752F45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474AF28" w14:textId="77777777" w:rsidR="00A67257" w:rsidRPr="00840CFD" w:rsidRDefault="00C8650C" w:rsidP="00BC6BDB">
            <w:pPr>
              <w:pStyle w:val="TAL"/>
              <w:snapToGrid w:val="0"/>
              <w:jc w:val="both"/>
              <w:rPr>
                <w:rFonts w:cs="Arial"/>
                <w:szCs w:val="18"/>
              </w:rPr>
            </w:pPr>
            <w:hyperlink r:id="rId868" w:history="1">
              <w:r w:rsidR="00A67257" w:rsidRPr="00840CFD">
                <w:rPr>
                  <w:rStyle w:val="ae"/>
                  <w:rFonts w:eastAsia="新細明體" w:cs="Arial"/>
                  <w:szCs w:val="18"/>
                  <w:lang w:eastAsia="zh-TW"/>
                </w:rPr>
                <w:t>Marc.grant@att.com</w:t>
              </w:r>
            </w:hyperlink>
          </w:p>
        </w:tc>
        <w:tc>
          <w:tcPr>
            <w:tcW w:w="3239" w:type="dxa"/>
            <w:gridSpan w:val="2"/>
            <w:vAlign w:val="center"/>
          </w:tcPr>
          <w:p w14:paraId="4B706D9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32A294E"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737F662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DL_30A_n260A(5)</w:t>
            </w:r>
          </w:p>
        </w:tc>
      </w:tr>
      <w:tr w:rsidR="00A67257" w:rsidRPr="000549BB" w14:paraId="6A25C4F7" w14:textId="77777777" w:rsidTr="00BC6BDB">
        <w:tc>
          <w:tcPr>
            <w:tcW w:w="1978" w:type="dxa"/>
            <w:vAlign w:val="center"/>
          </w:tcPr>
          <w:p w14:paraId="3C886D7A" w14:textId="77777777" w:rsidR="00A67257" w:rsidRPr="00840CFD" w:rsidRDefault="00A67257" w:rsidP="00BC6BDB">
            <w:pPr>
              <w:pStyle w:val="TAL"/>
              <w:snapToGrid w:val="0"/>
              <w:jc w:val="both"/>
              <w:rPr>
                <w:rFonts w:cs="Arial"/>
                <w:szCs w:val="18"/>
              </w:rPr>
            </w:pPr>
            <w:r w:rsidRPr="00840CFD">
              <w:rPr>
                <w:rFonts w:cs="Arial"/>
                <w:szCs w:val="18"/>
              </w:rPr>
              <w:t>DC_30A_n260A(5A)</w:t>
            </w:r>
          </w:p>
        </w:tc>
        <w:tc>
          <w:tcPr>
            <w:tcW w:w="1531" w:type="dxa"/>
            <w:vAlign w:val="center"/>
          </w:tcPr>
          <w:p w14:paraId="58DCB6F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DC_30A_n260A(5A)</w:t>
            </w:r>
          </w:p>
        </w:tc>
        <w:tc>
          <w:tcPr>
            <w:tcW w:w="902" w:type="dxa"/>
            <w:vAlign w:val="center"/>
          </w:tcPr>
          <w:p w14:paraId="2663EC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2809B3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7ACE600B" w14:textId="77777777" w:rsidR="00A67257" w:rsidRPr="00840CFD" w:rsidRDefault="00C8650C" w:rsidP="00BC6BDB">
            <w:pPr>
              <w:pStyle w:val="TAL"/>
              <w:snapToGrid w:val="0"/>
              <w:jc w:val="both"/>
              <w:rPr>
                <w:rFonts w:cs="Arial"/>
                <w:szCs w:val="18"/>
              </w:rPr>
            </w:pPr>
            <w:hyperlink r:id="rId869" w:history="1">
              <w:r w:rsidR="00A67257" w:rsidRPr="00840CFD">
                <w:rPr>
                  <w:rStyle w:val="ae"/>
                  <w:rFonts w:eastAsia="新細明體" w:cs="Arial"/>
                  <w:szCs w:val="18"/>
                  <w:lang w:eastAsia="zh-TW"/>
                </w:rPr>
                <w:t>Marc.grant@att.com</w:t>
              </w:r>
            </w:hyperlink>
          </w:p>
        </w:tc>
        <w:tc>
          <w:tcPr>
            <w:tcW w:w="3239" w:type="dxa"/>
            <w:gridSpan w:val="2"/>
            <w:vAlign w:val="center"/>
          </w:tcPr>
          <w:p w14:paraId="5A477D8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03A6B348"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2D38767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DL_30A_n260A(4)</w:t>
            </w:r>
          </w:p>
        </w:tc>
      </w:tr>
      <w:tr w:rsidR="00A67257" w:rsidRPr="000549BB" w14:paraId="329F987E" w14:textId="77777777" w:rsidTr="00BC6BDB">
        <w:tc>
          <w:tcPr>
            <w:tcW w:w="1978" w:type="dxa"/>
            <w:vAlign w:val="center"/>
          </w:tcPr>
          <w:p w14:paraId="46021CBC" w14:textId="77777777" w:rsidR="00A67257" w:rsidRPr="00840CFD" w:rsidRDefault="00A67257" w:rsidP="00BC6BDB">
            <w:pPr>
              <w:pStyle w:val="TAL"/>
              <w:snapToGrid w:val="0"/>
              <w:jc w:val="both"/>
              <w:rPr>
                <w:rFonts w:cs="Arial"/>
                <w:szCs w:val="18"/>
              </w:rPr>
            </w:pPr>
            <w:r w:rsidRPr="00840CFD">
              <w:rPr>
                <w:rFonts w:cs="Arial"/>
                <w:szCs w:val="18"/>
              </w:rPr>
              <w:t>DC_30A_n260A(4A)</w:t>
            </w:r>
          </w:p>
        </w:tc>
        <w:tc>
          <w:tcPr>
            <w:tcW w:w="1531" w:type="dxa"/>
            <w:vAlign w:val="center"/>
          </w:tcPr>
          <w:p w14:paraId="5A152C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DC_30A_n260A(4A)</w:t>
            </w:r>
          </w:p>
        </w:tc>
        <w:tc>
          <w:tcPr>
            <w:tcW w:w="902" w:type="dxa"/>
            <w:vAlign w:val="center"/>
          </w:tcPr>
          <w:p w14:paraId="7956C43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0B251AB"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3F3BEF3" w14:textId="77777777" w:rsidR="00A67257" w:rsidRPr="00840CFD" w:rsidRDefault="00C8650C" w:rsidP="00BC6BDB">
            <w:pPr>
              <w:pStyle w:val="TAL"/>
              <w:snapToGrid w:val="0"/>
              <w:jc w:val="both"/>
              <w:rPr>
                <w:rFonts w:cs="Arial"/>
                <w:szCs w:val="18"/>
              </w:rPr>
            </w:pPr>
            <w:hyperlink r:id="rId870" w:history="1">
              <w:r w:rsidR="00A67257" w:rsidRPr="00840CFD">
                <w:rPr>
                  <w:rStyle w:val="ae"/>
                  <w:rFonts w:eastAsia="新細明體" w:cs="Arial"/>
                  <w:szCs w:val="18"/>
                  <w:lang w:eastAsia="zh-TW"/>
                </w:rPr>
                <w:t>Marc.grant@att.com</w:t>
              </w:r>
            </w:hyperlink>
          </w:p>
        </w:tc>
        <w:tc>
          <w:tcPr>
            <w:tcW w:w="3239" w:type="dxa"/>
            <w:gridSpan w:val="2"/>
            <w:vAlign w:val="center"/>
          </w:tcPr>
          <w:p w14:paraId="58F14219"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A81A069"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19F3A22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DL_30A_n260A(3)</w:t>
            </w:r>
          </w:p>
        </w:tc>
      </w:tr>
      <w:tr w:rsidR="00A67257" w:rsidRPr="000549BB" w14:paraId="74D000A4" w14:textId="77777777" w:rsidTr="00BC6BDB">
        <w:tc>
          <w:tcPr>
            <w:tcW w:w="1978" w:type="dxa"/>
            <w:vAlign w:val="center"/>
          </w:tcPr>
          <w:p w14:paraId="2FA9DEB5" w14:textId="77777777" w:rsidR="00A67257" w:rsidRPr="00840CFD" w:rsidRDefault="00A67257" w:rsidP="00BC6BDB">
            <w:pPr>
              <w:pStyle w:val="TAL"/>
              <w:snapToGrid w:val="0"/>
              <w:jc w:val="both"/>
              <w:rPr>
                <w:rFonts w:cs="Arial"/>
                <w:szCs w:val="18"/>
              </w:rPr>
            </w:pPr>
            <w:r w:rsidRPr="00840CFD">
              <w:rPr>
                <w:rFonts w:cs="Arial"/>
                <w:szCs w:val="18"/>
              </w:rPr>
              <w:t>DC_30A_n260A(3A)</w:t>
            </w:r>
          </w:p>
        </w:tc>
        <w:tc>
          <w:tcPr>
            <w:tcW w:w="1531" w:type="dxa"/>
            <w:vAlign w:val="center"/>
          </w:tcPr>
          <w:p w14:paraId="22D1A3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DC_30A_n260A(3A)</w:t>
            </w:r>
          </w:p>
        </w:tc>
        <w:tc>
          <w:tcPr>
            <w:tcW w:w="902" w:type="dxa"/>
            <w:vAlign w:val="center"/>
          </w:tcPr>
          <w:p w14:paraId="5F8554A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90D3D19"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BEDA4ED" w14:textId="77777777" w:rsidR="00A67257" w:rsidRPr="00840CFD" w:rsidRDefault="00C8650C" w:rsidP="00BC6BDB">
            <w:pPr>
              <w:pStyle w:val="TAL"/>
              <w:snapToGrid w:val="0"/>
              <w:jc w:val="both"/>
              <w:rPr>
                <w:rFonts w:cs="Arial"/>
                <w:szCs w:val="18"/>
              </w:rPr>
            </w:pPr>
            <w:hyperlink r:id="rId871" w:history="1">
              <w:r w:rsidR="00A67257" w:rsidRPr="00840CFD">
                <w:rPr>
                  <w:rStyle w:val="ae"/>
                  <w:rFonts w:eastAsia="新細明體" w:cs="Arial"/>
                  <w:szCs w:val="18"/>
                  <w:lang w:eastAsia="zh-TW"/>
                </w:rPr>
                <w:t>Marc.grant@att.com</w:t>
              </w:r>
            </w:hyperlink>
          </w:p>
        </w:tc>
        <w:tc>
          <w:tcPr>
            <w:tcW w:w="3239" w:type="dxa"/>
            <w:gridSpan w:val="2"/>
            <w:vAlign w:val="center"/>
          </w:tcPr>
          <w:p w14:paraId="56DCDE7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724EF77B"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5A7926B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DL_30A_n260A(2)</w:t>
            </w:r>
          </w:p>
        </w:tc>
      </w:tr>
      <w:tr w:rsidR="00A67257" w:rsidRPr="000549BB" w14:paraId="544F2429" w14:textId="77777777" w:rsidTr="00BC6BDB">
        <w:tc>
          <w:tcPr>
            <w:tcW w:w="1978" w:type="dxa"/>
            <w:vAlign w:val="center"/>
          </w:tcPr>
          <w:p w14:paraId="6AB58791" w14:textId="77777777" w:rsidR="00A67257" w:rsidRPr="00840CFD" w:rsidRDefault="00A67257" w:rsidP="00BC6BDB">
            <w:pPr>
              <w:pStyle w:val="TAL"/>
              <w:snapToGrid w:val="0"/>
              <w:jc w:val="both"/>
              <w:rPr>
                <w:rFonts w:cs="Arial"/>
                <w:szCs w:val="18"/>
              </w:rPr>
            </w:pPr>
            <w:r w:rsidRPr="00840CFD">
              <w:rPr>
                <w:rFonts w:cs="Arial"/>
                <w:szCs w:val="18"/>
              </w:rPr>
              <w:t>DC_30A_n260A(2A)</w:t>
            </w:r>
          </w:p>
        </w:tc>
        <w:tc>
          <w:tcPr>
            <w:tcW w:w="1531" w:type="dxa"/>
            <w:vAlign w:val="center"/>
          </w:tcPr>
          <w:p w14:paraId="511EA66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DC_30A_n260A(2A)</w:t>
            </w:r>
          </w:p>
        </w:tc>
        <w:tc>
          <w:tcPr>
            <w:tcW w:w="902" w:type="dxa"/>
            <w:vAlign w:val="center"/>
          </w:tcPr>
          <w:p w14:paraId="1FE2D0B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5B6E4D74"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19E4BD5" w14:textId="77777777" w:rsidR="00A67257" w:rsidRPr="00840CFD" w:rsidRDefault="00C8650C" w:rsidP="00BC6BDB">
            <w:pPr>
              <w:pStyle w:val="TAL"/>
              <w:snapToGrid w:val="0"/>
              <w:jc w:val="both"/>
              <w:rPr>
                <w:rFonts w:cs="Arial"/>
                <w:szCs w:val="18"/>
              </w:rPr>
            </w:pPr>
            <w:hyperlink r:id="rId872" w:history="1">
              <w:r w:rsidR="00A67257" w:rsidRPr="00840CFD">
                <w:rPr>
                  <w:rStyle w:val="ae"/>
                  <w:rFonts w:eastAsia="新細明體" w:cs="Arial"/>
                  <w:szCs w:val="18"/>
                  <w:lang w:eastAsia="zh-TW"/>
                </w:rPr>
                <w:t>Marc.grant@att.com</w:t>
              </w:r>
            </w:hyperlink>
          </w:p>
        </w:tc>
        <w:tc>
          <w:tcPr>
            <w:tcW w:w="3239" w:type="dxa"/>
            <w:gridSpan w:val="2"/>
            <w:vAlign w:val="center"/>
          </w:tcPr>
          <w:p w14:paraId="20D00B6A"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8529D99"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4474EA5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w:t>
            </w:r>
          </w:p>
        </w:tc>
      </w:tr>
      <w:tr w:rsidR="00A67257" w:rsidRPr="000549BB" w14:paraId="3B5F67C5" w14:textId="77777777" w:rsidTr="00BC6BDB">
        <w:tc>
          <w:tcPr>
            <w:tcW w:w="1978" w:type="dxa"/>
            <w:vAlign w:val="center"/>
          </w:tcPr>
          <w:p w14:paraId="7B2B0BD6" w14:textId="77777777" w:rsidR="00A67257" w:rsidRPr="00840CFD" w:rsidRDefault="00A67257" w:rsidP="00BC6BDB">
            <w:pPr>
              <w:pStyle w:val="TAL"/>
              <w:snapToGrid w:val="0"/>
              <w:jc w:val="both"/>
              <w:rPr>
                <w:rFonts w:cs="Arial"/>
                <w:szCs w:val="18"/>
              </w:rPr>
            </w:pPr>
            <w:r w:rsidRPr="00840CFD">
              <w:rPr>
                <w:rFonts w:cs="Arial"/>
                <w:szCs w:val="18"/>
              </w:rPr>
              <w:t>DC_30A_n260(2G)</w:t>
            </w:r>
          </w:p>
        </w:tc>
        <w:tc>
          <w:tcPr>
            <w:tcW w:w="1531" w:type="dxa"/>
            <w:vAlign w:val="center"/>
          </w:tcPr>
          <w:p w14:paraId="3D7213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DC_30A_n260(2G)</w:t>
            </w:r>
          </w:p>
        </w:tc>
        <w:tc>
          <w:tcPr>
            <w:tcW w:w="902" w:type="dxa"/>
            <w:vAlign w:val="center"/>
          </w:tcPr>
          <w:p w14:paraId="5C7100B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634665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347AC04" w14:textId="77777777" w:rsidR="00A67257" w:rsidRPr="00840CFD" w:rsidRDefault="00C8650C" w:rsidP="00BC6BDB">
            <w:pPr>
              <w:pStyle w:val="TAL"/>
              <w:snapToGrid w:val="0"/>
              <w:jc w:val="both"/>
              <w:rPr>
                <w:rFonts w:eastAsia="新細明體" w:cs="Arial"/>
                <w:szCs w:val="18"/>
                <w:lang w:eastAsia="zh-TW"/>
              </w:rPr>
            </w:pPr>
            <w:hyperlink r:id="rId873" w:history="1">
              <w:r w:rsidR="00A67257" w:rsidRPr="00840CFD">
                <w:rPr>
                  <w:rStyle w:val="ae"/>
                  <w:rFonts w:eastAsia="新細明體" w:cs="Arial"/>
                  <w:szCs w:val="18"/>
                  <w:lang w:eastAsia="zh-TW"/>
                </w:rPr>
                <w:t>Marc.grant@att.com</w:t>
              </w:r>
            </w:hyperlink>
          </w:p>
        </w:tc>
        <w:tc>
          <w:tcPr>
            <w:tcW w:w="3239" w:type="dxa"/>
            <w:gridSpan w:val="2"/>
            <w:vAlign w:val="center"/>
          </w:tcPr>
          <w:p w14:paraId="7F9EF223"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0FBC1D02"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vAlign w:val="center"/>
          </w:tcPr>
          <w:p w14:paraId="3EB1859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DL_30A_n260G</w:t>
            </w:r>
          </w:p>
        </w:tc>
      </w:tr>
      <w:tr w:rsidR="00A67257" w:rsidRPr="000549BB" w14:paraId="61F03CDE" w14:textId="77777777" w:rsidTr="00BC6BDB">
        <w:tc>
          <w:tcPr>
            <w:tcW w:w="1978" w:type="dxa"/>
            <w:vAlign w:val="center"/>
          </w:tcPr>
          <w:p w14:paraId="561CCFF3" w14:textId="77777777" w:rsidR="00A67257" w:rsidRPr="00840CFD" w:rsidRDefault="00A67257" w:rsidP="00BC6BDB">
            <w:pPr>
              <w:pStyle w:val="TAL"/>
              <w:snapToGrid w:val="0"/>
              <w:jc w:val="both"/>
              <w:rPr>
                <w:rFonts w:cs="Arial"/>
                <w:szCs w:val="18"/>
              </w:rPr>
            </w:pPr>
            <w:r w:rsidRPr="00840CFD">
              <w:rPr>
                <w:rFonts w:cs="Arial"/>
                <w:szCs w:val="18"/>
              </w:rPr>
              <w:t>DC_30A_n260G</w:t>
            </w:r>
          </w:p>
        </w:tc>
        <w:tc>
          <w:tcPr>
            <w:tcW w:w="1531" w:type="dxa"/>
            <w:vAlign w:val="center"/>
          </w:tcPr>
          <w:p w14:paraId="2A627FE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DC_30A_n260G</w:t>
            </w:r>
          </w:p>
        </w:tc>
        <w:tc>
          <w:tcPr>
            <w:tcW w:w="902" w:type="dxa"/>
            <w:vAlign w:val="center"/>
          </w:tcPr>
          <w:p w14:paraId="1FD0DC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AA59EA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EC3A6E9" w14:textId="77777777" w:rsidR="00A67257" w:rsidRPr="00840CFD" w:rsidRDefault="00C8650C" w:rsidP="00BC6BDB">
            <w:pPr>
              <w:pStyle w:val="TAL"/>
              <w:snapToGrid w:val="0"/>
              <w:jc w:val="both"/>
              <w:rPr>
                <w:rFonts w:eastAsia="新細明體" w:cs="Arial"/>
                <w:szCs w:val="18"/>
                <w:lang w:eastAsia="zh-TW"/>
              </w:rPr>
            </w:pPr>
            <w:hyperlink r:id="rId874" w:history="1">
              <w:r w:rsidR="00A67257" w:rsidRPr="00840CFD">
                <w:rPr>
                  <w:rStyle w:val="ae"/>
                  <w:rFonts w:eastAsia="新細明體" w:cs="Arial"/>
                  <w:szCs w:val="18"/>
                  <w:lang w:eastAsia="zh-TW"/>
                </w:rPr>
                <w:t>Marc.grant@att.com</w:t>
              </w:r>
            </w:hyperlink>
          </w:p>
        </w:tc>
        <w:tc>
          <w:tcPr>
            <w:tcW w:w="3239" w:type="dxa"/>
            <w:gridSpan w:val="2"/>
            <w:vAlign w:val="center"/>
          </w:tcPr>
          <w:p w14:paraId="22E70E5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51ED7D6"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vAlign w:val="center"/>
          </w:tcPr>
          <w:p w14:paraId="5B4ADC3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w:t>
            </w:r>
          </w:p>
        </w:tc>
      </w:tr>
      <w:tr w:rsidR="00A67257" w:rsidRPr="000549BB" w14:paraId="6CD2BC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85C04A3" w14:textId="77777777" w:rsidR="00A67257" w:rsidRPr="00840CFD" w:rsidRDefault="00A67257" w:rsidP="00BC6BDB">
            <w:pPr>
              <w:pStyle w:val="TAL"/>
              <w:snapToGrid w:val="0"/>
              <w:jc w:val="both"/>
              <w:rPr>
                <w:rFonts w:cs="Arial"/>
                <w:szCs w:val="18"/>
              </w:rPr>
            </w:pPr>
            <w:r w:rsidRPr="00840CFD">
              <w:rPr>
                <w:rFonts w:cs="Arial"/>
                <w:szCs w:val="18"/>
              </w:rPr>
              <w:t>DC_30A_n260F</w:t>
            </w:r>
          </w:p>
        </w:tc>
        <w:tc>
          <w:tcPr>
            <w:tcW w:w="1531" w:type="dxa"/>
            <w:tcBorders>
              <w:top w:val="single" w:sz="4" w:space="0" w:color="auto"/>
              <w:left w:val="single" w:sz="4" w:space="0" w:color="auto"/>
              <w:bottom w:val="single" w:sz="4" w:space="0" w:color="auto"/>
              <w:right w:val="single" w:sz="4" w:space="0" w:color="auto"/>
            </w:tcBorders>
            <w:vAlign w:val="center"/>
          </w:tcPr>
          <w:p w14:paraId="5D2AC1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DC_30A_n260F</w:t>
            </w:r>
          </w:p>
        </w:tc>
        <w:tc>
          <w:tcPr>
            <w:tcW w:w="902" w:type="dxa"/>
            <w:tcBorders>
              <w:top w:val="single" w:sz="4" w:space="0" w:color="auto"/>
              <w:left w:val="single" w:sz="4" w:space="0" w:color="auto"/>
              <w:bottom w:val="single" w:sz="4" w:space="0" w:color="auto"/>
              <w:right w:val="single" w:sz="4" w:space="0" w:color="auto"/>
            </w:tcBorders>
            <w:vAlign w:val="center"/>
          </w:tcPr>
          <w:p w14:paraId="4C5F4DD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F3ACEC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E1CA588" w14:textId="77777777" w:rsidR="00A67257" w:rsidRPr="00840CFD" w:rsidRDefault="00C8650C" w:rsidP="00BC6BDB">
            <w:pPr>
              <w:pStyle w:val="TAL"/>
              <w:snapToGrid w:val="0"/>
              <w:jc w:val="both"/>
              <w:rPr>
                <w:rFonts w:eastAsia="新細明體" w:cs="Arial"/>
                <w:szCs w:val="18"/>
                <w:lang w:eastAsia="zh-TW"/>
              </w:rPr>
            </w:pPr>
            <w:hyperlink r:id="rId875"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070D1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58D745C"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EB5BAF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DC_30A_n260E</w:t>
            </w:r>
          </w:p>
        </w:tc>
      </w:tr>
      <w:tr w:rsidR="00A67257" w:rsidRPr="000549BB" w14:paraId="52B0165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B8BA169" w14:textId="77777777" w:rsidR="00A67257" w:rsidRPr="00840CFD" w:rsidRDefault="00A67257" w:rsidP="00BC6BDB">
            <w:pPr>
              <w:pStyle w:val="TAL"/>
              <w:snapToGrid w:val="0"/>
              <w:jc w:val="both"/>
              <w:rPr>
                <w:rFonts w:cs="Arial"/>
                <w:szCs w:val="18"/>
              </w:rPr>
            </w:pPr>
            <w:r w:rsidRPr="00840CFD">
              <w:rPr>
                <w:rFonts w:cs="Arial"/>
                <w:szCs w:val="18"/>
              </w:rPr>
              <w:t>DC_30A_n260E</w:t>
            </w:r>
          </w:p>
        </w:tc>
        <w:tc>
          <w:tcPr>
            <w:tcW w:w="1531" w:type="dxa"/>
            <w:tcBorders>
              <w:top w:val="single" w:sz="4" w:space="0" w:color="auto"/>
              <w:left w:val="single" w:sz="4" w:space="0" w:color="auto"/>
              <w:bottom w:val="single" w:sz="4" w:space="0" w:color="auto"/>
              <w:right w:val="single" w:sz="4" w:space="0" w:color="auto"/>
            </w:tcBorders>
            <w:vAlign w:val="center"/>
          </w:tcPr>
          <w:p w14:paraId="66BC16B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DC_30A_n260E</w:t>
            </w:r>
          </w:p>
        </w:tc>
        <w:tc>
          <w:tcPr>
            <w:tcW w:w="902" w:type="dxa"/>
            <w:tcBorders>
              <w:top w:val="single" w:sz="4" w:space="0" w:color="auto"/>
              <w:left w:val="single" w:sz="4" w:space="0" w:color="auto"/>
              <w:bottom w:val="single" w:sz="4" w:space="0" w:color="auto"/>
              <w:right w:val="single" w:sz="4" w:space="0" w:color="auto"/>
            </w:tcBorders>
            <w:vAlign w:val="center"/>
          </w:tcPr>
          <w:p w14:paraId="58C0D8D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94B0F22"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F908E8D" w14:textId="77777777" w:rsidR="00A67257" w:rsidRPr="00840CFD" w:rsidRDefault="00C8650C" w:rsidP="00BC6BDB">
            <w:pPr>
              <w:pStyle w:val="TAL"/>
              <w:snapToGrid w:val="0"/>
              <w:jc w:val="both"/>
              <w:rPr>
                <w:rFonts w:eastAsia="新細明體" w:cs="Arial"/>
                <w:szCs w:val="18"/>
                <w:lang w:eastAsia="zh-TW"/>
              </w:rPr>
            </w:pPr>
            <w:hyperlink r:id="rId876"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B9932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254F60DD"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143D78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DC_30A_n260D</w:t>
            </w:r>
          </w:p>
        </w:tc>
      </w:tr>
      <w:tr w:rsidR="00A67257" w:rsidRPr="000549BB" w14:paraId="61BF336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8558F06" w14:textId="77777777" w:rsidR="00A67257" w:rsidRPr="00840CFD" w:rsidRDefault="00A67257" w:rsidP="00BC6BDB">
            <w:pPr>
              <w:pStyle w:val="TAL"/>
              <w:snapToGrid w:val="0"/>
              <w:jc w:val="both"/>
              <w:rPr>
                <w:rFonts w:cs="Arial"/>
                <w:szCs w:val="18"/>
              </w:rPr>
            </w:pPr>
            <w:r w:rsidRPr="00840CFD">
              <w:rPr>
                <w:rFonts w:cs="Arial"/>
                <w:szCs w:val="18"/>
              </w:rPr>
              <w:t>DC_30A_n260D</w:t>
            </w:r>
          </w:p>
        </w:tc>
        <w:tc>
          <w:tcPr>
            <w:tcW w:w="1531" w:type="dxa"/>
            <w:tcBorders>
              <w:top w:val="single" w:sz="4" w:space="0" w:color="auto"/>
              <w:left w:val="single" w:sz="4" w:space="0" w:color="auto"/>
              <w:bottom w:val="single" w:sz="4" w:space="0" w:color="auto"/>
              <w:right w:val="single" w:sz="4" w:space="0" w:color="auto"/>
            </w:tcBorders>
            <w:vAlign w:val="center"/>
          </w:tcPr>
          <w:p w14:paraId="155CB25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DC_30A_n260D</w:t>
            </w:r>
          </w:p>
        </w:tc>
        <w:tc>
          <w:tcPr>
            <w:tcW w:w="902" w:type="dxa"/>
            <w:tcBorders>
              <w:top w:val="single" w:sz="4" w:space="0" w:color="auto"/>
              <w:left w:val="single" w:sz="4" w:space="0" w:color="auto"/>
              <w:bottom w:val="single" w:sz="4" w:space="0" w:color="auto"/>
              <w:right w:val="single" w:sz="4" w:space="0" w:color="auto"/>
            </w:tcBorders>
            <w:vAlign w:val="center"/>
          </w:tcPr>
          <w:p w14:paraId="2032B9A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50913C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848D0DF" w14:textId="77777777" w:rsidR="00A67257" w:rsidRPr="00840CFD" w:rsidRDefault="00C8650C" w:rsidP="00BC6BDB">
            <w:pPr>
              <w:pStyle w:val="TAL"/>
              <w:snapToGrid w:val="0"/>
              <w:jc w:val="both"/>
              <w:rPr>
                <w:rFonts w:eastAsia="新細明體" w:cs="Arial"/>
                <w:szCs w:val="18"/>
                <w:lang w:eastAsia="zh-TW"/>
              </w:rPr>
            </w:pPr>
            <w:hyperlink r:id="rId87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81E67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E73027A"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D32D26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w:t>
            </w:r>
          </w:p>
        </w:tc>
      </w:tr>
      <w:tr w:rsidR="00A67257" w:rsidRPr="000549BB" w14:paraId="1B4F13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F22E847" w14:textId="77777777" w:rsidR="00A67257" w:rsidRPr="00840CFD" w:rsidRDefault="00A67257" w:rsidP="00BC6BDB">
            <w:pPr>
              <w:pStyle w:val="TAL"/>
              <w:snapToGrid w:val="0"/>
              <w:jc w:val="both"/>
              <w:rPr>
                <w:rFonts w:cs="Arial"/>
                <w:szCs w:val="18"/>
              </w:rPr>
            </w:pPr>
            <w:r w:rsidRPr="00840CFD">
              <w:rPr>
                <w:rFonts w:cs="Arial"/>
                <w:szCs w:val="18"/>
              </w:rPr>
              <w:t>DC_30A_n260M</w:t>
            </w:r>
          </w:p>
        </w:tc>
        <w:tc>
          <w:tcPr>
            <w:tcW w:w="1531" w:type="dxa"/>
            <w:tcBorders>
              <w:top w:val="single" w:sz="4" w:space="0" w:color="auto"/>
              <w:left w:val="single" w:sz="4" w:space="0" w:color="auto"/>
              <w:bottom w:val="single" w:sz="4" w:space="0" w:color="auto"/>
              <w:right w:val="single" w:sz="4" w:space="0" w:color="auto"/>
            </w:tcBorders>
            <w:vAlign w:val="center"/>
          </w:tcPr>
          <w:p w14:paraId="7935D60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DC_30A_n260M</w:t>
            </w:r>
          </w:p>
        </w:tc>
        <w:tc>
          <w:tcPr>
            <w:tcW w:w="902" w:type="dxa"/>
            <w:tcBorders>
              <w:top w:val="single" w:sz="4" w:space="0" w:color="auto"/>
              <w:left w:val="single" w:sz="4" w:space="0" w:color="auto"/>
              <w:bottom w:val="single" w:sz="4" w:space="0" w:color="auto"/>
              <w:right w:val="single" w:sz="4" w:space="0" w:color="auto"/>
            </w:tcBorders>
            <w:vAlign w:val="center"/>
          </w:tcPr>
          <w:p w14:paraId="21612D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15A8F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1FEF7D2" w14:textId="77777777" w:rsidR="00A67257" w:rsidRPr="00840CFD" w:rsidRDefault="00C8650C" w:rsidP="00BC6BDB">
            <w:pPr>
              <w:pStyle w:val="TAL"/>
              <w:snapToGrid w:val="0"/>
              <w:jc w:val="both"/>
              <w:rPr>
                <w:rFonts w:eastAsia="新細明體" w:cs="Arial"/>
                <w:szCs w:val="18"/>
                <w:lang w:eastAsia="zh-TW"/>
              </w:rPr>
            </w:pPr>
            <w:hyperlink r:id="rId878"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D761E1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76C1F70"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9FEB41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DC_30A_n260L</w:t>
            </w:r>
          </w:p>
        </w:tc>
      </w:tr>
      <w:tr w:rsidR="00A67257" w:rsidRPr="000549BB" w14:paraId="6C92FD0B"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39B6F08" w14:textId="77777777" w:rsidR="00A67257" w:rsidRPr="00840CFD" w:rsidRDefault="00A67257" w:rsidP="00BC6BDB">
            <w:pPr>
              <w:pStyle w:val="TAL"/>
              <w:snapToGrid w:val="0"/>
              <w:jc w:val="both"/>
              <w:rPr>
                <w:rFonts w:cs="Arial"/>
                <w:szCs w:val="18"/>
              </w:rPr>
            </w:pPr>
            <w:r w:rsidRPr="00840CFD">
              <w:rPr>
                <w:rFonts w:cs="Arial"/>
                <w:szCs w:val="18"/>
              </w:rPr>
              <w:t>DC_30A_n260L</w:t>
            </w:r>
          </w:p>
        </w:tc>
        <w:tc>
          <w:tcPr>
            <w:tcW w:w="1531" w:type="dxa"/>
            <w:tcBorders>
              <w:top w:val="single" w:sz="4" w:space="0" w:color="auto"/>
              <w:left w:val="single" w:sz="4" w:space="0" w:color="auto"/>
              <w:bottom w:val="single" w:sz="4" w:space="0" w:color="auto"/>
              <w:right w:val="single" w:sz="4" w:space="0" w:color="auto"/>
            </w:tcBorders>
            <w:vAlign w:val="center"/>
          </w:tcPr>
          <w:p w14:paraId="3CFF696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DC_30A_n260L</w:t>
            </w:r>
          </w:p>
        </w:tc>
        <w:tc>
          <w:tcPr>
            <w:tcW w:w="902" w:type="dxa"/>
            <w:tcBorders>
              <w:top w:val="single" w:sz="4" w:space="0" w:color="auto"/>
              <w:left w:val="single" w:sz="4" w:space="0" w:color="auto"/>
              <w:bottom w:val="single" w:sz="4" w:space="0" w:color="auto"/>
              <w:right w:val="single" w:sz="4" w:space="0" w:color="auto"/>
            </w:tcBorders>
            <w:vAlign w:val="center"/>
          </w:tcPr>
          <w:p w14:paraId="2D7BC3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00318B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1D8BC7E" w14:textId="77777777" w:rsidR="00A67257" w:rsidRPr="00840CFD" w:rsidRDefault="00C8650C" w:rsidP="00BC6BDB">
            <w:pPr>
              <w:pStyle w:val="TAL"/>
              <w:snapToGrid w:val="0"/>
              <w:jc w:val="both"/>
              <w:rPr>
                <w:rFonts w:eastAsia="新細明體" w:cs="Arial"/>
                <w:szCs w:val="18"/>
                <w:lang w:eastAsia="zh-TW"/>
              </w:rPr>
            </w:pPr>
            <w:hyperlink r:id="rId879"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2C3D93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E71A195"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850BDE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DC_30A_n260K</w:t>
            </w:r>
          </w:p>
        </w:tc>
      </w:tr>
      <w:tr w:rsidR="00A67257" w:rsidRPr="000549BB" w14:paraId="072122F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0287EE" w14:textId="77777777" w:rsidR="00A67257" w:rsidRPr="00840CFD" w:rsidRDefault="00A67257" w:rsidP="00BC6BDB">
            <w:pPr>
              <w:pStyle w:val="TAL"/>
              <w:snapToGrid w:val="0"/>
              <w:jc w:val="both"/>
              <w:rPr>
                <w:rFonts w:cs="Arial"/>
                <w:szCs w:val="18"/>
              </w:rPr>
            </w:pPr>
            <w:r w:rsidRPr="00840CFD">
              <w:rPr>
                <w:rFonts w:cs="Arial"/>
                <w:szCs w:val="18"/>
              </w:rPr>
              <w:t>DC_30A_n260K</w:t>
            </w:r>
          </w:p>
        </w:tc>
        <w:tc>
          <w:tcPr>
            <w:tcW w:w="1531" w:type="dxa"/>
            <w:tcBorders>
              <w:top w:val="single" w:sz="4" w:space="0" w:color="auto"/>
              <w:left w:val="single" w:sz="4" w:space="0" w:color="auto"/>
              <w:bottom w:val="single" w:sz="4" w:space="0" w:color="auto"/>
              <w:right w:val="single" w:sz="4" w:space="0" w:color="auto"/>
            </w:tcBorders>
            <w:vAlign w:val="center"/>
          </w:tcPr>
          <w:p w14:paraId="222595E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DC_30A_n260K</w:t>
            </w:r>
          </w:p>
        </w:tc>
        <w:tc>
          <w:tcPr>
            <w:tcW w:w="902" w:type="dxa"/>
            <w:tcBorders>
              <w:top w:val="single" w:sz="4" w:space="0" w:color="auto"/>
              <w:left w:val="single" w:sz="4" w:space="0" w:color="auto"/>
              <w:bottom w:val="single" w:sz="4" w:space="0" w:color="auto"/>
              <w:right w:val="single" w:sz="4" w:space="0" w:color="auto"/>
            </w:tcBorders>
            <w:vAlign w:val="center"/>
          </w:tcPr>
          <w:p w14:paraId="16F4434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3C54FB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38FC1F3" w14:textId="77777777" w:rsidR="00A67257" w:rsidRPr="00840CFD" w:rsidRDefault="00C8650C" w:rsidP="00BC6BDB">
            <w:pPr>
              <w:pStyle w:val="TAL"/>
              <w:snapToGrid w:val="0"/>
              <w:jc w:val="both"/>
              <w:rPr>
                <w:rFonts w:eastAsia="新細明體" w:cs="Arial"/>
                <w:szCs w:val="18"/>
                <w:lang w:eastAsia="zh-TW"/>
              </w:rPr>
            </w:pPr>
            <w:hyperlink r:id="rId880"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10500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5DB2B0E"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40FA45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DC_30A_n260J</w:t>
            </w:r>
          </w:p>
        </w:tc>
      </w:tr>
      <w:tr w:rsidR="00A67257" w:rsidRPr="000549BB" w14:paraId="2999A38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D46DA10" w14:textId="77777777" w:rsidR="00A67257" w:rsidRPr="00840CFD" w:rsidRDefault="00A67257" w:rsidP="00BC6BDB">
            <w:pPr>
              <w:pStyle w:val="TAL"/>
              <w:snapToGrid w:val="0"/>
              <w:jc w:val="both"/>
              <w:rPr>
                <w:rFonts w:cs="Arial"/>
                <w:szCs w:val="18"/>
              </w:rPr>
            </w:pPr>
            <w:r w:rsidRPr="00840CFD">
              <w:rPr>
                <w:rFonts w:cs="Arial"/>
                <w:szCs w:val="18"/>
              </w:rPr>
              <w:t>DC_30A_n260J</w:t>
            </w:r>
          </w:p>
        </w:tc>
        <w:tc>
          <w:tcPr>
            <w:tcW w:w="1531" w:type="dxa"/>
            <w:tcBorders>
              <w:top w:val="single" w:sz="4" w:space="0" w:color="auto"/>
              <w:left w:val="single" w:sz="4" w:space="0" w:color="auto"/>
              <w:bottom w:val="single" w:sz="4" w:space="0" w:color="auto"/>
              <w:right w:val="single" w:sz="4" w:space="0" w:color="auto"/>
            </w:tcBorders>
            <w:vAlign w:val="center"/>
          </w:tcPr>
          <w:p w14:paraId="42284F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DC_30A_n260J</w:t>
            </w:r>
          </w:p>
        </w:tc>
        <w:tc>
          <w:tcPr>
            <w:tcW w:w="902" w:type="dxa"/>
            <w:tcBorders>
              <w:top w:val="single" w:sz="4" w:space="0" w:color="auto"/>
              <w:left w:val="single" w:sz="4" w:space="0" w:color="auto"/>
              <w:bottom w:val="single" w:sz="4" w:space="0" w:color="auto"/>
              <w:right w:val="single" w:sz="4" w:space="0" w:color="auto"/>
            </w:tcBorders>
            <w:vAlign w:val="center"/>
          </w:tcPr>
          <w:p w14:paraId="1F6FC0F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D4A6467"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9FA7E63" w14:textId="77777777" w:rsidR="00A67257" w:rsidRPr="00840CFD" w:rsidRDefault="00C8650C" w:rsidP="00BC6BDB">
            <w:pPr>
              <w:pStyle w:val="TAL"/>
              <w:snapToGrid w:val="0"/>
              <w:jc w:val="both"/>
              <w:rPr>
                <w:rFonts w:eastAsia="新細明體" w:cs="Arial"/>
                <w:szCs w:val="18"/>
                <w:lang w:eastAsia="zh-TW"/>
              </w:rPr>
            </w:pPr>
            <w:hyperlink r:id="rId88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CF73EF"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69F54BE"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982CA5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DC_30A_n260I</w:t>
            </w:r>
          </w:p>
        </w:tc>
      </w:tr>
      <w:tr w:rsidR="00A67257" w:rsidRPr="000549BB" w14:paraId="795708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62455BB" w14:textId="77777777" w:rsidR="00A67257" w:rsidRPr="00840CFD" w:rsidRDefault="00A67257" w:rsidP="00BC6BDB">
            <w:pPr>
              <w:pStyle w:val="TAL"/>
              <w:snapToGrid w:val="0"/>
              <w:jc w:val="both"/>
              <w:rPr>
                <w:rFonts w:cs="Arial"/>
                <w:szCs w:val="18"/>
              </w:rPr>
            </w:pPr>
            <w:r w:rsidRPr="00840CFD">
              <w:rPr>
                <w:rFonts w:cs="Arial"/>
                <w:szCs w:val="18"/>
              </w:rPr>
              <w:t>DC_30A_n260I</w:t>
            </w:r>
          </w:p>
        </w:tc>
        <w:tc>
          <w:tcPr>
            <w:tcW w:w="1531" w:type="dxa"/>
            <w:tcBorders>
              <w:top w:val="single" w:sz="4" w:space="0" w:color="auto"/>
              <w:left w:val="single" w:sz="4" w:space="0" w:color="auto"/>
              <w:bottom w:val="single" w:sz="4" w:space="0" w:color="auto"/>
              <w:right w:val="single" w:sz="4" w:space="0" w:color="auto"/>
            </w:tcBorders>
            <w:vAlign w:val="center"/>
          </w:tcPr>
          <w:p w14:paraId="3AF9A3E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DC_30A_n260I</w:t>
            </w:r>
          </w:p>
        </w:tc>
        <w:tc>
          <w:tcPr>
            <w:tcW w:w="902" w:type="dxa"/>
            <w:tcBorders>
              <w:top w:val="single" w:sz="4" w:space="0" w:color="auto"/>
              <w:left w:val="single" w:sz="4" w:space="0" w:color="auto"/>
              <w:bottom w:val="single" w:sz="4" w:space="0" w:color="auto"/>
              <w:right w:val="single" w:sz="4" w:space="0" w:color="auto"/>
            </w:tcBorders>
            <w:vAlign w:val="center"/>
          </w:tcPr>
          <w:p w14:paraId="16128F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113D66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161167" w14:textId="77777777" w:rsidR="00A67257" w:rsidRPr="00840CFD" w:rsidRDefault="00C8650C" w:rsidP="00BC6BDB">
            <w:pPr>
              <w:pStyle w:val="TAL"/>
              <w:snapToGrid w:val="0"/>
              <w:jc w:val="both"/>
              <w:rPr>
                <w:rFonts w:eastAsia="新細明體" w:cs="Arial"/>
                <w:szCs w:val="18"/>
                <w:lang w:eastAsia="zh-TW"/>
              </w:rPr>
            </w:pPr>
            <w:hyperlink r:id="rId88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6A6754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AEE3554"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F80C01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DC_30A_n260H</w:t>
            </w:r>
          </w:p>
        </w:tc>
      </w:tr>
      <w:tr w:rsidR="00A67257" w:rsidRPr="000549BB" w14:paraId="1C7042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AE478C9" w14:textId="77777777" w:rsidR="00A67257" w:rsidRPr="00840CFD" w:rsidRDefault="00A67257" w:rsidP="00BC6BDB">
            <w:pPr>
              <w:pStyle w:val="TAL"/>
              <w:snapToGrid w:val="0"/>
              <w:jc w:val="both"/>
              <w:rPr>
                <w:rFonts w:cs="Arial"/>
                <w:szCs w:val="18"/>
              </w:rPr>
            </w:pPr>
            <w:r w:rsidRPr="00840CFD">
              <w:rPr>
                <w:rFonts w:cs="Arial"/>
                <w:szCs w:val="18"/>
              </w:rPr>
              <w:t>DC_30A_n260H</w:t>
            </w:r>
          </w:p>
        </w:tc>
        <w:tc>
          <w:tcPr>
            <w:tcW w:w="1531" w:type="dxa"/>
            <w:tcBorders>
              <w:top w:val="single" w:sz="4" w:space="0" w:color="auto"/>
              <w:left w:val="single" w:sz="4" w:space="0" w:color="auto"/>
              <w:bottom w:val="single" w:sz="4" w:space="0" w:color="auto"/>
              <w:right w:val="single" w:sz="4" w:space="0" w:color="auto"/>
            </w:tcBorders>
            <w:vAlign w:val="center"/>
          </w:tcPr>
          <w:p w14:paraId="49FA827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DC_30A_n260H</w:t>
            </w:r>
          </w:p>
        </w:tc>
        <w:tc>
          <w:tcPr>
            <w:tcW w:w="902" w:type="dxa"/>
            <w:tcBorders>
              <w:top w:val="single" w:sz="4" w:space="0" w:color="auto"/>
              <w:left w:val="single" w:sz="4" w:space="0" w:color="auto"/>
              <w:bottom w:val="single" w:sz="4" w:space="0" w:color="auto"/>
              <w:right w:val="single" w:sz="4" w:space="0" w:color="auto"/>
            </w:tcBorders>
            <w:vAlign w:val="center"/>
          </w:tcPr>
          <w:p w14:paraId="2A6C326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3D74A9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 xml:space="preserve">Marc Grant, </w:t>
            </w:r>
            <w:r w:rsidRPr="00840CFD">
              <w:rPr>
                <w:rFonts w:eastAsia="新細明體" w:cs="Arial"/>
                <w:szCs w:val="18"/>
                <w:lang w:eastAsia="zh-TW"/>
              </w:rPr>
              <w:lastRenderedPageBreak/>
              <w:t>AT&amp;T</w:t>
            </w:r>
          </w:p>
        </w:tc>
        <w:tc>
          <w:tcPr>
            <w:tcW w:w="1440" w:type="dxa"/>
            <w:tcBorders>
              <w:top w:val="single" w:sz="4" w:space="0" w:color="auto"/>
              <w:left w:val="single" w:sz="4" w:space="0" w:color="auto"/>
              <w:bottom w:val="single" w:sz="4" w:space="0" w:color="auto"/>
              <w:right w:val="single" w:sz="4" w:space="0" w:color="auto"/>
            </w:tcBorders>
            <w:vAlign w:val="center"/>
          </w:tcPr>
          <w:p w14:paraId="4555C8F7" w14:textId="77777777" w:rsidR="00A67257" w:rsidRPr="00840CFD" w:rsidRDefault="00C8650C" w:rsidP="00BC6BDB">
            <w:pPr>
              <w:pStyle w:val="TAL"/>
              <w:snapToGrid w:val="0"/>
              <w:jc w:val="both"/>
              <w:rPr>
                <w:rFonts w:eastAsia="新細明體" w:cs="Arial"/>
                <w:szCs w:val="18"/>
                <w:lang w:eastAsia="zh-TW"/>
              </w:rPr>
            </w:pPr>
            <w:hyperlink r:id="rId883" w:history="1">
              <w:r w:rsidR="00A67257" w:rsidRPr="00840CFD">
                <w:rPr>
                  <w:rStyle w:val="ae"/>
                  <w:rFonts w:eastAsia="新細明體" w:cs="Arial"/>
                  <w:szCs w:val="18"/>
                  <w:lang w:eastAsia="zh-TW"/>
                </w:rPr>
                <w:t>Marc.grant@att.c</w:t>
              </w:r>
              <w:r w:rsidR="00A67257" w:rsidRPr="00840CFD">
                <w:rPr>
                  <w:rStyle w:val="ae"/>
                  <w:rFonts w:eastAsia="新細明體" w:cs="Arial"/>
                  <w:szCs w:val="18"/>
                  <w:lang w:eastAsia="zh-TW"/>
                </w:rPr>
                <w:lastRenderedPageBreak/>
                <w:t>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70B8F7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lastRenderedPageBreak/>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18B72A3"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DB9D01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DC_30A_n260G</w:t>
            </w:r>
          </w:p>
        </w:tc>
      </w:tr>
      <w:tr w:rsidR="00A67257" w:rsidRPr="008C1EBA" w14:paraId="767195B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A9259A"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lastRenderedPageBreak/>
              <w:t>DC_41A_n257F</w:t>
            </w:r>
          </w:p>
        </w:tc>
        <w:tc>
          <w:tcPr>
            <w:tcW w:w="1531" w:type="dxa"/>
            <w:tcBorders>
              <w:top w:val="single" w:sz="4" w:space="0" w:color="auto"/>
              <w:left w:val="single" w:sz="4" w:space="0" w:color="auto"/>
              <w:bottom w:val="single" w:sz="4" w:space="0" w:color="auto"/>
              <w:right w:val="single" w:sz="4" w:space="0" w:color="auto"/>
            </w:tcBorders>
            <w:vAlign w:val="center"/>
          </w:tcPr>
          <w:p w14:paraId="091454D3"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DC_41A_n257F</w:t>
            </w:r>
          </w:p>
        </w:tc>
        <w:tc>
          <w:tcPr>
            <w:tcW w:w="902" w:type="dxa"/>
            <w:tcBorders>
              <w:top w:val="single" w:sz="4" w:space="0" w:color="auto"/>
              <w:left w:val="single" w:sz="4" w:space="0" w:color="auto"/>
              <w:bottom w:val="single" w:sz="4" w:space="0" w:color="auto"/>
              <w:right w:val="single" w:sz="4" w:space="0" w:color="auto"/>
            </w:tcBorders>
            <w:vAlign w:val="center"/>
          </w:tcPr>
          <w:p w14:paraId="6C06C7E4"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2F5A3B"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42A5728F"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028ABB8"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3508E88"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1478C556"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837241E"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DC_41A_n257E(new)</w:t>
            </w:r>
          </w:p>
        </w:tc>
      </w:tr>
      <w:tr w:rsidR="00A67257" w:rsidRPr="008C1EBA" w14:paraId="3473A56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E89B9BD"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DC_41A_n257M</w:t>
            </w:r>
          </w:p>
        </w:tc>
        <w:tc>
          <w:tcPr>
            <w:tcW w:w="1531" w:type="dxa"/>
            <w:tcBorders>
              <w:top w:val="single" w:sz="4" w:space="0" w:color="auto"/>
              <w:left w:val="single" w:sz="4" w:space="0" w:color="auto"/>
              <w:bottom w:val="single" w:sz="4" w:space="0" w:color="auto"/>
              <w:right w:val="single" w:sz="4" w:space="0" w:color="auto"/>
            </w:tcBorders>
            <w:vAlign w:val="center"/>
          </w:tcPr>
          <w:p w14:paraId="04A77848"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DC_41A_n257M</w:t>
            </w:r>
          </w:p>
        </w:tc>
        <w:tc>
          <w:tcPr>
            <w:tcW w:w="902" w:type="dxa"/>
            <w:tcBorders>
              <w:top w:val="single" w:sz="4" w:space="0" w:color="auto"/>
              <w:left w:val="single" w:sz="4" w:space="0" w:color="auto"/>
              <w:bottom w:val="single" w:sz="4" w:space="0" w:color="auto"/>
              <w:right w:val="single" w:sz="4" w:space="0" w:color="auto"/>
            </w:tcBorders>
            <w:vAlign w:val="center"/>
          </w:tcPr>
          <w:p w14:paraId="27BE15EF"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25C3902"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6703CAA1"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7817894"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CFB836E"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37EDFF9C"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73C5AF"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DC_41A_n257L(new)</w:t>
            </w:r>
          </w:p>
        </w:tc>
      </w:tr>
      <w:tr w:rsidR="00A67257" w:rsidRPr="000549BB" w14:paraId="26F57C2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39CA67F"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DC_41C_n257F</w:t>
            </w:r>
          </w:p>
        </w:tc>
        <w:tc>
          <w:tcPr>
            <w:tcW w:w="1531" w:type="dxa"/>
            <w:tcBorders>
              <w:top w:val="single" w:sz="4" w:space="0" w:color="auto"/>
              <w:left w:val="single" w:sz="4" w:space="0" w:color="auto"/>
              <w:bottom w:val="single" w:sz="4" w:space="0" w:color="auto"/>
              <w:right w:val="single" w:sz="4" w:space="0" w:color="auto"/>
            </w:tcBorders>
            <w:vAlign w:val="center"/>
          </w:tcPr>
          <w:p w14:paraId="3BAC46AE"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DC_41C_n257F</w:t>
            </w:r>
          </w:p>
        </w:tc>
        <w:tc>
          <w:tcPr>
            <w:tcW w:w="902" w:type="dxa"/>
            <w:tcBorders>
              <w:top w:val="single" w:sz="4" w:space="0" w:color="auto"/>
              <w:left w:val="single" w:sz="4" w:space="0" w:color="auto"/>
              <w:bottom w:val="single" w:sz="4" w:space="0" w:color="auto"/>
              <w:right w:val="single" w:sz="4" w:space="0" w:color="auto"/>
            </w:tcBorders>
            <w:vAlign w:val="center"/>
          </w:tcPr>
          <w:p w14:paraId="5B20544E"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4F1F0A"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306668EC"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3D3F89B"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5F53F1A"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3C82BEC2"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DCEB0B"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DC_41C_n257E(new)</w:t>
            </w:r>
          </w:p>
          <w:p w14:paraId="7C320BA4" w14:textId="77777777" w:rsidR="00A67257" w:rsidRPr="00840CFD" w:rsidRDefault="00A67257" w:rsidP="00BC6BDB">
            <w:pPr>
              <w:pStyle w:val="TAL"/>
              <w:snapToGrid w:val="0"/>
              <w:jc w:val="both"/>
              <w:rPr>
                <w:rFonts w:cs="Arial"/>
                <w:szCs w:val="18"/>
                <w:lang w:eastAsia="ja-JP"/>
              </w:rPr>
            </w:pPr>
            <w:r w:rsidRPr="008C1EBA">
              <w:rPr>
                <w:rFonts w:cs="Arial"/>
                <w:szCs w:val="18"/>
                <w:highlight w:val="yellow"/>
                <w:lang w:eastAsia="ja-JP"/>
              </w:rPr>
              <w:t>DC_41A_n257F(new)</w:t>
            </w:r>
          </w:p>
        </w:tc>
      </w:tr>
      <w:tr w:rsidR="00A67257" w:rsidRPr="000549BB" w14:paraId="299A67B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2A8BB76"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DC_41C_n257M</w:t>
            </w:r>
          </w:p>
        </w:tc>
        <w:tc>
          <w:tcPr>
            <w:tcW w:w="1531" w:type="dxa"/>
            <w:tcBorders>
              <w:top w:val="single" w:sz="4" w:space="0" w:color="auto"/>
              <w:left w:val="single" w:sz="4" w:space="0" w:color="auto"/>
              <w:bottom w:val="single" w:sz="4" w:space="0" w:color="auto"/>
              <w:right w:val="single" w:sz="4" w:space="0" w:color="auto"/>
            </w:tcBorders>
            <w:vAlign w:val="center"/>
          </w:tcPr>
          <w:p w14:paraId="0E2C68CD"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DC_41C_n257M</w:t>
            </w:r>
          </w:p>
        </w:tc>
        <w:tc>
          <w:tcPr>
            <w:tcW w:w="902" w:type="dxa"/>
            <w:tcBorders>
              <w:top w:val="single" w:sz="4" w:space="0" w:color="auto"/>
              <w:left w:val="single" w:sz="4" w:space="0" w:color="auto"/>
              <w:bottom w:val="single" w:sz="4" w:space="0" w:color="auto"/>
              <w:right w:val="single" w:sz="4" w:space="0" w:color="auto"/>
            </w:tcBorders>
            <w:vAlign w:val="center"/>
          </w:tcPr>
          <w:p w14:paraId="58BD2629"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B6DDABE"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706DA1C8"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38E4721D"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EFA9123"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5D9EB3F2"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C6A28A7"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DC_41C_n257L(new)</w:t>
            </w:r>
          </w:p>
          <w:p w14:paraId="7FA64B0E" w14:textId="77777777" w:rsidR="00A67257" w:rsidRPr="00840CFD" w:rsidRDefault="00A67257" w:rsidP="00BC6BDB">
            <w:pPr>
              <w:pStyle w:val="TAL"/>
              <w:snapToGrid w:val="0"/>
              <w:jc w:val="both"/>
              <w:rPr>
                <w:rFonts w:cs="Arial"/>
                <w:szCs w:val="18"/>
                <w:lang w:eastAsia="ja-JP"/>
              </w:rPr>
            </w:pPr>
            <w:r w:rsidRPr="008C1EBA">
              <w:rPr>
                <w:rFonts w:cs="Arial"/>
                <w:szCs w:val="18"/>
                <w:highlight w:val="yellow"/>
                <w:lang w:eastAsia="ja-JP"/>
              </w:rPr>
              <w:t>DC_41A_n257M(new)</w:t>
            </w:r>
          </w:p>
        </w:tc>
      </w:tr>
      <w:tr w:rsidR="00500828" w:rsidRPr="000549BB" w14:paraId="178820F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29818B9" w14:textId="17990C5A"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DC_42A_n257A</w:t>
            </w:r>
          </w:p>
          <w:p w14:paraId="2FF957F0" w14:textId="507AFD1F"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DC_42A_n257G</w:t>
            </w:r>
          </w:p>
          <w:p w14:paraId="0BAF5241" w14:textId="490A05D8"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DC_42A_n257H</w:t>
            </w:r>
          </w:p>
          <w:p w14:paraId="5FF346B4" w14:textId="27F24991"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DC_42A_n257I</w:t>
            </w:r>
          </w:p>
          <w:p w14:paraId="12EC3EFC" w14:textId="495ED5F1"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DC_42A_n257J</w:t>
            </w:r>
          </w:p>
          <w:p w14:paraId="0C3909FD" w14:textId="483A9D89"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DC_42A_n257K</w:t>
            </w:r>
          </w:p>
          <w:p w14:paraId="0340EA7B" w14:textId="0CB210A7"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DC_42A_n257L</w:t>
            </w:r>
          </w:p>
          <w:p w14:paraId="238A05FE" w14:textId="70F5A89C"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DC_42A_n257M</w:t>
            </w:r>
          </w:p>
        </w:tc>
        <w:tc>
          <w:tcPr>
            <w:tcW w:w="1531" w:type="dxa"/>
            <w:tcBorders>
              <w:top w:val="single" w:sz="4" w:space="0" w:color="auto"/>
              <w:left w:val="single" w:sz="4" w:space="0" w:color="auto"/>
              <w:bottom w:val="single" w:sz="4" w:space="0" w:color="auto"/>
              <w:right w:val="single" w:sz="4" w:space="0" w:color="auto"/>
            </w:tcBorders>
            <w:vAlign w:val="center"/>
          </w:tcPr>
          <w:p w14:paraId="3719EC70" w14:textId="3F8359AE"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DC_42A_n257A</w:t>
            </w:r>
          </w:p>
          <w:p w14:paraId="78904AAB" w14:textId="7C4DE8DE"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DC_42A_n257G</w:t>
            </w:r>
          </w:p>
          <w:p w14:paraId="528D74FC" w14:textId="0CBE4D6F"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DC_42A_n257H</w:t>
            </w:r>
          </w:p>
          <w:p w14:paraId="17CDD2EC" w14:textId="43197B9E"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DC_42A_n257I</w:t>
            </w:r>
          </w:p>
          <w:p w14:paraId="4E216660" w14:textId="2888C493"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DC_42A_n257J</w:t>
            </w:r>
          </w:p>
          <w:p w14:paraId="72614504" w14:textId="2849EAB8"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DC_42A_n257K</w:t>
            </w:r>
          </w:p>
          <w:p w14:paraId="18A1A9FC" w14:textId="4183CE70"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DC_42A_n257L</w:t>
            </w:r>
          </w:p>
          <w:p w14:paraId="01149654" w14:textId="4C332856" w:rsidR="00500828" w:rsidRPr="00840CFD" w:rsidRDefault="00500828"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vAlign w:val="center"/>
          </w:tcPr>
          <w:p w14:paraId="0DD7B8B6" w14:textId="77777777" w:rsidR="00500828" w:rsidRPr="00840CFD" w:rsidRDefault="00500828"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7D5C755" w14:textId="77777777" w:rsidR="00500828" w:rsidRPr="00840CFD" w:rsidRDefault="00500828" w:rsidP="00BC6BDB">
            <w:pPr>
              <w:pStyle w:val="TAL"/>
              <w:snapToGrid w:val="0"/>
              <w:jc w:val="both"/>
              <w:rPr>
                <w:rFonts w:cs="Arial"/>
                <w:color w:val="000000"/>
                <w:szCs w:val="18"/>
              </w:rPr>
            </w:pPr>
            <w:r w:rsidRPr="00840CFD">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F4CC31C" w14:textId="77777777" w:rsidR="00500828" w:rsidRPr="00840CFD" w:rsidRDefault="00500828" w:rsidP="00BC6BDB">
            <w:pPr>
              <w:pStyle w:val="TAL"/>
              <w:snapToGrid w:val="0"/>
              <w:jc w:val="both"/>
              <w:rPr>
                <w:rFonts w:cs="Arial"/>
                <w:szCs w:val="18"/>
              </w:rPr>
            </w:pPr>
            <w:r w:rsidRPr="00840CFD">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EE5E658" w14:textId="77777777" w:rsidR="00500828" w:rsidRPr="00840CFD" w:rsidRDefault="00500828"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64C2A5F8" w14:textId="77777777" w:rsidR="00500828" w:rsidRPr="00840CFD" w:rsidRDefault="00500828" w:rsidP="00BC6BDB">
            <w:pPr>
              <w:pStyle w:val="TAL"/>
              <w:snapToGrid w:val="0"/>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65F96E" w14:textId="77777777"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DC_42A_n257L</w:t>
            </w:r>
          </w:p>
          <w:p w14:paraId="551EBEBC" w14:textId="77777777" w:rsidR="00500828" w:rsidRPr="00840CFD" w:rsidRDefault="00500828" w:rsidP="00BC6BDB">
            <w:pPr>
              <w:pStyle w:val="TAL"/>
              <w:snapToGrid w:val="0"/>
              <w:jc w:val="both"/>
              <w:rPr>
                <w:rFonts w:cs="Arial"/>
                <w:szCs w:val="18"/>
                <w:lang w:eastAsia="ja-JP"/>
              </w:rPr>
            </w:pPr>
            <w:r w:rsidRPr="00840CFD">
              <w:rPr>
                <w:rFonts w:cs="Arial"/>
                <w:szCs w:val="18"/>
                <w:lang w:eastAsia="ja-JP"/>
              </w:rPr>
              <w:t>CA_n257M</w:t>
            </w:r>
          </w:p>
        </w:tc>
      </w:tr>
      <w:tr w:rsidR="00500828" w:rsidRPr="00753FD9" w14:paraId="728305D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FAB4EB2" w14:textId="362A084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DC_42C_n257A</w:t>
            </w:r>
          </w:p>
          <w:p w14:paraId="49F6DBC1" w14:textId="1890FD0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DC_42C_n257G</w:t>
            </w:r>
          </w:p>
          <w:p w14:paraId="1E5953D5" w14:textId="7DD0557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DC_42C_n257H</w:t>
            </w:r>
          </w:p>
          <w:p w14:paraId="63F1C840" w14:textId="69D2533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DC_42C_n257I</w:t>
            </w:r>
          </w:p>
          <w:p w14:paraId="4D9C3017" w14:textId="4CD4F1D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DC_42C_n257J</w:t>
            </w:r>
          </w:p>
          <w:p w14:paraId="7BEDD152" w14:textId="6689E5C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DC_42C_n257K</w:t>
            </w:r>
          </w:p>
          <w:p w14:paraId="6D84375D" w14:textId="594D90A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DC_42C_n257L</w:t>
            </w:r>
          </w:p>
          <w:p w14:paraId="5C65886F" w14:textId="798996E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DC_42C_n257M</w:t>
            </w:r>
          </w:p>
        </w:tc>
        <w:tc>
          <w:tcPr>
            <w:tcW w:w="1531" w:type="dxa"/>
            <w:tcBorders>
              <w:top w:val="single" w:sz="4" w:space="0" w:color="auto"/>
              <w:left w:val="single" w:sz="4" w:space="0" w:color="auto"/>
              <w:bottom w:val="single" w:sz="4" w:space="0" w:color="auto"/>
              <w:right w:val="single" w:sz="4" w:space="0" w:color="auto"/>
            </w:tcBorders>
            <w:vAlign w:val="center"/>
          </w:tcPr>
          <w:p w14:paraId="10932F73" w14:textId="6F1C649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DC_42C_n257A</w:t>
            </w:r>
          </w:p>
          <w:p w14:paraId="799004CC" w14:textId="73CD774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DC_42C_n257G</w:t>
            </w:r>
          </w:p>
          <w:p w14:paraId="251504E4" w14:textId="45E7434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DC_42C_n257H</w:t>
            </w:r>
          </w:p>
          <w:p w14:paraId="32695F31" w14:textId="03CE928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DC_42C_n257I</w:t>
            </w:r>
          </w:p>
          <w:p w14:paraId="0F75B5C4" w14:textId="48D59BE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DC_42C_n257J</w:t>
            </w:r>
          </w:p>
          <w:p w14:paraId="31CAE750" w14:textId="2FDBFA3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DC_42C_n257K</w:t>
            </w:r>
          </w:p>
          <w:p w14:paraId="5018AA00" w14:textId="7BE36AD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DC_42C_n257L</w:t>
            </w:r>
          </w:p>
          <w:p w14:paraId="3E2FE8F6" w14:textId="5F222FC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DC_42C_n257M</w:t>
            </w:r>
          </w:p>
        </w:tc>
        <w:tc>
          <w:tcPr>
            <w:tcW w:w="902" w:type="dxa"/>
            <w:tcBorders>
              <w:top w:val="single" w:sz="4" w:space="0" w:color="auto"/>
              <w:left w:val="single" w:sz="4" w:space="0" w:color="auto"/>
              <w:bottom w:val="single" w:sz="4" w:space="0" w:color="auto"/>
              <w:right w:val="single" w:sz="4" w:space="0" w:color="auto"/>
            </w:tcBorders>
            <w:vAlign w:val="center"/>
          </w:tcPr>
          <w:p w14:paraId="4F08E8A7" w14:textId="7777777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D22CDB" w14:textId="77777777" w:rsidR="00500828" w:rsidRPr="00753FD9" w:rsidRDefault="00500828" w:rsidP="00BC6BDB">
            <w:pPr>
              <w:pStyle w:val="TAL"/>
              <w:snapToGrid w:val="0"/>
              <w:jc w:val="both"/>
              <w:rPr>
                <w:rFonts w:cs="Arial"/>
                <w:color w:val="000000"/>
                <w:szCs w:val="18"/>
                <w:highlight w:val="yellow"/>
              </w:rPr>
            </w:pPr>
            <w:r w:rsidRPr="00753FD9">
              <w:rPr>
                <w:rFonts w:cs="Arial"/>
                <w:color w:val="000000"/>
                <w:szCs w:val="18"/>
                <w:highlight w:val="yello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10F8D66" w14:textId="77777777" w:rsidR="00500828" w:rsidRPr="00753FD9" w:rsidRDefault="00500828" w:rsidP="00BC6BDB">
            <w:pPr>
              <w:pStyle w:val="TAL"/>
              <w:snapToGrid w:val="0"/>
              <w:jc w:val="both"/>
              <w:rPr>
                <w:rFonts w:cs="Arial"/>
                <w:szCs w:val="18"/>
                <w:highlight w:val="yellow"/>
              </w:rPr>
            </w:pPr>
            <w:r w:rsidRPr="00753FD9">
              <w:rPr>
                <w:rFonts w:cs="Arial"/>
                <w:szCs w:val="18"/>
                <w:highlight w:val="yello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CB0529A" w14:textId="77777777" w:rsidR="00500828" w:rsidRPr="00753FD9" w:rsidRDefault="00500828" w:rsidP="00BC6BDB">
            <w:pPr>
              <w:pStyle w:val="TAL"/>
              <w:snapToGrid w:val="0"/>
              <w:jc w:val="both"/>
              <w:rPr>
                <w:rFonts w:cs="Arial"/>
                <w:szCs w:val="18"/>
                <w:highlight w:val="yellow"/>
                <w:lang w:val="en-US" w:eastAsia="ja-JP"/>
              </w:rPr>
            </w:pPr>
            <w:r w:rsidRPr="00753FD9">
              <w:rPr>
                <w:rFonts w:cs="Arial"/>
                <w:szCs w:val="18"/>
                <w:highlight w:val="yellow"/>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735DC1E6" w14:textId="77777777" w:rsidR="00500828" w:rsidRPr="00753FD9" w:rsidRDefault="00500828" w:rsidP="00BC6BDB">
            <w:pPr>
              <w:pStyle w:val="TAL"/>
              <w:snapToGrid w:val="0"/>
              <w:jc w:val="both"/>
              <w:rPr>
                <w:rFonts w:cs="Arial"/>
                <w:szCs w:val="18"/>
                <w:highlight w:val="yellow"/>
                <w:lang w:eastAsia="ja-JP"/>
              </w:rPr>
            </w:pPr>
            <w:r w:rsidRPr="00753FD9">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EE47A3B"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DC_42A_n257M</w:t>
            </w:r>
          </w:p>
          <w:p w14:paraId="4E321601"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DC_42C_n257L</w:t>
            </w:r>
          </w:p>
        </w:tc>
      </w:tr>
      <w:tr w:rsidR="00500828" w:rsidRPr="00753FD9" w14:paraId="64FE6C4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9C5E408" w14:textId="1D7F1DD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DC_42D_n257A</w:t>
            </w:r>
          </w:p>
          <w:p w14:paraId="37CA04F0" w14:textId="4E05565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DC_42D_n257G</w:t>
            </w:r>
          </w:p>
          <w:p w14:paraId="5C2C32BE" w14:textId="17FF9B3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DC_42D_n257H</w:t>
            </w:r>
          </w:p>
          <w:p w14:paraId="26A38EC6" w14:textId="402F53B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DC_42D_n257I</w:t>
            </w:r>
          </w:p>
          <w:p w14:paraId="6BA8FD0C" w14:textId="2D9A900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DC_42D_n257J</w:t>
            </w:r>
          </w:p>
          <w:p w14:paraId="4D009B43" w14:textId="547C5E6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DC_42D_n257K</w:t>
            </w:r>
          </w:p>
          <w:p w14:paraId="2B513461" w14:textId="55DBF890"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DC_42D_n257L</w:t>
            </w:r>
          </w:p>
          <w:p w14:paraId="2784155F" w14:textId="6D2EBB6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DC_42D_n257M</w:t>
            </w:r>
          </w:p>
        </w:tc>
        <w:tc>
          <w:tcPr>
            <w:tcW w:w="1531" w:type="dxa"/>
            <w:tcBorders>
              <w:top w:val="single" w:sz="4" w:space="0" w:color="auto"/>
              <w:left w:val="single" w:sz="4" w:space="0" w:color="auto"/>
              <w:bottom w:val="single" w:sz="4" w:space="0" w:color="auto"/>
              <w:right w:val="single" w:sz="4" w:space="0" w:color="auto"/>
            </w:tcBorders>
            <w:vAlign w:val="center"/>
          </w:tcPr>
          <w:p w14:paraId="2A6E2EBF" w14:textId="5104FEC9"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DC_42D_n257A</w:t>
            </w:r>
          </w:p>
          <w:p w14:paraId="60040F28" w14:textId="2B5E54D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DC_42D_n257G</w:t>
            </w:r>
          </w:p>
          <w:p w14:paraId="16C64D19" w14:textId="6FBE2FDE"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DC_42D_n257H</w:t>
            </w:r>
          </w:p>
          <w:p w14:paraId="50886A35" w14:textId="0CFAD0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DC_42D_n257I</w:t>
            </w:r>
          </w:p>
          <w:p w14:paraId="1C5F60F4" w14:textId="07F2C03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DC_42D_n257J</w:t>
            </w:r>
          </w:p>
          <w:p w14:paraId="1217211F" w14:textId="1FBEFB7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DC_42D_n257K</w:t>
            </w:r>
          </w:p>
          <w:p w14:paraId="1C5E69BF" w14:textId="1C3BC10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DC_42D_n257L</w:t>
            </w:r>
          </w:p>
          <w:p w14:paraId="1134B88E" w14:textId="559CEC8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DC_42D_n257M</w:t>
            </w:r>
          </w:p>
        </w:tc>
        <w:tc>
          <w:tcPr>
            <w:tcW w:w="902" w:type="dxa"/>
            <w:tcBorders>
              <w:top w:val="single" w:sz="4" w:space="0" w:color="auto"/>
              <w:left w:val="single" w:sz="4" w:space="0" w:color="auto"/>
              <w:bottom w:val="single" w:sz="4" w:space="0" w:color="auto"/>
              <w:right w:val="single" w:sz="4" w:space="0" w:color="auto"/>
            </w:tcBorders>
            <w:vAlign w:val="center"/>
          </w:tcPr>
          <w:p w14:paraId="2E98C74D" w14:textId="7777777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2292CA" w14:textId="77777777" w:rsidR="00500828" w:rsidRPr="00753FD9" w:rsidRDefault="00500828" w:rsidP="00BC6BDB">
            <w:pPr>
              <w:pStyle w:val="TAL"/>
              <w:snapToGrid w:val="0"/>
              <w:jc w:val="both"/>
              <w:rPr>
                <w:rFonts w:cs="Arial"/>
                <w:color w:val="000000"/>
                <w:szCs w:val="18"/>
                <w:highlight w:val="yellow"/>
              </w:rPr>
            </w:pPr>
            <w:r w:rsidRPr="00753FD9">
              <w:rPr>
                <w:rFonts w:cs="Arial"/>
                <w:color w:val="000000"/>
                <w:szCs w:val="18"/>
                <w:highlight w:val="yello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766239A" w14:textId="77777777" w:rsidR="00500828" w:rsidRPr="00753FD9" w:rsidRDefault="00500828" w:rsidP="00BC6BDB">
            <w:pPr>
              <w:pStyle w:val="TAL"/>
              <w:snapToGrid w:val="0"/>
              <w:jc w:val="both"/>
              <w:rPr>
                <w:rFonts w:cs="Arial"/>
                <w:szCs w:val="18"/>
                <w:highlight w:val="yellow"/>
              </w:rPr>
            </w:pPr>
            <w:r w:rsidRPr="00753FD9">
              <w:rPr>
                <w:rFonts w:cs="Arial"/>
                <w:szCs w:val="18"/>
                <w:highlight w:val="yello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470AB14" w14:textId="77777777" w:rsidR="00500828" w:rsidRPr="00753FD9" w:rsidRDefault="00500828" w:rsidP="00BC6BDB">
            <w:pPr>
              <w:pStyle w:val="TAL"/>
              <w:snapToGrid w:val="0"/>
              <w:jc w:val="both"/>
              <w:rPr>
                <w:rFonts w:cs="Arial"/>
                <w:szCs w:val="18"/>
                <w:highlight w:val="yellow"/>
                <w:lang w:val="en-US" w:eastAsia="ja-JP"/>
              </w:rPr>
            </w:pPr>
            <w:r w:rsidRPr="00753FD9">
              <w:rPr>
                <w:rFonts w:cs="Arial"/>
                <w:szCs w:val="18"/>
                <w:highlight w:val="yellow"/>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015FF9D5" w14:textId="77777777" w:rsidR="00500828" w:rsidRPr="00753FD9" w:rsidRDefault="00500828" w:rsidP="00BC6BDB">
            <w:pPr>
              <w:pStyle w:val="TAL"/>
              <w:snapToGrid w:val="0"/>
              <w:jc w:val="both"/>
              <w:rPr>
                <w:rFonts w:cs="Arial"/>
                <w:szCs w:val="18"/>
                <w:highlight w:val="yellow"/>
                <w:lang w:eastAsia="ja-JP"/>
              </w:rPr>
            </w:pPr>
            <w:r w:rsidRPr="00753FD9">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A001281"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DC_42C_n257M</w:t>
            </w:r>
          </w:p>
          <w:p w14:paraId="4FD2CC8F"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DC_42D_n257L</w:t>
            </w:r>
          </w:p>
        </w:tc>
      </w:tr>
      <w:tr w:rsidR="00500828" w:rsidRPr="000549BB" w14:paraId="354D407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A4DF353" w14:textId="0784E9CB"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DC_42E_n257A</w:t>
            </w:r>
          </w:p>
          <w:p w14:paraId="5B7C7F75" w14:textId="3D2730D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DC_42E_n257G</w:t>
            </w:r>
          </w:p>
          <w:p w14:paraId="52329035" w14:textId="0CF0B60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DC_42E_n257H</w:t>
            </w:r>
          </w:p>
          <w:p w14:paraId="78D31FE3" w14:textId="4065A3E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DC_42E_n257I</w:t>
            </w:r>
          </w:p>
          <w:p w14:paraId="567B311D" w14:textId="1A222E2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DC_42E_n257J</w:t>
            </w:r>
          </w:p>
          <w:p w14:paraId="4F1803DF" w14:textId="58DC7BF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DC_42E_n257K</w:t>
            </w:r>
          </w:p>
          <w:p w14:paraId="67594FC9" w14:textId="1990BEE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DC_42E_n257L</w:t>
            </w:r>
          </w:p>
          <w:p w14:paraId="0F8BDF72" w14:textId="1EF32D8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DC_42E_n257M</w:t>
            </w:r>
          </w:p>
        </w:tc>
        <w:tc>
          <w:tcPr>
            <w:tcW w:w="1531" w:type="dxa"/>
            <w:tcBorders>
              <w:top w:val="single" w:sz="4" w:space="0" w:color="auto"/>
              <w:left w:val="single" w:sz="4" w:space="0" w:color="auto"/>
              <w:bottom w:val="single" w:sz="4" w:space="0" w:color="auto"/>
              <w:right w:val="single" w:sz="4" w:space="0" w:color="auto"/>
            </w:tcBorders>
            <w:vAlign w:val="center"/>
          </w:tcPr>
          <w:p w14:paraId="045DE637" w14:textId="616A9C38"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DC_42E_n257A</w:t>
            </w:r>
          </w:p>
          <w:p w14:paraId="21558F45" w14:textId="30D9C7F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DC_42E_n257G</w:t>
            </w:r>
          </w:p>
          <w:p w14:paraId="6A6601E3" w14:textId="1C2DAA35"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DC_42E_n257H</w:t>
            </w:r>
          </w:p>
          <w:p w14:paraId="666347AA" w14:textId="311A460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DC_42E_n257I</w:t>
            </w:r>
          </w:p>
          <w:p w14:paraId="09C13BAC" w14:textId="4DD1C6B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DC_42E_n257J</w:t>
            </w:r>
          </w:p>
          <w:p w14:paraId="551AF313" w14:textId="3899294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DC_42E_n257K</w:t>
            </w:r>
          </w:p>
          <w:p w14:paraId="05EC0595" w14:textId="271020F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DC_42E_n257L</w:t>
            </w:r>
          </w:p>
          <w:p w14:paraId="0407C620" w14:textId="70E269FB"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DC_42E_n257M</w:t>
            </w:r>
          </w:p>
        </w:tc>
        <w:tc>
          <w:tcPr>
            <w:tcW w:w="902" w:type="dxa"/>
            <w:tcBorders>
              <w:top w:val="single" w:sz="4" w:space="0" w:color="auto"/>
              <w:left w:val="single" w:sz="4" w:space="0" w:color="auto"/>
              <w:bottom w:val="single" w:sz="4" w:space="0" w:color="auto"/>
              <w:right w:val="single" w:sz="4" w:space="0" w:color="auto"/>
            </w:tcBorders>
            <w:vAlign w:val="center"/>
          </w:tcPr>
          <w:p w14:paraId="39486575" w14:textId="7777777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691D4F" w14:textId="77777777" w:rsidR="00500828" w:rsidRPr="00753FD9" w:rsidRDefault="00500828" w:rsidP="00BC6BDB">
            <w:pPr>
              <w:pStyle w:val="TAL"/>
              <w:snapToGrid w:val="0"/>
              <w:jc w:val="both"/>
              <w:rPr>
                <w:rFonts w:cs="Arial"/>
                <w:color w:val="000000"/>
                <w:szCs w:val="18"/>
                <w:highlight w:val="yellow"/>
              </w:rPr>
            </w:pPr>
            <w:r w:rsidRPr="00753FD9">
              <w:rPr>
                <w:rFonts w:cs="Arial"/>
                <w:color w:val="000000"/>
                <w:szCs w:val="18"/>
                <w:highlight w:val="yello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0963771" w14:textId="77777777" w:rsidR="00500828" w:rsidRPr="00753FD9" w:rsidRDefault="00500828" w:rsidP="00BC6BDB">
            <w:pPr>
              <w:pStyle w:val="TAL"/>
              <w:snapToGrid w:val="0"/>
              <w:jc w:val="both"/>
              <w:rPr>
                <w:rFonts w:cs="Arial"/>
                <w:szCs w:val="18"/>
                <w:highlight w:val="yellow"/>
              </w:rPr>
            </w:pPr>
            <w:r w:rsidRPr="00753FD9">
              <w:rPr>
                <w:rFonts w:cs="Arial"/>
                <w:szCs w:val="18"/>
                <w:highlight w:val="yello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DD9B86D" w14:textId="77777777" w:rsidR="00500828" w:rsidRPr="00753FD9" w:rsidRDefault="00500828" w:rsidP="00BC6BDB">
            <w:pPr>
              <w:pStyle w:val="TAL"/>
              <w:snapToGrid w:val="0"/>
              <w:jc w:val="both"/>
              <w:rPr>
                <w:rFonts w:cs="Arial"/>
                <w:szCs w:val="18"/>
                <w:highlight w:val="yellow"/>
                <w:lang w:val="en-US" w:eastAsia="ja-JP"/>
              </w:rPr>
            </w:pPr>
            <w:r w:rsidRPr="00753FD9">
              <w:rPr>
                <w:rFonts w:cs="Arial"/>
                <w:szCs w:val="18"/>
                <w:highlight w:val="yellow"/>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0485074A" w14:textId="77777777" w:rsidR="00500828" w:rsidRPr="00753FD9" w:rsidRDefault="00500828" w:rsidP="00BC6BDB">
            <w:pPr>
              <w:pStyle w:val="TAL"/>
              <w:snapToGrid w:val="0"/>
              <w:jc w:val="both"/>
              <w:rPr>
                <w:rFonts w:cs="Arial"/>
                <w:szCs w:val="18"/>
                <w:highlight w:val="yellow"/>
                <w:lang w:eastAsia="ja-JP"/>
              </w:rPr>
            </w:pPr>
            <w:r w:rsidRPr="00753FD9">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75659D"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DC_42D_n257M</w:t>
            </w:r>
          </w:p>
          <w:p w14:paraId="78C84007" w14:textId="77777777" w:rsidR="00500828" w:rsidRPr="00840CFD" w:rsidRDefault="00500828" w:rsidP="00BC6BDB">
            <w:pPr>
              <w:pStyle w:val="TAL"/>
              <w:snapToGrid w:val="0"/>
              <w:jc w:val="both"/>
              <w:rPr>
                <w:rFonts w:cs="Arial"/>
                <w:szCs w:val="18"/>
                <w:lang w:eastAsia="ja-JP"/>
              </w:rPr>
            </w:pPr>
            <w:r w:rsidRPr="00753FD9">
              <w:rPr>
                <w:rFonts w:cs="Arial"/>
                <w:szCs w:val="18"/>
                <w:highlight w:val="yellow"/>
                <w:lang w:eastAsia="ja-JP"/>
              </w:rPr>
              <w:t>DC_42E_n257L</w:t>
            </w:r>
          </w:p>
        </w:tc>
      </w:tr>
      <w:tr w:rsidR="00A67257" w:rsidRPr="000549BB" w14:paraId="50B4F33B" w14:textId="77777777" w:rsidTr="00BC6BDB">
        <w:tc>
          <w:tcPr>
            <w:tcW w:w="1978" w:type="dxa"/>
            <w:vAlign w:val="center"/>
          </w:tcPr>
          <w:p w14:paraId="6FAEA257" w14:textId="77777777" w:rsidR="00A67257" w:rsidRPr="00840CFD" w:rsidRDefault="00A67257" w:rsidP="00BC6BDB">
            <w:pPr>
              <w:pStyle w:val="TAL"/>
              <w:snapToGrid w:val="0"/>
              <w:jc w:val="both"/>
              <w:rPr>
                <w:rFonts w:cs="Arial"/>
                <w:szCs w:val="18"/>
              </w:rPr>
            </w:pPr>
            <w:r w:rsidRPr="00840CFD">
              <w:rPr>
                <w:rFonts w:cs="Arial"/>
                <w:szCs w:val="18"/>
                <w:lang w:eastAsia="ja-JP"/>
              </w:rPr>
              <w:t>DC_42D_n257D</w:t>
            </w:r>
          </w:p>
        </w:tc>
        <w:tc>
          <w:tcPr>
            <w:tcW w:w="1531" w:type="dxa"/>
            <w:vAlign w:val="center"/>
          </w:tcPr>
          <w:p w14:paraId="1996DBA5"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DC_42D_n257D</w:t>
            </w:r>
          </w:p>
        </w:tc>
        <w:tc>
          <w:tcPr>
            <w:tcW w:w="902" w:type="dxa"/>
            <w:vAlign w:val="center"/>
          </w:tcPr>
          <w:p w14:paraId="4B74FC1E"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61F8E70F"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Yuta Oguma, NTT DOCOMO</w:t>
            </w:r>
          </w:p>
        </w:tc>
        <w:tc>
          <w:tcPr>
            <w:tcW w:w="1440" w:type="dxa"/>
            <w:vAlign w:val="center"/>
          </w:tcPr>
          <w:p w14:paraId="24C51453"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yuuta.oguma.yt@nttdocomo.com</w:t>
            </w:r>
          </w:p>
        </w:tc>
        <w:tc>
          <w:tcPr>
            <w:tcW w:w="3239" w:type="dxa"/>
            <w:gridSpan w:val="2"/>
            <w:vAlign w:val="center"/>
          </w:tcPr>
          <w:p w14:paraId="37A980E1"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7CC21193"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3C292C7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DC_42C_n257D</w:t>
            </w:r>
          </w:p>
          <w:p w14:paraId="129A9E3B"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DC_42D_n257A</w:t>
            </w:r>
          </w:p>
        </w:tc>
      </w:tr>
      <w:tr w:rsidR="00A67257" w:rsidRPr="000549BB" w14:paraId="0B2BCCC0" w14:textId="77777777" w:rsidTr="00BC6BDB">
        <w:tc>
          <w:tcPr>
            <w:tcW w:w="1978" w:type="dxa"/>
            <w:vAlign w:val="center"/>
          </w:tcPr>
          <w:p w14:paraId="48E4084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DC_42D_n257E</w:t>
            </w:r>
          </w:p>
        </w:tc>
        <w:tc>
          <w:tcPr>
            <w:tcW w:w="1531" w:type="dxa"/>
            <w:vAlign w:val="center"/>
          </w:tcPr>
          <w:p w14:paraId="6F1F8B6C"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DC_42D_n257E</w:t>
            </w:r>
          </w:p>
        </w:tc>
        <w:tc>
          <w:tcPr>
            <w:tcW w:w="902" w:type="dxa"/>
            <w:vAlign w:val="center"/>
          </w:tcPr>
          <w:p w14:paraId="2834AE70"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0814D070"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 xml:space="preserve">Yuta Oguma, </w:t>
            </w:r>
            <w:r w:rsidRPr="00840CFD">
              <w:rPr>
                <w:rFonts w:cs="Arial"/>
                <w:color w:val="000000"/>
                <w:szCs w:val="18"/>
              </w:rPr>
              <w:lastRenderedPageBreak/>
              <w:t>NTT DOCOMO</w:t>
            </w:r>
          </w:p>
        </w:tc>
        <w:tc>
          <w:tcPr>
            <w:tcW w:w="1440" w:type="dxa"/>
            <w:vAlign w:val="center"/>
          </w:tcPr>
          <w:p w14:paraId="218D12AF"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lastRenderedPageBreak/>
              <w:t>yuuta.oguma.yt</w:t>
            </w:r>
            <w:r w:rsidRPr="00840CFD">
              <w:rPr>
                <w:rFonts w:cs="Arial"/>
                <w:szCs w:val="18"/>
              </w:rPr>
              <w:lastRenderedPageBreak/>
              <w:t>@nttdocomo.com</w:t>
            </w:r>
          </w:p>
        </w:tc>
        <w:tc>
          <w:tcPr>
            <w:tcW w:w="3239" w:type="dxa"/>
            <w:gridSpan w:val="2"/>
            <w:vAlign w:val="center"/>
          </w:tcPr>
          <w:p w14:paraId="3C128DAE"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lastRenderedPageBreak/>
              <w:t>Fujitsu, NEC, Nokia</w:t>
            </w:r>
          </w:p>
        </w:tc>
        <w:tc>
          <w:tcPr>
            <w:tcW w:w="907" w:type="dxa"/>
            <w:vAlign w:val="center"/>
          </w:tcPr>
          <w:p w14:paraId="2ED21857"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lang w:eastAsia="ja-JP"/>
              </w:rPr>
              <w:t>Complete</w:t>
            </w:r>
            <w:r w:rsidRPr="00840CFD">
              <w:rPr>
                <w:rFonts w:cs="Arial"/>
                <w:szCs w:val="18"/>
                <w:lang w:eastAsia="ja-JP"/>
              </w:rPr>
              <w:lastRenderedPageBreak/>
              <w:t>d</w:t>
            </w:r>
          </w:p>
        </w:tc>
        <w:tc>
          <w:tcPr>
            <w:tcW w:w="4499" w:type="dxa"/>
            <w:vAlign w:val="center"/>
          </w:tcPr>
          <w:p w14:paraId="4CFC8A1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lastRenderedPageBreak/>
              <w:t>DC_42C_n257E</w:t>
            </w:r>
          </w:p>
          <w:p w14:paraId="0F495418"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lastRenderedPageBreak/>
              <w:t>DC_42D_n257D</w:t>
            </w:r>
          </w:p>
        </w:tc>
      </w:tr>
      <w:tr w:rsidR="00A67257" w:rsidRPr="000549BB" w14:paraId="5C1F35FA" w14:textId="77777777" w:rsidTr="00BC6BDB">
        <w:tc>
          <w:tcPr>
            <w:tcW w:w="1978" w:type="dxa"/>
            <w:vAlign w:val="center"/>
          </w:tcPr>
          <w:p w14:paraId="2A5AA5C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lastRenderedPageBreak/>
              <w:t>DC_42D_n257F</w:t>
            </w:r>
          </w:p>
        </w:tc>
        <w:tc>
          <w:tcPr>
            <w:tcW w:w="1531" w:type="dxa"/>
            <w:vAlign w:val="center"/>
          </w:tcPr>
          <w:p w14:paraId="7296E729"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DC_42D_n257F</w:t>
            </w:r>
          </w:p>
        </w:tc>
        <w:tc>
          <w:tcPr>
            <w:tcW w:w="902" w:type="dxa"/>
            <w:vAlign w:val="center"/>
          </w:tcPr>
          <w:p w14:paraId="222EF340"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7E36B2B1"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Yuta Oguma, NTT DOCOMO</w:t>
            </w:r>
          </w:p>
        </w:tc>
        <w:tc>
          <w:tcPr>
            <w:tcW w:w="1440" w:type="dxa"/>
            <w:vAlign w:val="center"/>
          </w:tcPr>
          <w:p w14:paraId="13722558"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yuuta.oguma.yt@nttdocomo.com</w:t>
            </w:r>
          </w:p>
        </w:tc>
        <w:tc>
          <w:tcPr>
            <w:tcW w:w="3239" w:type="dxa"/>
            <w:gridSpan w:val="2"/>
            <w:vAlign w:val="center"/>
          </w:tcPr>
          <w:p w14:paraId="1D0F49F5"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6E94FD3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lang w:eastAsia="ja-JP"/>
              </w:rPr>
              <w:t>Completed</w:t>
            </w:r>
          </w:p>
        </w:tc>
        <w:tc>
          <w:tcPr>
            <w:tcW w:w="4499" w:type="dxa"/>
            <w:vAlign w:val="center"/>
          </w:tcPr>
          <w:p w14:paraId="64C21BB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DC_42C_n257F</w:t>
            </w:r>
          </w:p>
          <w:p w14:paraId="05AD158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DC_42D_n257E</w:t>
            </w:r>
          </w:p>
        </w:tc>
      </w:tr>
      <w:tr w:rsidR="00A67257" w:rsidRPr="000549BB" w14:paraId="6817ED0C" w14:textId="77777777" w:rsidTr="00BC6BDB">
        <w:tc>
          <w:tcPr>
            <w:tcW w:w="1978" w:type="dxa"/>
            <w:vAlign w:val="center"/>
          </w:tcPr>
          <w:p w14:paraId="3466AD8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DC_42E_n257D</w:t>
            </w:r>
          </w:p>
        </w:tc>
        <w:tc>
          <w:tcPr>
            <w:tcW w:w="1531" w:type="dxa"/>
            <w:vAlign w:val="center"/>
          </w:tcPr>
          <w:p w14:paraId="621C21F5"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DC_42E_n257D</w:t>
            </w:r>
          </w:p>
        </w:tc>
        <w:tc>
          <w:tcPr>
            <w:tcW w:w="902" w:type="dxa"/>
            <w:vAlign w:val="center"/>
          </w:tcPr>
          <w:p w14:paraId="6C4F8EE4"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4329A75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Yuta Oguma, NTT DOCOMO</w:t>
            </w:r>
          </w:p>
        </w:tc>
        <w:tc>
          <w:tcPr>
            <w:tcW w:w="1440" w:type="dxa"/>
            <w:vAlign w:val="center"/>
          </w:tcPr>
          <w:p w14:paraId="30052DF0" w14:textId="77777777" w:rsidR="00A67257" w:rsidRPr="00840CFD" w:rsidRDefault="00A67257" w:rsidP="00BC6BDB">
            <w:pPr>
              <w:pStyle w:val="TAL"/>
              <w:snapToGrid w:val="0"/>
              <w:jc w:val="both"/>
              <w:rPr>
                <w:rFonts w:cs="Arial"/>
                <w:szCs w:val="18"/>
              </w:rPr>
            </w:pPr>
            <w:r w:rsidRPr="00840CFD">
              <w:rPr>
                <w:rFonts w:cs="Arial"/>
                <w:szCs w:val="18"/>
              </w:rPr>
              <w:t>yuuta.oguma.yt@nttdocomo.com</w:t>
            </w:r>
          </w:p>
        </w:tc>
        <w:tc>
          <w:tcPr>
            <w:tcW w:w="3239" w:type="dxa"/>
            <w:gridSpan w:val="2"/>
            <w:vAlign w:val="center"/>
          </w:tcPr>
          <w:p w14:paraId="51C023A8"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5324CB3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45948EAA"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DC_42D_n257D</w:t>
            </w:r>
          </w:p>
          <w:p w14:paraId="6F31E480" w14:textId="77777777" w:rsidR="00A67257" w:rsidRPr="00840CFD" w:rsidRDefault="00A67257" w:rsidP="00BC6BDB">
            <w:pPr>
              <w:pStyle w:val="TAL"/>
              <w:snapToGrid w:val="0"/>
              <w:jc w:val="both"/>
              <w:rPr>
                <w:rFonts w:cs="Arial"/>
                <w:color w:val="000000"/>
                <w:szCs w:val="18"/>
              </w:rPr>
            </w:pPr>
            <w:r w:rsidRPr="00840CFD">
              <w:rPr>
                <w:rFonts w:cs="Arial"/>
                <w:szCs w:val="18"/>
                <w:lang w:eastAsia="ja-JP"/>
              </w:rPr>
              <w:t>DC_42E_n257A</w:t>
            </w:r>
          </w:p>
        </w:tc>
      </w:tr>
      <w:tr w:rsidR="00A67257" w:rsidRPr="000549BB" w14:paraId="4D994080" w14:textId="77777777" w:rsidTr="00BC6BDB">
        <w:tc>
          <w:tcPr>
            <w:tcW w:w="1978" w:type="dxa"/>
            <w:vAlign w:val="center"/>
          </w:tcPr>
          <w:p w14:paraId="78EDCA96"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DC_42E_n257E</w:t>
            </w:r>
          </w:p>
        </w:tc>
        <w:tc>
          <w:tcPr>
            <w:tcW w:w="1531" w:type="dxa"/>
            <w:vAlign w:val="center"/>
          </w:tcPr>
          <w:p w14:paraId="5581C58A"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DC_42E_n257E</w:t>
            </w:r>
          </w:p>
        </w:tc>
        <w:tc>
          <w:tcPr>
            <w:tcW w:w="902" w:type="dxa"/>
            <w:vAlign w:val="center"/>
          </w:tcPr>
          <w:p w14:paraId="6E843272"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60902E28"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Yuta Oguma, NTT DOCOMO</w:t>
            </w:r>
          </w:p>
        </w:tc>
        <w:tc>
          <w:tcPr>
            <w:tcW w:w="1440" w:type="dxa"/>
            <w:vAlign w:val="center"/>
          </w:tcPr>
          <w:p w14:paraId="1647A05B" w14:textId="77777777" w:rsidR="00A67257" w:rsidRPr="00840CFD" w:rsidRDefault="00A67257" w:rsidP="00BC6BDB">
            <w:pPr>
              <w:pStyle w:val="TAL"/>
              <w:snapToGrid w:val="0"/>
              <w:jc w:val="both"/>
              <w:rPr>
                <w:rFonts w:cs="Arial"/>
                <w:szCs w:val="18"/>
              </w:rPr>
            </w:pPr>
            <w:r w:rsidRPr="00840CFD">
              <w:rPr>
                <w:rFonts w:cs="Arial"/>
                <w:szCs w:val="18"/>
              </w:rPr>
              <w:t>yuuta.oguma.yt@nttdocomo.com</w:t>
            </w:r>
          </w:p>
        </w:tc>
        <w:tc>
          <w:tcPr>
            <w:tcW w:w="3239" w:type="dxa"/>
            <w:gridSpan w:val="2"/>
            <w:vAlign w:val="center"/>
          </w:tcPr>
          <w:p w14:paraId="54DF8525"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1E03BE3A"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10A56C1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DC_42D_n257E</w:t>
            </w:r>
          </w:p>
          <w:p w14:paraId="3531ABD1" w14:textId="77777777" w:rsidR="00A67257" w:rsidRPr="00840CFD" w:rsidRDefault="00A67257" w:rsidP="00BC6BDB">
            <w:pPr>
              <w:pStyle w:val="TAL"/>
              <w:snapToGrid w:val="0"/>
              <w:jc w:val="both"/>
              <w:rPr>
                <w:rFonts w:cs="Arial"/>
                <w:color w:val="000000"/>
                <w:szCs w:val="18"/>
              </w:rPr>
            </w:pPr>
            <w:r w:rsidRPr="00840CFD">
              <w:rPr>
                <w:rFonts w:cs="Arial"/>
                <w:szCs w:val="18"/>
                <w:lang w:eastAsia="ja-JP"/>
              </w:rPr>
              <w:t>DC_42E_n257D</w:t>
            </w:r>
          </w:p>
        </w:tc>
      </w:tr>
      <w:tr w:rsidR="00A67257" w:rsidRPr="000549BB" w14:paraId="26A6C947" w14:textId="77777777" w:rsidTr="00BC6BDB">
        <w:tc>
          <w:tcPr>
            <w:tcW w:w="1978" w:type="dxa"/>
            <w:vAlign w:val="center"/>
          </w:tcPr>
          <w:p w14:paraId="0B4C449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DC_42E_n257F</w:t>
            </w:r>
          </w:p>
        </w:tc>
        <w:tc>
          <w:tcPr>
            <w:tcW w:w="1531" w:type="dxa"/>
            <w:vAlign w:val="center"/>
          </w:tcPr>
          <w:p w14:paraId="07F049BF"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DC_42E_n257F</w:t>
            </w:r>
          </w:p>
        </w:tc>
        <w:tc>
          <w:tcPr>
            <w:tcW w:w="902" w:type="dxa"/>
            <w:vAlign w:val="center"/>
          </w:tcPr>
          <w:p w14:paraId="2849E5A7"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35FBF32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Yuta Oguma, NTT DOCOMO</w:t>
            </w:r>
          </w:p>
        </w:tc>
        <w:tc>
          <w:tcPr>
            <w:tcW w:w="1440" w:type="dxa"/>
            <w:vAlign w:val="center"/>
          </w:tcPr>
          <w:p w14:paraId="1DAC4E47" w14:textId="77777777" w:rsidR="00A67257" w:rsidRPr="00840CFD" w:rsidRDefault="00A67257" w:rsidP="00BC6BDB">
            <w:pPr>
              <w:pStyle w:val="TAL"/>
              <w:snapToGrid w:val="0"/>
              <w:jc w:val="both"/>
              <w:rPr>
                <w:rFonts w:cs="Arial"/>
                <w:szCs w:val="18"/>
              </w:rPr>
            </w:pPr>
            <w:r w:rsidRPr="00840CFD">
              <w:rPr>
                <w:rFonts w:cs="Arial"/>
                <w:szCs w:val="18"/>
              </w:rPr>
              <w:t>yuuta.oguma.yt@nttdocomo.com</w:t>
            </w:r>
          </w:p>
        </w:tc>
        <w:tc>
          <w:tcPr>
            <w:tcW w:w="3239" w:type="dxa"/>
            <w:gridSpan w:val="2"/>
            <w:vAlign w:val="center"/>
          </w:tcPr>
          <w:p w14:paraId="7643C039"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2032410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42F52F76"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DC_42D_n257F</w:t>
            </w:r>
          </w:p>
          <w:p w14:paraId="532AA91E" w14:textId="77777777" w:rsidR="00A67257" w:rsidRPr="00840CFD" w:rsidRDefault="00A67257" w:rsidP="00BC6BDB">
            <w:pPr>
              <w:pStyle w:val="TAL"/>
              <w:snapToGrid w:val="0"/>
              <w:jc w:val="both"/>
              <w:rPr>
                <w:rFonts w:cs="Arial"/>
                <w:color w:val="000000"/>
                <w:szCs w:val="18"/>
              </w:rPr>
            </w:pPr>
            <w:r w:rsidRPr="00840CFD">
              <w:rPr>
                <w:rFonts w:cs="Arial"/>
                <w:szCs w:val="18"/>
                <w:lang w:eastAsia="ja-JP"/>
              </w:rPr>
              <w:t>DC_42E_n257E</w:t>
            </w:r>
          </w:p>
        </w:tc>
      </w:tr>
      <w:tr w:rsidR="00A67257" w:rsidRPr="000549BB" w14:paraId="2A49332D" w14:textId="77777777" w:rsidTr="00BC6BDB">
        <w:tc>
          <w:tcPr>
            <w:tcW w:w="1978" w:type="dxa"/>
            <w:vAlign w:val="center"/>
          </w:tcPr>
          <w:p w14:paraId="6784796A" w14:textId="77777777" w:rsidR="00A67257" w:rsidRPr="00840CFD" w:rsidRDefault="00A67257" w:rsidP="00BC6BDB">
            <w:pPr>
              <w:pStyle w:val="TAL"/>
              <w:snapToGrid w:val="0"/>
              <w:jc w:val="both"/>
              <w:rPr>
                <w:rFonts w:cs="Arial"/>
                <w:szCs w:val="18"/>
                <w:lang w:eastAsia="ja-JP"/>
              </w:rPr>
            </w:pPr>
            <w:r w:rsidRPr="00840CFD">
              <w:rPr>
                <w:rFonts w:eastAsia="新細明體" w:cs="Arial"/>
                <w:szCs w:val="18"/>
                <w:lang w:eastAsia="zh-TW"/>
              </w:rPr>
              <w:t>DC_66A_n258A</w:t>
            </w:r>
          </w:p>
        </w:tc>
        <w:tc>
          <w:tcPr>
            <w:tcW w:w="1531" w:type="dxa"/>
            <w:vAlign w:val="center"/>
          </w:tcPr>
          <w:p w14:paraId="6032C26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DC_66A_n258A</w:t>
            </w:r>
          </w:p>
        </w:tc>
        <w:tc>
          <w:tcPr>
            <w:tcW w:w="902" w:type="dxa"/>
            <w:vAlign w:val="center"/>
          </w:tcPr>
          <w:p w14:paraId="1659D785"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rPr>
              <w:t>Rel-15</w:t>
            </w:r>
          </w:p>
        </w:tc>
        <w:tc>
          <w:tcPr>
            <w:tcW w:w="1262" w:type="dxa"/>
            <w:vAlign w:val="center"/>
          </w:tcPr>
          <w:p w14:paraId="0FADCFD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Sebastian Thalanany, U.S. Cellular</w:t>
            </w:r>
          </w:p>
        </w:tc>
        <w:tc>
          <w:tcPr>
            <w:tcW w:w="1440" w:type="dxa"/>
            <w:vAlign w:val="center"/>
          </w:tcPr>
          <w:p w14:paraId="1A0AA892" w14:textId="77777777" w:rsidR="00A67257" w:rsidRPr="00840CFD" w:rsidRDefault="00C8650C" w:rsidP="00BC6BDB">
            <w:pPr>
              <w:pStyle w:val="TAL"/>
              <w:snapToGrid w:val="0"/>
              <w:jc w:val="both"/>
              <w:rPr>
                <w:rFonts w:cs="Arial"/>
                <w:szCs w:val="18"/>
              </w:rPr>
            </w:pPr>
            <w:hyperlink r:id="rId884" w:history="1">
              <w:r w:rsidR="00A67257" w:rsidRPr="00840CFD">
                <w:rPr>
                  <w:rFonts w:cs="Arial"/>
                  <w:color w:val="0000FF"/>
                  <w:szCs w:val="18"/>
                  <w:u w:val="single"/>
                </w:rPr>
                <w:t>sebastian.thalanany@uscellular.com</w:t>
              </w:r>
            </w:hyperlink>
          </w:p>
        </w:tc>
        <w:tc>
          <w:tcPr>
            <w:tcW w:w="3239" w:type="dxa"/>
            <w:gridSpan w:val="2"/>
            <w:vAlign w:val="center"/>
          </w:tcPr>
          <w:p w14:paraId="25F1B77E" w14:textId="77777777" w:rsidR="00A67257" w:rsidRPr="00840CFD" w:rsidRDefault="00A67257" w:rsidP="00BC6BDB">
            <w:pPr>
              <w:pStyle w:val="TAL"/>
              <w:snapToGrid w:val="0"/>
              <w:jc w:val="both"/>
              <w:rPr>
                <w:rFonts w:cs="Arial"/>
                <w:szCs w:val="18"/>
                <w:lang w:val="en-US" w:eastAsia="ja-JP"/>
              </w:rPr>
            </w:pPr>
            <w:r w:rsidRPr="00840CFD">
              <w:rPr>
                <w:rFonts w:cs="Arial"/>
                <w:szCs w:val="18"/>
              </w:rPr>
              <w:t>Ericsson, Nokia, Intel, Samsung</w:t>
            </w:r>
          </w:p>
        </w:tc>
        <w:tc>
          <w:tcPr>
            <w:tcW w:w="907" w:type="dxa"/>
            <w:vAlign w:val="center"/>
          </w:tcPr>
          <w:p w14:paraId="45191711" w14:textId="0BC4665D" w:rsidR="00A67257" w:rsidRPr="00840CFD" w:rsidRDefault="00025E65" w:rsidP="00BC6BDB">
            <w:pPr>
              <w:pStyle w:val="TAL"/>
              <w:snapToGrid w:val="0"/>
              <w:jc w:val="both"/>
              <w:rPr>
                <w:rFonts w:cs="Arial"/>
                <w:szCs w:val="18"/>
                <w:lang w:eastAsia="ja-JP"/>
              </w:rPr>
            </w:pPr>
            <w:r w:rsidRPr="00840CFD">
              <w:rPr>
                <w:rFonts w:cs="Arial"/>
                <w:szCs w:val="18"/>
              </w:rPr>
              <w:t>Completed</w:t>
            </w:r>
          </w:p>
        </w:tc>
        <w:tc>
          <w:tcPr>
            <w:tcW w:w="4499" w:type="dxa"/>
            <w:vAlign w:val="center"/>
          </w:tcPr>
          <w:p w14:paraId="6E96CD27"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none</w:t>
            </w:r>
          </w:p>
        </w:tc>
      </w:tr>
      <w:tr w:rsidR="00A67257" w:rsidRPr="000549BB" w14:paraId="19D9E4AD" w14:textId="77777777" w:rsidTr="00BC6BDB">
        <w:tc>
          <w:tcPr>
            <w:tcW w:w="1978" w:type="dxa"/>
            <w:vAlign w:val="center"/>
          </w:tcPr>
          <w:p w14:paraId="553D0F4D" w14:textId="77777777" w:rsidR="00A67257" w:rsidRPr="00840CFD" w:rsidRDefault="00A67257" w:rsidP="00BC6BDB">
            <w:pPr>
              <w:pStyle w:val="TAL"/>
              <w:snapToGrid w:val="0"/>
              <w:jc w:val="both"/>
              <w:rPr>
                <w:rFonts w:cs="Arial"/>
                <w:szCs w:val="18"/>
              </w:rPr>
            </w:pPr>
            <w:r w:rsidRPr="00840CFD">
              <w:rPr>
                <w:rFonts w:cs="Arial"/>
                <w:szCs w:val="18"/>
              </w:rPr>
              <w:t>DC_66A_n260A(8A)</w:t>
            </w:r>
          </w:p>
        </w:tc>
        <w:tc>
          <w:tcPr>
            <w:tcW w:w="1531" w:type="dxa"/>
            <w:vAlign w:val="center"/>
          </w:tcPr>
          <w:p w14:paraId="2280E18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DC_66A_n260A(8A)</w:t>
            </w:r>
          </w:p>
        </w:tc>
        <w:tc>
          <w:tcPr>
            <w:tcW w:w="902" w:type="dxa"/>
            <w:vAlign w:val="center"/>
          </w:tcPr>
          <w:p w14:paraId="4558C8B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A19EC8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F94BAA8" w14:textId="77777777" w:rsidR="00A67257" w:rsidRPr="00840CFD" w:rsidRDefault="00C8650C" w:rsidP="00BC6BDB">
            <w:pPr>
              <w:pStyle w:val="TAL"/>
              <w:snapToGrid w:val="0"/>
              <w:jc w:val="both"/>
              <w:rPr>
                <w:rFonts w:cs="Arial"/>
                <w:szCs w:val="18"/>
              </w:rPr>
            </w:pPr>
            <w:hyperlink r:id="rId885" w:history="1">
              <w:r w:rsidR="00A67257" w:rsidRPr="00840CFD">
                <w:rPr>
                  <w:rStyle w:val="ae"/>
                  <w:rFonts w:eastAsia="新細明體" w:cs="Arial"/>
                  <w:szCs w:val="18"/>
                  <w:lang w:eastAsia="zh-TW"/>
                </w:rPr>
                <w:t>Marc.grant@att.com</w:t>
              </w:r>
            </w:hyperlink>
          </w:p>
        </w:tc>
        <w:tc>
          <w:tcPr>
            <w:tcW w:w="3239" w:type="dxa"/>
            <w:gridSpan w:val="2"/>
            <w:vAlign w:val="center"/>
          </w:tcPr>
          <w:p w14:paraId="17C9AC5B"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EE5D30F"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41DEC28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DL_66A_n260A(7)</w:t>
            </w:r>
          </w:p>
        </w:tc>
      </w:tr>
      <w:tr w:rsidR="00A67257" w:rsidRPr="000549BB" w14:paraId="4A81EFA6" w14:textId="77777777" w:rsidTr="00BC6BDB">
        <w:tc>
          <w:tcPr>
            <w:tcW w:w="1978" w:type="dxa"/>
            <w:vAlign w:val="center"/>
          </w:tcPr>
          <w:p w14:paraId="572691B2" w14:textId="77777777" w:rsidR="00A67257" w:rsidRPr="00840CFD" w:rsidRDefault="00A67257" w:rsidP="00BC6BDB">
            <w:pPr>
              <w:pStyle w:val="TAL"/>
              <w:snapToGrid w:val="0"/>
              <w:jc w:val="both"/>
              <w:rPr>
                <w:rFonts w:cs="Arial"/>
                <w:szCs w:val="18"/>
              </w:rPr>
            </w:pPr>
            <w:r w:rsidRPr="00840CFD">
              <w:rPr>
                <w:rFonts w:cs="Arial"/>
                <w:szCs w:val="18"/>
              </w:rPr>
              <w:t>DC_66A_n260A(7A)</w:t>
            </w:r>
          </w:p>
        </w:tc>
        <w:tc>
          <w:tcPr>
            <w:tcW w:w="1531" w:type="dxa"/>
            <w:vAlign w:val="center"/>
          </w:tcPr>
          <w:p w14:paraId="7DB0332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DC_66A_n260A(7A)</w:t>
            </w:r>
          </w:p>
        </w:tc>
        <w:tc>
          <w:tcPr>
            <w:tcW w:w="902" w:type="dxa"/>
            <w:vAlign w:val="center"/>
          </w:tcPr>
          <w:p w14:paraId="6BA64E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61228C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61B3540D" w14:textId="77777777" w:rsidR="00A67257" w:rsidRPr="00840CFD" w:rsidRDefault="00C8650C" w:rsidP="00BC6BDB">
            <w:pPr>
              <w:pStyle w:val="TAL"/>
              <w:snapToGrid w:val="0"/>
              <w:jc w:val="both"/>
              <w:rPr>
                <w:rFonts w:cs="Arial"/>
                <w:szCs w:val="18"/>
              </w:rPr>
            </w:pPr>
            <w:hyperlink r:id="rId886" w:history="1">
              <w:r w:rsidR="00A67257" w:rsidRPr="00840CFD">
                <w:rPr>
                  <w:rStyle w:val="ae"/>
                  <w:rFonts w:eastAsia="新細明體" w:cs="Arial"/>
                  <w:szCs w:val="18"/>
                  <w:lang w:eastAsia="zh-TW"/>
                </w:rPr>
                <w:t>Marc.grant@att.com</w:t>
              </w:r>
            </w:hyperlink>
          </w:p>
        </w:tc>
        <w:tc>
          <w:tcPr>
            <w:tcW w:w="3239" w:type="dxa"/>
            <w:gridSpan w:val="2"/>
            <w:vAlign w:val="center"/>
          </w:tcPr>
          <w:p w14:paraId="37AC56E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98FCAFD"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4C6B46A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DL_66A_n260A(6)</w:t>
            </w:r>
          </w:p>
        </w:tc>
      </w:tr>
      <w:tr w:rsidR="00A67257" w:rsidRPr="000549BB" w14:paraId="478D6870" w14:textId="77777777" w:rsidTr="00BC6BDB">
        <w:tc>
          <w:tcPr>
            <w:tcW w:w="1978" w:type="dxa"/>
            <w:vAlign w:val="center"/>
          </w:tcPr>
          <w:p w14:paraId="75D3869F" w14:textId="77777777" w:rsidR="00A67257" w:rsidRPr="00840CFD" w:rsidRDefault="00A67257" w:rsidP="00BC6BDB">
            <w:pPr>
              <w:pStyle w:val="TAL"/>
              <w:snapToGrid w:val="0"/>
              <w:jc w:val="both"/>
              <w:rPr>
                <w:rFonts w:cs="Arial"/>
                <w:szCs w:val="18"/>
              </w:rPr>
            </w:pPr>
            <w:r w:rsidRPr="00840CFD">
              <w:rPr>
                <w:rFonts w:cs="Arial"/>
                <w:szCs w:val="18"/>
              </w:rPr>
              <w:t>DC_66A_n260A(6A)</w:t>
            </w:r>
          </w:p>
        </w:tc>
        <w:tc>
          <w:tcPr>
            <w:tcW w:w="1531" w:type="dxa"/>
            <w:vAlign w:val="center"/>
          </w:tcPr>
          <w:p w14:paraId="4EE0815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DC_66A_n260A(6A)</w:t>
            </w:r>
          </w:p>
        </w:tc>
        <w:tc>
          <w:tcPr>
            <w:tcW w:w="902" w:type="dxa"/>
            <w:vAlign w:val="center"/>
          </w:tcPr>
          <w:p w14:paraId="15CFB38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5C26838D"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C91A5B1" w14:textId="77777777" w:rsidR="00A67257" w:rsidRPr="00840CFD" w:rsidRDefault="00C8650C" w:rsidP="00BC6BDB">
            <w:pPr>
              <w:pStyle w:val="TAL"/>
              <w:snapToGrid w:val="0"/>
              <w:jc w:val="both"/>
              <w:rPr>
                <w:rFonts w:cs="Arial"/>
                <w:szCs w:val="18"/>
              </w:rPr>
            </w:pPr>
            <w:hyperlink r:id="rId887" w:history="1">
              <w:r w:rsidR="00A67257" w:rsidRPr="00840CFD">
                <w:rPr>
                  <w:rStyle w:val="ae"/>
                  <w:rFonts w:eastAsia="新細明體" w:cs="Arial"/>
                  <w:szCs w:val="18"/>
                  <w:lang w:eastAsia="zh-TW"/>
                </w:rPr>
                <w:t>Marc.grant@att.com</w:t>
              </w:r>
            </w:hyperlink>
          </w:p>
        </w:tc>
        <w:tc>
          <w:tcPr>
            <w:tcW w:w="3239" w:type="dxa"/>
            <w:gridSpan w:val="2"/>
            <w:vAlign w:val="center"/>
          </w:tcPr>
          <w:p w14:paraId="0A8E5F9B"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12F66ACB"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126BAB0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DL_66A_n260A(5)</w:t>
            </w:r>
          </w:p>
        </w:tc>
      </w:tr>
      <w:tr w:rsidR="00A67257" w:rsidRPr="000549BB" w14:paraId="2390E964" w14:textId="77777777" w:rsidTr="00BC6BDB">
        <w:tc>
          <w:tcPr>
            <w:tcW w:w="1978" w:type="dxa"/>
            <w:vAlign w:val="center"/>
          </w:tcPr>
          <w:p w14:paraId="16EC674F" w14:textId="77777777" w:rsidR="00A67257" w:rsidRPr="00840CFD" w:rsidRDefault="00A67257" w:rsidP="00BC6BDB">
            <w:pPr>
              <w:pStyle w:val="TAL"/>
              <w:snapToGrid w:val="0"/>
              <w:jc w:val="both"/>
              <w:rPr>
                <w:rFonts w:cs="Arial"/>
                <w:szCs w:val="18"/>
              </w:rPr>
            </w:pPr>
            <w:r w:rsidRPr="00840CFD">
              <w:rPr>
                <w:rFonts w:cs="Arial"/>
                <w:szCs w:val="18"/>
              </w:rPr>
              <w:t>DC_66A_n260A(5A)</w:t>
            </w:r>
          </w:p>
        </w:tc>
        <w:tc>
          <w:tcPr>
            <w:tcW w:w="1531" w:type="dxa"/>
            <w:vAlign w:val="center"/>
          </w:tcPr>
          <w:p w14:paraId="0643F44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DC_66A_n260A(5A)</w:t>
            </w:r>
          </w:p>
        </w:tc>
        <w:tc>
          <w:tcPr>
            <w:tcW w:w="902" w:type="dxa"/>
            <w:vAlign w:val="center"/>
          </w:tcPr>
          <w:p w14:paraId="77FF129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F784F8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58F6B20" w14:textId="77777777" w:rsidR="00A67257" w:rsidRPr="00840CFD" w:rsidRDefault="00C8650C" w:rsidP="00BC6BDB">
            <w:pPr>
              <w:pStyle w:val="TAL"/>
              <w:snapToGrid w:val="0"/>
              <w:jc w:val="both"/>
              <w:rPr>
                <w:rFonts w:cs="Arial"/>
                <w:szCs w:val="18"/>
              </w:rPr>
            </w:pPr>
            <w:hyperlink r:id="rId888" w:history="1">
              <w:r w:rsidR="00A67257" w:rsidRPr="00840CFD">
                <w:rPr>
                  <w:rStyle w:val="ae"/>
                  <w:rFonts w:eastAsia="新細明體" w:cs="Arial"/>
                  <w:szCs w:val="18"/>
                  <w:lang w:eastAsia="zh-TW"/>
                </w:rPr>
                <w:t>Marc.grant@att.com</w:t>
              </w:r>
            </w:hyperlink>
          </w:p>
        </w:tc>
        <w:tc>
          <w:tcPr>
            <w:tcW w:w="3239" w:type="dxa"/>
            <w:gridSpan w:val="2"/>
            <w:vAlign w:val="center"/>
          </w:tcPr>
          <w:p w14:paraId="3A0D5AE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D6442AE"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7A5ED7F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DL_66A_n260A(4)</w:t>
            </w:r>
          </w:p>
        </w:tc>
      </w:tr>
      <w:tr w:rsidR="00A67257" w:rsidRPr="000549BB" w14:paraId="5AD612E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9566B23" w14:textId="69B7240D" w:rsidR="00A67257" w:rsidRPr="00840CFD" w:rsidRDefault="00A67257" w:rsidP="00BC6BDB">
            <w:pPr>
              <w:pStyle w:val="TAL"/>
              <w:snapToGrid w:val="0"/>
              <w:jc w:val="both"/>
              <w:rPr>
                <w:rFonts w:cs="Arial"/>
                <w:szCs w:val="18"/>
              </w:rPr>
            </w:pPr>
            <w:r w:rsidRPr="00840CFD">
              <w:rPr>
                <w:rFonts w:cs="Arial"/>
                <w:szCs w:val="18"/>
              </w:rPr>
              <w:t>DC_66A_n260(2A)</w:t>
            </w:r>
          </w:p>
        </w:tc>
        <w:tc>
          <w:tcPr>
            <w:tcW w:w="1531" w:type="dxa"/>
            <w:tcBorders>
              <w:top w:val="single" w:sz="4" w:space="0" w:color="auto"/>
              <w:left w:val="single" w:sz="4" w:space="0" w:color="auto"/>
              <w:bottom w:val="single" w:sz="4" w:space="0" w:color="auto"/>
              <w:right w:val="single" w:sz="4" w:space="0" w:color="auto"/>
            </w:tcBorders>
            <w:vAlign w:val="center"/>
          </w:tcPr>
          <w:p w14:paraId="5358CDF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DC_n260(2A)</w:t>
            </w:r>
          </w:p>
        </w:tc>
        <w:tc>
          <w:tcPr>
            <w:tcW w:w="902" w:type="dxa"/>
            <w:tcBorders>
              <w:top w:val="single" w:sz="4" w:space="0" w:color="auto"/>
              <w:left w:val="single" w:sz="4" w:space="0" w:color="auto"/>
              <w:bottom w:val="single" w:sz="4" w:space="0" w:color="auto"/>
              <w:right w:val="single" w:sz="4" w:space="0" w:color="auto"/>
            </w:tcBorders>
            <w:vAlign w:val="center"/>
          </w:tcPr>
          <w:p w14:paraId="10E27C0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BD300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Zheng Zhao</w:t>
            </w:r>
          </w:p>
          <w:p w14:paraId="03E920D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219DA1D6" w14:textId="77777777" w:rsidR="00A67257" w:rsidRPr="00840CFD" w:rsidRDefault="00C8650C" w:rsidP="00BC6BDB">
            <w:pPr>
              <w:pStyle w:val="TAL"/>
              <w:snapToGrid w:val="0"/>
              <w:jc w:val="both"/>
              <w:rPr>
                <w:rFonts w:eastAsia="新細明體" w:cs="Arial"/>
                <w:szCs w:val="18"/>
                <w:lang w:eastAsia="zh-TW"/>
              </w:rPr>
            </w:pPr>
            <w:hyperlink r:id="rId889" w:history="1">
              <w:r w:rsidR="00A67257" w:rsidRPr="00840CFD">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7565E64"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076FFF6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EA569B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DC_66A_DL_n260(2A)_UL_n260A</w:t>
            </w:r>
          </w:p>
        </w:tc>
      </w:tr>
      <w:tr w:rsidR="00A67257" w:rsidRPr="000549BB" w14:paraId="22F027C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1A13928" w14:textId="31EF04E7" w:rsidR="00A67257" w:rsidRPr="00840CFD" w:rsidRDefault="00A67257" w:rsidP="00C20454">
            <w:pPr>
              <w:pStyle w:val="TAL"/>
              <w:snapToGrid w:val="0"/>
              <w:jc w:val="both"/>
              <w:rPr>
                <w:rFonts w:cs="Arial"/>
                <w:szCs w:val="18"/>
              </w:rPr>
            </w:pPr>
            <w:r w:rsidRPr="00840CFD">
              <w:rPr>
                <w:rFonts w:cs="Arial"/>
                <w:szCs w:val="18"/>
              </w:rPr>
              <w:t>DC_66A_n260(4A)</w:t>
            </w:r>
          </w:p>
        </w:tc>
        <w:tc>
          <w:tcPr>
            <w:tcW w:w="1531" w:type="dxa"/>
            <w:tcBorders>
              <w:top w:val="single" w:sz="4" w:space="0" w:color="auto"/>
              <w:left w:val="single" w:sz="4" w:space="0" w:color="auto"/>
              <w:bottom w:val="single" w:sz="4" w:space="0" w:color="auto"/>
              <w:right w:val="single" w:sz="4" w:space="0" w:color="auto"/>
            </w:tcBorders>
            <w:vAlign w:val="center"/>
          </w:tcPr>
          <w:p w14:paraId="011AA7A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DC_n260(4A)</w:t>
            </w:r>
          </w:p>
        </w:tc>
        <w:tc>
          <w:tcPr>
            <w:tcW w:w="902" w:type="dxa"/>
            <w:tcBorders>
              <w:top w:val="single" w:sz="4" w:space="0" w:color="auto"/>
              <w:left w:val="single" w:sz="4" w:space="0" w:color="auto"/>
              <w:bottom w:val="single" w:sz="4" w:space="0" w:color="auto"/>
              <w:right w:val="single" w:sz="4" w:space="0" w:color="auto"/>
            </w:tcBorders>
            <w:vAlign w:val="center"/>
          </w:tcPr>
          <w:p w14:paraId="769F39C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578DF1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Zheng Zhao</w:t>
            </w:r>
          </w:p>
          <w:p w14:paraId="1913392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1184E8DC" w14:textId="77777777" w:rsidR="00A67257" w:rsidRPr="00840CFD" w:rsidRDefault="00C8650C" w:rsidP="00BC6BDB">
            <w:pPr>
              <w:pStyle w:val="TAL"/>
              <w:snapToGrid w:val="0"/>
              <w:jc w:val="both"/>
              <w:rPr>
                <w:rFonts w:eastAsia="新細明體" w:cs="Arial"/>
                <w:szCs w:val="18"/>
                <w:lang w:eastAsia="zh-TW"/>
              </w:rPr>
            </w:pPr>
            <w:hyperlink r:id="rId890" w:history="1">
              <w:r w:rsidR="00A67257" w:rsidRPr="00840CFD">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2E6094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3DFEBBF7"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07DBE08"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DC_66A_DL_n260(4A)_UL_n260(3A)</w:t>
            </w:r>
          </w:p>
        </w:tc>
      </w:tr>
      <w:tr w:rsidR="00A67257" w:rsidRPr="000549BB" w14:paraId="7F5AD5D5" w14:textId="77777777" w:rsidTr="00BC6BDB">
        <w:tc>
          <w:tcPr>
            <w:tcW w:w="1978" w:type="dxa"/>
            <w:vAlign w:val="center"/>
          </w:tcPr>
          <w:p w14:paraId="7233B6B7" w14:textId="77777777" w:rsidR="00A67257" w:rsidRPr="00840CFD" w:rsidRDefault="00A67257" w:rsidP="00BC6BDB">
            <w:pPr>
              <w:pStyle w:val="TAL"/>
              <w:snapToGrid w:val="0"/>
              <w:jc w:val="both"/>
              <w:rPr>
                <w:rFonts w:cs="Arial"/>
                <w:szCs w:val="18"/>
              </w:rPr>
            </w:pPr>
            <w:r w:rsidRPr="00840CFD">
              <w:rPr>
                <w:rFonts w:cs="Arial"/>
                <w:szCs w:val="18"/>
              </w:rPr>
              <w:t>DC_66A_n260(2G)</w:t>
            </w:r>
          </w:p>
        </w:tc>
        <w:tc>
          <w:tcPr>
            <w:tcW w:w="1531" w:type="dxa"/>
            <w:vAlign w:val="center"/>
          </w:tcPr>
          <w:p w14:paraId="44F5831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DC_66A_n260(2G)</w:t>
            </w:r>
          </w:p>
        </w:tc>
        <w:tc>
          <w:tcPr>
            <w:tcW w:w="902" w:type="dxa"/>
            <w:vAlign w:val="center"/>
          </w:tcPr>
          <w:p w14:paraId="19B3DA7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3D09C1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4FFD853" w14:textId="77777777" w:rsidR="00A67257" w:rsidRPr="00840CFD" w:rsidRDefault="00C8650C" w:rsidP="00BC6BDB">
            <w:pPr>
              <w:pStyle w:val="TAL"/>
              <w:snapToGrid w:val="0"/>
              <w:jc w:val="both"/>
              <w:rPr>
                <w:rFonts w:cs="Arial"/>
                <w:szCs w:val="18"/>
              </w:rPr>
            </w:pPr>
            <w:hyperlink r:id="rId891" w:history="1">
              <w:r w:rsidR="00A67257" w:rsidRPr="00840CFD">
                <w:rPr>
                  <w:rStyle w:val="ae"/>
                  <w:rFonts w:eastAsia="新細明體" w:cs="Arial"/>
                  <w:szCs w:val="18"/>
                  <w:lang w:eastAsia="zh-TW"/>
                </w:rPr>
                <w:t>Marc.grant@att.com</w:t>
              </w:r>
            </w:hyperlink>
          </w:p>
        </w:tc>
        <w:tc>
          <w:tcPr>
            <w:tcW w:w="3239" w:type="dxa"/>
            <w:gridSpan w:val="2"/>
            <w:vAlign w:val="center"/>
          </w:tcPr>
          <w:p w14:paraId="361A98B5"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5612634"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6B03798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DL_66A_n260G</w:t>
            </w:r>
          </w:p>
        </w:tc>
      </w:tr>
      <w:tr w:rsidR="00A67257" w:rsidRPr="000549BB" w14:paraId="25AA10D1" w14:textId="77777777" w:rsidTr="00BC6BDB">
        <w:tc>
          <w:tcPr>
            <w:tcW w:w="1978" w:type="dxa"/>
            <w:vAlign w:val="center"/>
          </w:tcPr>
          <w:p w14:paraId="5ACA54D2" w14:textId="77777777" w:rsidR="00A67257" w:rsidRPr="00840CFD" w:rsidRDefault="00A67257" w:rsidP="00BC6BDB">
            <w:pPr>
              <w:pStyle w:val="TAL"/>
              <w:snapToGrid w:val="0"/>
              <w:jc w:val="both"/>
              <w:rPr>
                <w:rFonts w:cs="Arial"/>
                <w:szCs w:val="18"/>
              </w:rPr>
            </w:pPr>
            <w:r w:rsidRPr="00840CFD">
              <w:rPr>
                <w:rFonts w:cs="Arial"/>
                <w:szCs w:val="18"/>
              </w:rPr>
              <w:t>DC_66A_n260G</w:t>
            </w:r>
          </w:p>
        </w:tc>
        <w:tc>
          <w:tcPr>
            <w:tcW w:w="1531" w:type="dxa"/>
            <w:vAlign w:val="center"/>
          </w:tcPr>
          <w:p w14:paraId="1F24F3A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DC_66A_n260G</w:t>
            </w:r>
          </w:p>
        </w:tc>
        <w:tc>
          <w:tcPr>
            <w:tcW w:w="902" w:type="dxa"/>
            <w:vAlign w:val="center"/>
          </w:tcPr>
          <w:p w14:paraId="67A40EB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BD502B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55D5A222" w14:textId="77777777" w:rsidR="00A67257" w:rsidRPr="00840CFD" w:rsidRDefault="00C8650C" w:rsidP="00BC6BDB">
            <w:pPr>
              <w:pStyle w:val="TAL"/>
              <w:snapToGrid w:val="0"/>
              <w:jc w:val="both"/>
              <w:rPr>
                <w:rFonts w:cs="Arial"/>
                <w:szCs w:val="18"/>
              </w:rPr>
            </w:pPr>
            <w:hyperlink r:id="rId892" w:history="1">
              <w:r w:rsidR="00A67257" w:rsidRPr="00840CFD">
                <w:rPr>
                  <w:rStyle w:val="ae"/>
                  <w:rFonts w:eastAsia="新細明體" w:cs="Arial"/>
                  <w:szCs w:val="18"/>
                  <w:lang w:eastAsia="zh-TW"/>
                </w:rPr>
                <w:t>Marc.grant@att.com</w:t>
              </w:r>
            </w:hyperlink>
          </w:p>
        </w:tc>
        <w:tc>
          <w:tcPr>
            <w:tcW w:w="3239" w:type="dxa"/>
            <w:gridSpan w:val="2"/>
            <w:vAlign w:val="center"/>
          </w:tcPr>
          <w:p w14:paraId="7FB9DE05"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188766B2" w14:textId="293E212A" w:rsidR="00A67257" w:rsidRPr="00840CFD" w:rsidRDefault="00456557" w:rsidP="00BC6BDB">
            <w:pPr>
              <w:pStyle w:val="TAL"/>
              <w:snapToGrid w:val="0"/>
              <w:jc w:val="both"/>
              <w:rPr>
                <w:rFonts w:eastAsia="MS Mincho" w:cs="Arial"/>
                <w:szCs w:val="18"/>
                <w:lang w:eastAsia="ja-JP"/>
              </w:rPr>
            </w:pPr>
            <w:r>
              <w:rPr>
                <w:rFonts w:eastAsia="新細明體" w:cs="Arial" w:hint="eastAsia"/>
                <w:szCs w:val="18"/>
                <w:lang w:eastAsia="zh-TW"/>
              </w:rPr>
              <w:t>Completed</w:t>
            </w:r>
          </w:p>
        </w:tc>
        <w:tc>
          <w:tcPr>
            <w:tcW w:w="4499" w:type="dxa"/>
            <w:vAlign w:val="center"/>
          </w:tcPr>
          <w:p w14:paraId="1D7B7E5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w:t>
            </w:r>
          </w:p>
        </w:tc>
      </w:tr>
      <w:tr w:rsidR="00A67257" w:rsidRPr="000549BB" w14:paraId="5282BCEE" w14:textId="77777777" w:rsidTr="00BC6BDB">
        <w:tc>
          <w:tcPr>
            <w:tcW w:w="1978" w:type="dxa"/>
            <w:vAlign w:val="center"/>
          </w:tcPr>
          <w:p w14:paraId="0853F387" w14:textId="77777777" w:rsidR="00A67257" w:rsidRPr="00840CFD" w:rsidRDefault="00A67257" w:rsidP="00BC6BDB">
            <w:pPr>
              <w:pStyle w:val="TAL"/>
              <w:snapToGrid w:val="0"/>
              <w:jc w:val="both"/>
              <w:rPr>
                <w:rFonts w:cs="Arial"/>
                <w:szCs w:val="18"/>
              </w:rPr>
            </w:pPr>
            <w:r w:rsidRPr="00840CFD">
              <w:rPr>
                <w:rFonts w:cs="Arial"/>
                <w:szCs w:val="18"/>
              </w:rPr>
              <w:t>DC_66A_n260F</w:t>
            </w:r>
          </w:p>
        </w:tc>
        <w:tc>
          <w:tcPr>
            <w:tcW w:w="1531" w:type="dxa"/>
            <w:vAlign w:val="center"/>
          </w:tcPr>
          <w:p w14:paraId="17B22E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DC_66A_n260F</w:t>
            </w:r>
          </w:p>
        </w:tc>
        <w:tc>
          <w:tcPr>
            <w:tcW w:w="902" w:type="dxa"/>
            <w:vAlign w:val="center"/>
          </w:tcPr>
          <w:p w14:paraId="299F6D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443D01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8942B20" w14:textId="77777777" w:rsidR="00A67257" w:rsidRPr="00840CFD" w:rsidRDefault="00C8650C" w:rsidP="00BC6BDB">
            <w:pPr>
              <w:pStyle w:val="TAL"/>
              <w:snapToGrid w:val="0"/>
              <w:jc w:val="both"/>
              <w:rPr>
                <w:rFonts w:eastAsia="新細明體" w:cs="Arial"/>
                <w:szCs w:val="18"/>
                <w:lang w:eastAsia="zh-TW"/>
              </w:rPr>
            </w:pPr>
            <w:hyperlink r:id="rId893" w:history="1">
              <w:r w:rsidR="00A67257" w:rsidRPr="00840CFD">
                <w:rPr>
                  <w:rStyle w:val="ae"/>
                  <w:rFonts w:eastAsia="新細明體" w:cs="Arial"/>
                  <w:szCs w:val="18"/>
                  <w:lang w:eastAsia="zh-TW"/>
                </w:rPr>
                <w:t>Marc.grant@att.com</w:t>
              </w:r>
            </w:hyperlink>
          </w:p>
        </w:tc>
        <w:tc>
          <w:tcPr>
            <w:tcW w:w="3239" w:type="dxa"/>
            <w:gridSpan w:val="2"/>
            <w:vAlign w:val="center"/>
          </w:tcPr>
          <w:p w14:paraId="074739C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527F4D6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78C902F0"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DL_66A_n260E</w:t>
            </w:r>
          </w:p>
        </w:tc>
      </w:tr>
      <w:tr w:rsidR="00A67257" w:rsidRPr="000549BB" w14:paraId="2A243984" w14:textId="77777777" w:rsidTr="00BC6BDB">
        <w:tc>
          <w:tcPr>
            <w:tcW w:w="1978" w:type="dxa"/>
            <w:vAlign w:val="center"/>
          </w:tcPr>
          <w:p w14:paraId="7C96C728" w14:textId="77777777" w:rsidR="00A67257" w:rsidRPr="00840CFD" w:rsidRDefault="00A67257" w:rsidP="00BC6BDB">
            <w:pPr>
              <w:pStyle w:val="TAL"/>
              <w:snapToGrid w:val="0"/>
              <w:jc w:val="both"/>
              <w:rPr>
                <w:rFonts w:cs="Arial"/>
                <w:szCs w:val="18"/>
              </w:rPr>
            </w:pPr>
            <w:r w:rsidRPr="00840CFD">
              <w:rPr>
                <w:rFonts w:cs="Arial"/>
                <w:szCs w:val="18"/>
              </w:rPr>
              <w:t>DC_66A_n260E</w:t>
            </w:r>
          </w:p>
        </w:tc>
        <w:tc>
          <w:tcPr>
            <w:tcW w:w="1531" w:type="dxa"/>
            <w:vAlign w:val="center"/>
          </w:tcPr>
          <w:p w14:paraId="3F633B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DC_66A_n260E</w:t>
            </w:r>
          </w:p>
        </w:tc>
        <w:tc>
          <w:tcPr>
            <w:tcW w:w="902" w:type="dxa"/>
            <w:vAlign w:val="center"/>
          </w:tcPr>
          <w:p w14:paraId="5CEB7B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50F43C5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44BCB58B" w14:textId="77777777" w:rsidR="00A67257" w:rsidRPr="00840CFD" w:rsidRDefault="00C8650C" w:rsidP="00BC6BDB">
            <w:pPr>
              <w:pStyle w:val="TAL"/>
              <w:snapToGrid w:val="0"/>
              <w:jc w:val="both"/>
              <w:rPr>
                <w:rFonts w:eastAsia="新細明體" w:cs="Arial"/>
                <w:szCs w:val="18"/>
                <w:lang w:eastAsia="zh-TW"/>
              </w:rPr>
            </w:pPr>
            <w:hyperlink r:id="rId894" w:history="1">
              <w:r w:rsidR="00A67257" w:rsidRPr="00840CFD">
                <w:rPr>
                  <w:rStyle w:val="ae"/>
                  <w:rFonts w:eastAsia="新細明體" w:cs="Arial"/>
                  <w:szCs w:val="18"/>
                  <w:lang w:eastAsia="zh-TW"/>
                </w:rPr>
                <w:t>Marc.grant@att.com</w:t>
              </w:r>
            </w:hyperlink>
          </w:p>
        </w:tc>
        <w:tc>
          <w:tcPr>
            <w:tcW w:w="3239" w:type="dxa"/>
            <w:gridSpan w:val="2"/>
            <w:vAlign w:val="center"/>
          </w:tcPr>
          <w:p w14:paraId="168D75B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BE95CE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529E9E1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DL_66A_n260D</w:t>
            </w:r>
          </w:p>
        </w:tc>
      </w:tr>
      <w:tr w:rsidR="00A67257" w:rsidRPr="000549BB" w14:paraId="5B9CA0AF" w14:textId="77777777" w:rsidTr="00BC6BDB">
        <w:tc>
          <w:tcPr>
            <w:tcW w:w="1978" w:type="dxa"/>
            <w:vAlign w:val="center"/>
          </w:tcPr>
          <w:p w14:paraId="4ABF5046" w14:textId="77777777" w:rsidR="00A67257" w:rsidRPr="00840CFD" w:rsidRDefault="00A67257" w:rsidP="00BC6BDB">
            <w:pPr>
              <w:pStyle w:val="TAL"/>
              <w:snapToGrid w:val="0"/>
              <w:jc w:val="both"/>
              <w:rPr>
                <w:rFonts w:cs="Arial"/>
                <w:szCs w:val="18"/>
              </w:rPr>
            </w:pPr>
            <w:r w:rsidRPr="00840CFD">
              <w:rPr>
                <w:rFonts w:cs="Arial"/>
                <w:szCs w:val="18"/>
              </w:rPr>
              <w:t>DC_66A_n260D</w:t>
            </w:r>
          </w:p>
        </w:tc>
        <w:tc>
          <w:tcPr>
            <w:tcW w:w="1531" w:type="dxa"/>
            <w:vAlign w:val="center"/>
          </w:tcPr>
          <w:p w14:paraId="287766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DC_66A_n260D</w:t>
            </w:r>
          </w:p>
        </w:tc>
        <w:tc>
          <w:tcPr>
            <w:tcW w:w="902" w:type="dxa"/>
            <w:vAlign w:val="center"/>
          </w:tcPr>
          <w:p w14:paraId="07AA94C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61A43E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8ACA654" w14:textId="77777777" w:rsidR="00A67257" w:rsidRPr="00840CFD" w:rsidRDefault="00C8650C" w:rsidP="00BC6BDB">
            <w:pPr>
              <w:pStyle w:val="TAL"/>
              <w:snapToGrid w:val="0"/>
              <w:jc w:val="both"/>
              <w:rPr>
                <w:rFonts w:eastAsia="新細明體" w:cs="Arial"/>
                <w:szCs w:val="18"/>
                <w:lang w:eastAsia="zh-TW"/>
              </w:rPr>
            </w:pPr>
            <w:hyperlink r:id="rId895" w:history="1">
              <w:r w:rsidR="00A67257" w:rsidRPr="00840CFD">
                <w:rPr>
                  <w:rStyle w:val="ae"/>
                  <w:rFonts w:eastAsia="新細明體" w:cs="Arial"/>
                  <w:szCs w:val="18"/>
                  <w:lang w:eastAsia="zh-TW"/>
                </w:rPr>
                <w:t>Marc.grant@att.com</w:t>
              </w:r>
            </w:hyperlink>
          </w:p>
        </w:tc>
        <w:tc>
          <w:tcPr>
            <w:tcW w:w="3239" w:type="dxa"/>
            <w:gridSpan w:val="2"/>
            <w:vAlign w:val="center"/>
          </w:tcPr>
          <w:p w14:paraId="0275A61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67124A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6D972CC0"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w:t>
            </w:r>
          </w:p>
        </w:tc>
      </w:tr>
      <w:tr w:rsidR="00A67257" w:rsidRPr="000549BB" w14:paraId="04770B68" w14:textId="77777777" w:rsidTr="00BC6BDB">
        <w:tc>
          <w:tcPr>
            <w:tcW w:w="1978" w:type="dxa"/>
            <w:vAlign w:val="center"/>
          </w:tcPr>
          <w:p w14:paraId="22CD38CF" w14:textId="77777777" w:rsidR="00A67257" w:rsidRPr="00840CFD" w:rsidRDefault="00A67257" w:rsidP="00BC6BDB">
            <w:pPr>
              <w:pStyle w:val="TAL"/>
              <w:snapToGrid w:val="0"/>
              <w:jc w:val="both"/>
              <w:rPr>
                <w:rFonts w:cs="Arial"/>
                <w:szCs w:val="18"/>
              </w:rPr>
            </w:pPr>
            <w:r w:rsidRPr="00840CFD">
              <w:rPr>
                <w:rFonts w:cs="Arial"/>
                <w:szCs w:val="18"/>
              </w:rPr>
              <w:t>DC_66A_n260M</w:t>
            </w:r>
          </w:p>
        </w:tc>
        <w:tc>
          <w:tcPr>
            <w:tcW w:w="1531" w:type="dxa"/>
            <w:vAlign w:val="center"/>
          </w:tcPr>
          <w:p w14:paraId="360931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DC_66A_n260M</w:t>
            </w:r>
          </w:p>
        </w:tc>
        <w:tc>
          <w:tcPr>
            <w:tcW w:w="902" w:type="dxa"/>
            <w:vAlign w:val="center"/>
          </w:tcPr>
          <w:p w14:paraId="19CAF53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A2E9B4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090780CF" w14:textId="77777777" w:rsidR="00A67257" w:rsidRPr="00840CFD" w:rsidRDefault="00C8650C" w:rsidP="00BC6BDB">
            <w:pPr>
              <w:pStyle w:val="TAL"/>
              <w:snapToGrid w:val="0"/>
              <w:jc w:val="both"/>
              <w:rPr>
                <w:rFonts w:eastAsia="新細明體" w:cs="Arial"/>
                <w:szCs w:val="18"/>
                <w:lang w:eastAsia="zh-TW"/>
              </w:rPr>
            </w:pPr>
            <w:hyperlink r:id="rId896" w:history="1">
              <w:r w:rsidR="00A67257" w:rsidRPr="00840CFD">
                <w:rPr>
                  <w:rStyle w:val="ae"/>
                  <w:rFonts w:eastAsia="新細明體" w:cs="Arial"/>
                  <w:szCs w:val="18"/>
                  <w:lang w:eastAsia="zh-TW"/>
                </w:rPr>
                <w:t>Marc.grant@att.com</w:t>
              </w:r>
            </w:hyperlink>
          </w:p>
        </w:tc>
        <w:tc>
          <w:tcPr>
            <w:tcW w:w="3239" w:type="dxa"/>
            <w:gridSpan w:val="2"/>
            <w:vAlign w:val="center"/>
          </w:tcPr>
          <w:p w14:paraId="7FE53766"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78B38B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530BBDA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DL_66A_n260L</w:t>
            </w:r>
          </w:p>
        </w:tc>
      </w:tr>
      <w:tr w:rsidR="00A67257" w:rsidRPr="000549BB" w14:paraId="1782B53E" w14:textId="77777777" w:rsidTr="00BC6BDB">
        <w:tc>
          <w:tcPr>
            <w:tcW w:w="1978" w:type="dxa"/>
            <w:vAlign w:val="center"/>
          </w:tcPr>
          <w:p w14:paraId="65FD4B8D" w14:textId="77777777" w:rsidR="00A67257" w:rsidRPr="00840CFD" w:rsidRDefault="00A67257" w:rsidP="00BC6BDB">
            <w:pPr>
              <w:pStyle w:val="TAL"/>
              <w:snapToGrid w:val="0"/>
              <w:jc w:val="both"/>
              <w:rPr>
                <w:rFonts w:cs="Arial"/>
                <w:szCs w:val="18"/>
              </w:rPr>
            </w:pPr>
            <w:r w:rsidRPr="00840CFD">
              <w:rPr>
                <w:rFonts w:cs="Arial"/>
                <w:szCs w:val="18"/>
              </w:rPr>
              <w:t>DC_66A_n260L</w:t>
            </w:r>
          </w:p>
        </w:tc>
        <w:tc>
          <w:tcPr>
            <w:tcW w:w="1531" w:type="dxa"/>
            <w:vAlign w:val="center"/>
          </w:tcPr>
          <w:p w14:paraId="414857F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DC_66A_n260L</w:t>
            </w:r>
          </w:p>
        </w:tc>
        <w:tc>
          <w:tcPr>
            <w:tcW w:w="902" w:type="dxa"/>
            <w:vAlign w:val="center"/>
          </w:tcPr>
          <w:p w14:paraId="0F6335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C16FDC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4913DED1" w14:textId="77777777" w:rsidR="00A67257" w:rsidRPr="00840CFD" w:rsidRDefault="00C8650C" w:rsidP="00BC6BDB">
            <w:pPr>
              <w:pStyle w:val="TAL"/>
              <w:snapToGrid w:val="0"/>
              <w:jc w:val="both"/>
              <w:rPr>
                <w:rFonts w:eastAsia="新細明體" w:cs="Arial"/>
                <w:szCs w:val="18"/>
                <w:lang w:eastAsia="zh-TW"/>
              </w:rPr>
            </w:pPr>
            <w:hyperlink r:id="rId897" w:history="1">
              <w:r w:rsidR="00A67257" w:rsidRPr="00840CFD">
                <w:rPr>
                  <w:rStyle w:val="ae"/>
                  <w:rFonts w:eastAsia="新細明體" w:cs="Arial"/>
                  <w:szCs w:val="18"/>
                  <w:lang w:eastAsia="zh-TW"/>
                </w:rPr>
                <w:t>Marc.grant@att.com</w:t>
              </w:r>
            </w:hyperlink>
          </w:p>
        </w:tc>
        <w:tc>
          <w:tcPr>
            <w:tcW w:w="3239" w:type="dxa"/>
            <w:gridSpan w:val="2"/>
            <w:vAlign w:val="center"/>
          </w:tcPr>
          <w:p w14:paraId="1A57D21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6229D5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68FB9B5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DL_66A_n260K</w:t>
            </w:r>
          </w:p>
        </w:tc>
      </w:tr>
      <w:tr w:rsidR="00A67257" w:rsidRPr="000549BB" w14:paraId="61D3F7ED" w14:textId="77777777" w:rsidTr="00BC6BDB">
        <w:tc>
          <w:tcPr>
            <w:tcW w:w="1978" w:type="dxa"/>
            <w:vAlign w:val="center"/>
          </w:tcPr>
          <w:p w14:paraId="0C6FC931" w14:textId="77777777" w:rsidR="00A67257" w:rsidRPr="00840CFD" w:rsidRDefault="00A67257" w:rsidP="00BC6BDB">
            <w:pPr>
              <w:pStyle w:val="TAL"/>
              <w:snapToGrid w:val="0"/>
              <w:jc w:val="both"/>
              <w:rPr>
                <w:rFonts w:cs="Arial"/>
                <w:szCs w:val="18"/>
              </w:rPr>
            </w:pPr>
            <w:r w:rsidRPr="00840CFD">
              <w:rPr>
                <w:rFonts w:cs="Arial"/>
                <w:szCs w:val="18"/>
              </w:rPr>
              <w:t>DC_66A_n260K</w:t>
            </w:r>
          </w:p>
        </w:tc>
        <w:tc>
          <w:tcPr>
            <w:tcW w:w="1531" w:type="dxa"/>
            <w:vAlign w:val="center"/>
          </w:tcPr>
          <w:p w14:paraId="378623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DC_66A_n260K</w:t>
            </w:r>
          </w:p>
        </w:tc>
        <w:tc>
          <w:tcPr>
            <w:tcW w:w="902" w:type="dxa"/>
            <w:vAlign w:val="center"/>
          </w:tcPr>
          <w:p w14:paraId="2FFCC5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F1E922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2DAA7E2" w14:textId="77777777" w:rsidR="00A67257" w:rsidRPr="00840CFD" w:rsidRDefault="00C8650C" w:rsidP="00BC6BDB">
            <w:pPr>
              <w:pStyle w:val="TAL"/>
              <w:snapToGrid w:val="0"/>
              <w:jc w:val="both"/>
              <w:rPr>
                <w:rFonts w:eastAsia="新細明體" w:cs="Arial"/>
                <w:szCs w:val="18"/>
                <w:lang w:eastAsia="zh-TW"/>
              </w:rPr>
            </w:pPr>
            <w:hyperlink r:id="rId898" w:history="1">
              <w:r w:rsidR="00A67257" w:rsidRPr="00840CFD">
                <w:rPr>
                  <w:rStyle w:val="ae"/>
                  <w:rFonts w:eastAsia="新細明體" w:cs="Arial"/>
                  <w:szCs w:val="18"/>
                  <w:lang w:eastAsia="zh-TW"/>
                </w:rPr>
                <w:t>Marc.grant@att.com</w:t>
              </w:r>
            </w:hyperlink>
          </w:p>
        </w:tc>
        <w:tc>
          <w:tcPr>
            <w:tcW w:w="3239" w:type="dxa"/>
            <w:gridSpan w:val="2"/>
            <w:vAlign w:val="center"/>
          </w:tcPr>
          <w:p w14:paraId="3967534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BF2C44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B5FB5F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DL_66A_n260J</w:t>
            </w:r>
          </w:p>
        </w:tc>
      </w:tr>
      <w:tr w:rsidR="00A67257" w:rsidRPr="000549BB" w14:paraId="59A55A69" w14:textId="77777777" w:rsidTr="00BC6BDB">
        <w:tc>
          <w:tcPr>
            <w:tcW w:w="1978" w:type="dxa"/>
            <w:vAlign w:val="center"/>
          </w:tcPr>
          <w:p w14:paraId="1BDB3856" w14:textId="77777777" w:rsidR="00A67257" w:rsidRPr="00840CFD" w:rsidRDefault="00A67257" w:rsidP="00BC6BDB">
            <w:pPr>
              <w:pStyle w:val="TAL"/>
              <w:snapToGrid w:val="0"/>
              <w:jc w:val="both"/>
              <w:rPr>
                <w:rFonts w:cs="Arial"/>
                <w:szCs w:val="18"/>
              </w:rPr>
            </w:pPr>
            <w:r w:rsidRPr="00840CFD">
              <w:rPr>
                <w:rFonts w:cs="Arial"/>
                <w:szCs w:val="18"/>
              </w:rPr>
              <w:lastRenderedPageBreak/>
              <w:t>DC_66A_n260J</w:t>
            </w:r>
          </w:p>
        </w:tc>
        <w:tc>
          <w:tcPr>
            <w:tcW w:w="1531" w:type="dxa"/>
            <w:vAlign w:val="center"/>
          </w:tcPr>
          <w:p w14:paraId="440CEA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DC_66A_n260J</w:t>
            </w:r>
          </w:p>
        </w:tc>
        <w:tc>
          <w:tcPr>
            <w:tcW w:w="902" w:type="dxa"/>
            <w:vAlign w:val="center"/>
          </w:tcPr>
          <w:p w14:paraId="3E93A1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0A77D3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747CBA3E" w14:textId="77777777" w:rsidR="00A67257" w:rsidRPr="00840CFD" w:rsidRDefault="00C8650C" w:rsidP="00BC6BDB">
            <w:pPr>
              <w:pStyle w:val="TAL"/>
              <w:snapToGrid w:val="0"/>
              <w:jc w:val="both"/>
              <w:rPr>
                <w:rFonts w:eastAsia="新細明體" w:cs="Arial"/>
                <w:szCs w:val="18"/>
                <w:lang w:eastAsia="zh-TW"/>
              </w:rPr>
            </w:pPr>
            <w:hyperlink r:id="rId899" w:history="1">
              <w:r w:rsidR="00A67257" w:rsidRPr="00840CFD">
                <w:rPr>
                  <w:rStyle w:val="ae"/>
                  <w:rFonts w:eastAsia="新細明體" w:cs="Arial"/>
                  <w:szCs w:val="18"/>
                  <w:lang w:eastAsia="zh-TW"/>
                </w:rPr>
                <w:t>Marc.grant@att.com</w:t>
              </w:r>
            </w:hyperlink>
          </w:p>
        </w:tc>
        <w:tc>
          <w:tcPr>
            <w:tcW w:w="3239" w:type="dxa"/>
            <w:gridSpan w:val="2"/>
            <w:vAlign w:val="center"/>
          </w:tcPr>
          <w:p w14:paraId="7001CCF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021F87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02462FD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DL_66A_n260I</w:t>
            </w:r>
          </w:p>
        </w:tc>
      </w:tr>
      <w:tr w:rsidR="00A67257" w:rsidRPr="000549BB" w14:paraId="1C62DF17" w14:textId="77777777" w:rsidTr="00BC6BDB">
        <w:tc>
          <w:tcPr>
            <w:tcW w:w="1978" w:type="dxa"/>
            <w:vAlign w:val="center"/>
          </w:tcPr>
          <w:p w14:paraId="378A6728" w14:textId="77777777" w:rsidR="00A67257" w:rsidRPr="00840CFD" w:rsidRDefault="00A67257" w:rsidP="00BC6BDB">
            <w:pPr>
              <w:pStyle w:val="TAL"/>
              <w:snapToGrid w:val="0"/>
              <w:jc w:val="both"/>
              <w:rPr>
                <w:rFonts w:cs="Arial"/>
                <w:szCs w:val="18"/>
              </w:rPr>
            </w:pPr>
            <w:r w:rsidRPr="00840CFD">
              <w:rPr>
                <w:rFonts w:cs="Arial"/>
                <w:szCs w:val="18"/>
              </w:rPr>
              <w:t>DC_66A_n260I</w:t>
            </w:r>
          </w:p>
        </w:tc>
        <w:tc>
          <w:tcPr>
            <w:tcW w:w="1531" w:type="dxa"/>
            <w:vAlign w:val="center"/>
          </w:tcPr>
          <w:p w14:paraId="53A441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DC_66A_n260I</w:t>
            </w:r>
          </w:p>
        </w:tc>
        <w:tc>
          <w:tcPr>
            <w:tcW w:w="902" w:type="dxa"/>
            <w:vAlign w:val="center"/>
          </w:tcPr>
          <w:p w14:paraId="5F6EA8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344D44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72919F2E" w14:textId="77777777" w:rsidR="00A67257" w:rsidRPr="00840CFD" w:rsidRDefault="00C8650C" w:rsidP="00BC6BDB">
            <w:pPr>
              <w:pStyle w:val="TAL"/>
              <w:snapToGrid w:val="0"/>
              <w:jc w:val="both"/>
              <w:rPr>
                <w:rFonts w:eastAsia="新細明體" w:cs="Arial"/>
                <w:szCs w:val="18"/>
                <w:lang w:eastAsia="zh-TW"/>
              </w:rPr>
            </w:pPr>
            <w:hyperlink r:id="rId900" w:history="1">
              <w:r w:rsidR="00A67257" w:rsidRPr="00840CFD">
                <w:rPr>
                  <w:rStyle w:val="ae"/>
                  <w:rFonts w:eastAsia="新細明體" w:cs="Arial"/>
                  <w:szCs w:val="18"/>
                  <w:lang w:eastAsia="zh-TW"/>
                </w:rPr>
                <w:t>Marc.grant@att.com</w:t>
              </w:r>
            </w:hyperlink>
          </w:p>
        </w:tc>
        <w:tc>
          <w:tcPr>
            <w:tcW w:w="3239" w:type="dxa"/>
            <w:gridSpan w:val="2"/>
            <w:vAlign w:val="center"/>
          </w:tcPr>
          <w:p w14:paraId="5794A8A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D174C7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01DD286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DL_66A_n260H</w:t>
            </w:r>
          </w:p>
        </w:tc>
      </w:tr>
      <w:tr w:rsidR="00A67257" w:rsidRPr="000549BB" w14:paraId="16391F27" w14:textId="77777777" w:rsidTr="00BC6BDB">
        <w:tc>
          <w:tcPr>
            <w:tcW w:w="1978" w:type="dxa"/>
            <w:vAlign w:val="center"/>
          </w:tcPr>
          <w:p w14:paraId="181544A2" w14:textId="77777777" w:rsidR="00A67257" w:rsidRPr="00840CFD" w:rsidRDefault="00A67257" w:rsidP="00BC6BDB">
            <w:pPr>
              <w:pStyle w:val="TAL"/>
              <w:snapToGrid w:val="0"/>
              <w:jc w:val="both"/>
              <w:rPr>
                <w:rFonts w:cs="Arial"/>
                <w:szCs w:val="18"/>
              </w:rPr>
            </w:pPr>
            <w:r w:rsidRPr="00840CFD">
              <w:rPr>
                <w:rFonts w:cs="Arial"/>
                <w:szCs w:val="18"/>
              </w:rPr>
              <w:t>DC_66A_n260H</w:t>
            </w:r>
          </w:p>
        </w:tc>
        <w:tc>
          <w:tcPr>
            <w:tcW w:w="1531" w:type="dxa"/>
            <w:vAlign w:val="center"/>
          </w:tcPr>
          <w:p w14:paraId="02F6CC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DC_66A_n260H</w:t>
            </w:r>
          </w:p>
        </w:tc>
        <w:tc>
          <w:tcPr>
            <w:tcW w:w="902" w:type="dxa"/>
            <w:vAlign w:val="center"/>
          </w:tcPr>
          <w:p w14:paraId="50FFCAD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015A76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9C4BABE" w14:textId="77777777" w:rsidR="00A67257" w:rsidRPr="00840CFD" w:rsidRDefault="00C8650C" w:rsidP="00BC6BDB">
            <w:pPr>
              <w:pStyle w:val="TAL"/>
              <w:snapToGrid w:val="0"/>
              <w:jc w:val="both"/>
              <w:rPr>
                <w:rFonts w:eastAsia="新細明體" w:cs="Arial"/>
                <w:szCs w:val="18"/>
                <w:lang w:eastAsia="zh-TW"/>
              </w:rPr>
            </w:pPr>
            <w:hyperlink r:id="rId901" w:history="1">
              <w:r w:rsidR="00A67257" w:rsidRPr="00840CFD">
                <w:rPr>
                  <w:rStyle w:val="ae"/>
                  <w:rFonts w:eastAsia="新細明體" w:cs="Arial"/>
                  <w:szCs w:val="18"/>
                  <w:lang w:eastAsia="zh-TW"/>
                </w:rPr>
                <w:t>Marc.grant@att.com</w:t>
              </w:r>
            </w:hyperlink>
          </w:p>
        </w:tc>
        <w:tc>
          <w:tcPr>
            <w:tcW w:w="3239" w:type="dxa"/>
            <w:gridSpan w:val="2"/>
            <w:vAlign w:val="center"/>
          </w:tcPr>
          <w:p w14:paraId="6B3CE310"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9DFD4B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AEFA27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DL_66A_n260G</w:t>
            </w:r>
          </w:p>
        </w:tc>
      </w:tr>
      <w:tr w:rsidR="00A67257" w:rsidRPr="000549BB" w14:paraId="2589119F" w14:textId="77777777" w:rsidTr="00BC6BDB">
        <w:tc>
          <w:tcPr>
            <w:tcW w:w="1978" w:type="dxa"/>
            <w:vAlign w:val="center"/>
          </w:tcPr>
          <w:p w14:paraId="286CE62C" w14:textId="77777777" w:rsidR="00A67257" w:rsidRPr="00840CFD" w:rsidRDefault="00A67257" w:rsidP="00BC6BDB">
            <w:pPr>
              <w:pStyle w:val="TAL"/>
              <w:snapToGrid w:val="0"/>
              <w:jc w:val="both"/>
              <w:rPr>
                <w:rFonts w:cs="Arial"/>
                <w:szCs w:val="18"/>
              </w:rPr>
            </w:pPr>
            <w:r w:rsidRPr="00840CFD">
              <w:rPr>
                <w:rFonts w:cs="Arial"/>
                <w:szCs w:val="18"/>
              </w:rPr>
              <w:t>DC_66A_n260G</w:t>
            </w:r>
          </w:p>
        </w:tc>
        <w:tc>
          <w:tcPr>
            <w:tcW w:w="1531" w:type="dxa"/>
            <w:vAlign w:val="center"/>
          </w:tcPr>
          <w:p w14:paraId="74C6F9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DC_66A_n260G</w:t>
            </w:r>
          </w:p>
        </w:tc>
        <w:tc>
          <w:tcPr>
            <w:tcW w:w="902" w:type="dxa"/>
            <w:vAlign w:val="center"/>
          </w:tcPr>
          <w:p w14:paraId="104B7F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B578C9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8B87024" w14:textId="77777777" w:rsidR="00A67257" w:rsidRPr="00840CFD" w:rsidRDefault="00C8650C" w:rsidP="00BC6BDB">
            <w:pPr>
              <w:pStyle w:val="TAL"/>
              <w:snapToGrid w:val="0"/>
              <w:jc w:val="both"/>
              <w:rPr>
                <w:rFonts w:eastAsia="新細明體" w:cs="Arial"/>
                <w:szCs w:val="18"/>
                <w:lang w:eastAsia="zh-TW"/>
              </w:rPr>
            </w:pPr>
            <w:hyperlink r:id="rId902" w:history="1">
              <w:r w:rsidR="00A67257" w:rsidRPr="00840CFD">
                <w:rPr>
                  <w:rStyle w:val="ae"/>
                  <w:rFonts w:eastAsia="新細明體" w:cs="Arial"/>
                  <w:szCs w:val="18"/>
                  <w:lang w:eastAsia="zh-TW"/>
                </w:rPr>
                <w:t>Marc.grant@att.com</w:t>
              </w:r>
            </w:hyperlink>
          </w:p>
        </w:tc>
        <w:tc>
          <w:tcPr>
            <w:tcW w:w="3239" w:type="dxa"/>
            <w:gridSpan w:val="2"/>
            <w:vAlign w:val="center"/>
          </w:tcPr>
          <w:p w14:paraId="46B2EA46"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58D2470F" w14:textId="4F8B1535" w:rsidR="00A67257" w:rsidRPr="00840CFD" w:rsidRDefault="00456557"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vAlign w:val="center"/>
          </w:tcPr>
          <w:p w14:paraId="15FCFD2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w:t>
            </w:r>
          </w:p>
        </w:tc>
      </w:tr>
      <w:tr w:rsidR="00A67257" w:rsidRPr="000549BB" w14:paraId="044BCC93" w14:textId="77777777" w:rsidTr="00BC6BDB">
        <w:tc>
          <w:tcPr>
            <w:tcW w:w="1978" w:type="dxa"/>
            <w:vAlign w:val="center"/>
          </w:tcPr>
          <w:p w14:paraId="4A812561" w14:textId="399BE743" w:rsidR="00A67257" w:rsidRPr="00840CFD" w:rsidRDefault="00A67257" w:rsidP="000E720E">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0E720E">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n260(8A)</w:t>
            </w:r>
          </w:p>
        </w:tc>
        <w:tc>
          <w:tcPr>
            <w:tcW w:w="1531" w:type="dxa"/>
            <w:vAlign w:val="center"/>
          </w:tcPr>
          <w:p w14:paraId="5783D5E0" w14:textId="60085BF0"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77B0D1D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56EC1F4"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151384EF" w14:textId="77777777" w:rsidR="00A67257" w:rsidRPr="00840CFD" w:rsidRDefault="00C8650C" w:rsidP="00BC6BDB">
            <w:pPr>
              <w:keepNext/>
              <w:snapToGrid w:val="0"/>
              <w:spacing w:after="0"/>
              <w:jc w:val="both"/>
              <w:rPr>
                <w:rFonts w:ascii="Arial" w:hAnsi="Arial" w:cs="Arial"/>
                <w:sz w:val="18"/>
                <w:szCs w:val="18"/>
              </w:rPr>
            </w:pPr>
            <w:hyperlink r:id="rId903" w:history="1">
              <w:r w:rsidR="00A67257" w:rsidRPr="00840CFD">
                <w:rPr>
                  <w:rStyle w:val="ae"/>
                  <w:rFonts w:ascii="Arial" w:hAnsi="Arial" w:cs="Arial"/>
                  <w:sz w:val="18"/>
                  <w:szCs w:val="18"/>
                </w:rPr>
                <w:t>Zheng.zhao@verizonwireless.com</w:t>
              </w:r>
            </w:hyperlink>
          </w:p>
        </w:tc>
        <w:tc>
          <w:tcPr>
            <w:tcW w:w="3239" w:type="dxa"/>
            <w:gridSpan w:val="2"/>
            <w:vAlign w:val="center"/>
          </w:tcPr>
          <w:p w14:paraId="28DF8FC1"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239AAB2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Ongoing</w:t>
            </w:r>
          </w:p>
        </w:tc>
        <w:tc>
          <w:tcPr>
            <w:tcW w:w="4499" w:type="dxa"/>
            <w:vAlign w:val="center"/>
          </w:tcPr>
          <w:p w14:paraId="7FA552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450CC08" w14:textId="77777777" w:rsidTr="00BC6BDB">
        <w:tc>
          <w:tcPr>
            <w:tcW w:w="1978" w:type="dxa"/>
            <w:vAlign w:val="center"/>
          </w:tcPr>
          <w:p w14:paraId="6AF3D321" w14:textId="3BBC0138" w:rsidR="00A67257" w:rsidRPr="00840CFD" w:rsidRDefault="00A67257" w:rsidP="000E720E">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0E720E">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n260(10A) </w:t>
            </w:r>
          </w:p>
        </w:tc>
        <w:tc>
          <w:tcPr>
            <w:tcW w:w="1531" w:type="dxa"/>
            <w:vAlign w:val="center"/>
          </w:tcPr>
          <w:p w14:paraId="26F78DE1" w14:textId="208DB5E1"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020AB2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F5B8BDB"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261132F2" w14:textId="77777777" w:rsidR="00A67257" w:rsidRPr="00840CFD" w:rsidRDefault="00C8650C" w:rsidP="00BC6BDB">
            <w:pPr>
              <w:keepNext/>
              <w:snapToGrid w:val="0"/>
              <w:spacing w:after="0"/>
              <w:jc w:val="both"/>
              <w:rPr>
                <w:rFonts w:ascii="Arial" w:hAnsi="Arial" w:cs="Arial"/>
                <w:sz w:val="18"/>
                <w:szCs w:val="18"/>
              </w:rPr>
            </w:pPr>
            <w:hyperlink r:id="rId904" w:history="1">
              <w:r w:rsidR="00A67257" w:rsidRPr="00840CFD">
                <w:rPr>
                  <w:rStyle w:val="ae"/>
                  <w:rFonts w:ascii="Arial" w:hAnsi="Arial" w:cs="Arial"/>
                  <w:sz w:val="18"/>
                  <w:szCs w:val="18"/>
                </w:rPr>
                <w:t>Zheng.zhao@verizonwireless.com</w:t>
              </w:r>
            </w:hyperlink>
          </w:p>
        </w:tc>
        <w:tc>
          <w:tcPr>
            <w:tcW w:w="3239" w:type="dxa"/>
            <w:gridSpan w:val="2"/>
            <w:vAlign w:val="center"/>
          </w:tcPr>
          <w:p w14:paraId="7CDC24FC"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2483C4CB"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6E2173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073D611" w14:textId="77777777" w:rsidTr="00BC6BDB">
        <w:tc>
          <w:tcPr>
            <w:tcW w:w="1978" w:type="dxa"/>
            <w:vAlign w:val="center"/>
          </w:tcPr>
          <w:p w14:paraId="7AB002FA" w14:textId="7787472F"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n260(2G-4A) </w:t>
            </w:r>
          </w:p>
        </w:tc>
        <w:tc>
          <w:tcPr>
            <w:tcW w:w="1531" w:type="dxa"/>
            <w:vAlign w:val="center"/>
          </w:tcPr>
          <w:p w14:paraId="4D6F3A3D" w14:textId="6F079969"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3F1A151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6A818E0" w14:textId="77777777" w:rsidR="00A67257" w:rsidRPr="00840CFD" w:rsidRDefault="00A67257" w:rsidP="00BC6BDB">
            <w:pPr>
              <w:pStyle w:val="TAL"/>
              <w:snapToGrid w:val="0"/>
              <w:jc w:val="both"/>
              <w:rPr>
                <w:rFonts w:cs="Arial"/>
                <w:szCs w:val="18"/>
              </w:rPr>
            </w:pPr>
            <w:r w:rsidRPr="00840CFD">
              <w:rPr>
                <w:rFonts w:cs="Arial"/>
                <w:szCs w:val="18"/>
              </w:rPr>
              <w:t>Zheng Zhao</w:t>
            </w:r>
          </w:p>
          <w:p w14:paraId="59CF3D70"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7E74D963" w14:textId="77777777" w:rsidR="00A67257" w:rsidRPr="00840CFD" w:rsidRDefault="00C8650C" w:rsidP="00BC6BDB">
            <w:pPr>
              <w:keepNext/>
              <w:snapToGrid w:val="0"/>
              <w:spacing w:after="0"/>
              <w:jc w:val="both"/>
              <w:rPr>
                <w:rFonts w:ascii="Arial" w:hAnsi="Arial" w:cs="Arial"/>
                <w:sz w:val="18"/>
                <w:szCs w:val="18"/>
              </w:rPr>
            </w:pPr>
            <w:hyperlink r:id="rId905" w:history="1">
              <w:r w:rsidR="00A67257" w:rsidRPr="00840CFD">
                <w:rPr>
                  <w:rStyle w:val="ae"/>
                  <w:rFonts w:ascii="Arial" w:hAnsi="Arial" w:cs="Arial"/>
                  <w:sz w:val="18"/>
                  <w:szCs w:val="18"/>
                </w:rPr>
                <w:t>Zheng.zhao@verizonwireless.com</w:t>
              </w:r>
            </w:hyperlink>
          </w:p>
        </w:tc>
        <w:tc>
          <w:tcPr>
            <w:tcW w:w="3239" w:type="dxa"/>
            <w:gridSpan w:val="2"/>
            <w:vAlign w:val="center"/>
          </w:tcPr>
          <w:p w14:paraId="63C493CA"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7668AB9"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03E482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0B55D85" w14:textId="77777777" w:rsidTr="00BC6BDB">
        <w:tc>
          <w:tcPr>
            <w:tcW w:w="1978" w:type="dxa"/>
            <w:vAlign w:val="center"/>
          </w:tcPr>
          <w:p w14:paraId="26E82EE2" w14:textId="11953939"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n260(2G-2O-2A) </w:t>
            </w:r>
          </w:p>
        </w:tc>
        <w:tc>
          <w:tcPr>
            <w:tcW w:w="1531" w:type="dxa"/>
            <w:vAlign w:val="center"/>
          </w:tcPr>
          <w:p w14:paraId="345B4C60" w14:textId="6B93F2BE"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D8DC22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325E7D15"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6DF14E77" w14:textId="77777777" w:rsidR="00A67257" w:rsidRPr="00840CFD" w:rsidRDefault="00C8650C" w:rsidP="00BC6BDB">
            <w:pPr>
              <w:keepNext/>
              <w:snapToGrid w:val="0"/>
              <w:spacing w:after="0"/>
              <w:jc w:val="both"/>
              <w:rPr>
                <w:rFonts w:ascii="Arial" w:hAnsi="Arial" w:cs="Arial"/>
                <w:sz w:val="18"/>
                <w:szCs w:val="18"/>
              </w:rPr>
            </w:pPr>
            <w:hyperlink r:id="rId906" w:history="1">
              <w:r w:rsidR="00A67257" w:rsidRPr="00840CFD">
                <w:rPr>
                  <w:rStyle w:val="ae"/>
                  <w:rFonts w:ascii="Arial" w:hAnsi="Arial" w:cs="Arial"/>
                  <w:sz w:val="18"/>
                  <w:szCs w:val="18"/>
                </w:rPr>
                <w:t>Zheng.zhao@verizonwireless.com</w:t>
              </w:r>
            </w:hyperlink>
          </w:p>
        </w:tc>
        <w:tc>
          <w:tcPr>
            <w:tcW w:w="3239" w:type="dxa"/>
            <w:gridSpan w:val="2"/>
            <w:vAlign w:val="center"/>
          </w:tcPr>
          <w:p w14:paraId="5D5C2224"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3296A31C"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57FC2F7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448BD4A" w14:textId="77777777" w:rsidTr="00BC6BDB">
        <w:tc>
          <w:tcPr>
            <w:tcW w:w="1978" w:type="dxa"/>
            <w:vAlign w:val="center"/>
          </w:tcPr>
          <w:p w14:paraId="48D16BC4" w14:textId="25D44FE5"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n260(2H-2A) </w:t>
            </w:r>
          </w:p>
        </w:tc>
        <w:tc>
          <w:tcPr>
            <w:tcW w:w="1531" w:type="dxa"/>
            <w:vAlign w:val="center"/>
          </w:tcPr>
          <w:p w14:paraId="25201DBD" w14:textId="1D041150"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5C21B14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39BC86B" w14:textId="77777777" w:rsidR="00A67257" w:rsidRPr="00840CFD" w:rsidRDefault="00A67257" w:rsidP="00BC6BDB">
            <w:pPr>
              <w:pStyle w:val="TAL"/>
              <w:snapToGrid w:val="0"/>
              <w:jc w:val="both"/>
              <w:rPr>
                <w:rFonts w:cs="Arial"/>
                <w:szCs w:val="18"/>
              </w:rPr>
            </w:pPr>
            <w:r w:rsidRPr="00840CFD">
              <w:rPr>
                <w:rFonts w:cs="Arial"/>
                <w:szCs w:val="18"/>
              </w:rPr>
              <w:t>Zheng Zhao</w:t>
            </w:r>
          </w:p>
          <w:p w14:paraId="5A64647F"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58703BBE" w14:textId="77777777" w:rsidR="00A67257" w:rsidRPr="00840CFD" w:rsidRDefault="00C8650C" w:rsidP="00BC6BDB">
            <w:pPr>
              <w:keepNext/>
              <w:snapToGrid w:val="0"/>
              <w:spacing w:after="0"/>
              <w:jc w:val="both"/>
              <w:rPr>
                <w:rFonts w:ascii="Arial" w:hAnsi="Arial" w:cs="Arial"/>
                <w:sz w:val="18"/>
                <w:szCs w:val="18"/>
              </w:rPr>
            </w:pPr>
            <w:hyperlink r:id="rId907" w:history="1">
              <w:r w:rsidR="00A67257" w:rsidRPr="00840CFD">
                <w:rPr>
                  <w:rStyle w:val="ae"/>
                  <w:rFonts w:ascii="Arial" w:hAnsi="Arial" w:cs="Arial"/>
                  <w:sz w:val="18"/>
                  <w:szCs w:val="18"/>
                </w:rPr>
                <w:t>Zheng.zhao@verizonwireless.com</w:t>
              </w:r>
            </w:hyperlink>
          </w:p>
        </w:tc>
        <w:tc>
          <w:tcPr>
            <w:tcW w:w="3239" w:type="dxa"/>
            <w:gridSpan w:val="2"/>
            <w:vAlign w:val="center"/>
          </w:tcPr>
          <w:p w14:paraId="64B0DF88"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07C59BE"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6D8BB91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5B4AB82" w14:textId="77777777" w:rsidTr="00BC6BDB">
        <w:tc>
          <w:tcPr>
            <w:tcW w:w="1978" w:type="dxa"/>
            <w:vAlign w:val="center"/>
          </w:tcPr>
          <w:p w14:paraId="15928532" w14:textId="4018EA0D"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n260(2O-2A) </w:t>
            </w:r>
          </w:p>
        </w:tc>
        <w:tc>
          <w:tcPr>
            <w:tcW w:w="1531" w:type="dxa"/>
            <w:vAlign w:val="center"/>
          </w:tcPr>
          <w:p w14:paraId="310C8351" w14:textId="3B43B128"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48167E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1EFECA8" w14:textId="77777777" w:rsidR="00A67257" w:rsidRPr="00840CFD" w:rsidRDefault="00A67257" w:rsidP="00BC6BDB">
            <w:pPr>
              <w:pStyle w:val="TAL"/>
              <w:snapToGrid w:val="0"/>
              <w:jc w:val="both"/>
              <w:rPr>
                <w:rFonts w:cs="Arial"/>
                <w:szCs w:val="18"/>
              </w:rPr>
            </w:pPr>
            <w:r w:rsidRPr="00840CFD">
              <w:rPr>
                <w:rFonts w:cs="Arial"/>
                <w:szCs w:val="18"/>
              </w:rPr>
              <w:t>Zheng Zhao</w:t>
            </w:r>
          </w:p>
          <w:p w14:paraId="0C56BAA2"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764284E8" w14:textId="77777777" w:rsidR="00A67257" w:rsidRPr="00840CFD" w:rsidRDefault="00C8650C" w:rsidP="00BC6BDB">
            <w:pPr>
              <w:keepNext/>
              <w:snapToGrid w:val="0"/>
              <w:spacing w:after="0"/>
              <w:jc w:val="both"/>
              <w:rPr>
                <w:rFonts w:ascii="Arial" w:hAnsi="Arial" w:cs="Arial"/>
                <w:sz w:val="18"/>
                <w:szCs w:val="18"/>
              </w:rPr>
            </w:pPr>
            <w:hyperlink r:id="rId908" w:history="1">
              <w:r w:rsidR="00A67257" w:rsidRPr="00840CFD">
                <w:rPr>
                  <w:rStyle w:val="ae"/>
                  <w:rFonts w:ascii="Arial" w:hAnsi="Arial" w:cs="Arial"/>
                  <w:sz w:val="18"/>
                  <w:szCs w:val="18"/>
                </w:rPr>
                <w:t>Zheng.zhao@verizonwireless.com</w:t>
              </w:r>
            </w:hyperlink>
          </w:p>
        </w:tc>
        <w:tc>
          <w:tcPr>
            <w:tcW w:w="3239" w:type="dxa"/>
            <w:gridSpan w:val="2"/>
            <w:vAlign w:val="center"/>
          </w:tcPr>
          <w:p w14:paraId="70F1B0F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31FCBB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75D775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B23C234" w14:textId="77777777" w:rsidTr="00BC6BDB">
        <w:tc>
          <w:tcPr>
            <w:tcW w:w="1978" w:type="dxa"/>
            <w:vAlign w:val="center"/>
          </w:tcPr>
          <w:p w14:paraId="16572CE6" w14:textId="4F96EB02"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n260(2O-4A)</w:t>
            </w:r>
          </w:p>
        </w:tc>
        <w:tc>
          <w:tcPr>
            <w:tcW w:w="1531" w:type="dxa"/>
            <w:vAlign w:val="center"/>
          </w:tcPr>
          <w:p w14:paraId="38DE88C8" w14:textId="5103175C"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4C32315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3C9C3B96" w14:textId="77777777" w:rsidR="00A67257" w:rsidRPr="00840CFD" w:rsidRDefault="00A67257" w:rsidP="00BC6BDB">
            <w:pPr>
              <w:pStyle w:val="TAL"/>
              <w:snapToGrid w:val="0"/>
              <w:jc w:val="both"/>
              <w:rPr>
                <w:rFonts w:cs="Arial"/>
                <w:szCs w:val="18"/>
              </w:rPr>
            </w:pPr>
            <w:r w:rsidRPr="00840CFD">
              <w:rPr>
                <w:rFonts w:cs="Arial"/>
                <w:szCs w:val="18"/>
              </w:rPr>
              <w:t>Zheng Zhao</w:t>
            </w:r>
          </w:p>
          <w:p w14:paraId="50A6C6ED"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292A5F58" w14:textId="77777777" w:rsidR="00A67257" w:rsidRPr="00840CFD" w:rsidRDefault="00C8650C" w:rsidP="00BC6BDB">
            <w:pPr>
              <w:keepNext/>
              <w:snapToGrid w:val="0"/>
              <w:spacing w:after="0"/>
              <w:jc w:val="both"/>
              <w:rPr>
                <w:rFonts w:ascii="Arial" w:hAnsi="Arial" w:cs="Arial"/>
                <w:sz w:val="18"/>
                <w:szCs w:val="18"/>
              </w:rPr>
            </w:pPr>
            <w:hyperlink r:id="rId909" w:history="1">
              <w:r w:rsidR="00A67257" w:rsidRPr="00840CFD">
                <w:rPr>
                  <w:rStyle w:val="ae"/>
                  <w:rFonts w:ascii="Arial" w:hAnsi="Arial" w:cs="Arial"/>
                  <w:sz w:val="18"/>
                  <w:szCs w:val="18"/>
                </w:rPr>
                <w:t>Zheng.zhao@verizonwireless.com</w:t>
              </w:r>
            </w:hyperlink>
          </w:p>
        </w:tc>
        <w:tc>
          <w:tcPr>
            <w:tcW w:w="3239" w:type="dxa"/>
            <w:gridSpan w:val="2"/>
            <w:vAlign w:val="center"/>
          </w:tcPr>
          <w:p w14:paraId="5998865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B677DFE"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5C595BC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949EC24" w14:textId="77777777" w:rsidTr="00BC6BDB">
        <w:tc>
          <w:tcPr>
            <w:tcW w:w="1978" w:type="dxa"/>
            <w:vAlign w:val="center"/>
          </w:tcPr>
          <w:p w14:paraId="55DE32F6" w14:textId="7EA3F69D"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n260(2O-6A) </w:t>
            </w:r>
          </w:p>
        </w:tc>
        <w:tc>
          <w:tcPr>
            <w:tcW w:w="1531" w:type="dxa"/>
            <w:vAlign w:val="center"/>
          </w:tcPr>
          <w:p w14:paraId="4855DAC3" w14:textId="52D6964D"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0B64B0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0C69EDE5" w14:textId="77777777" w:rsidR="00A67257" w:rsidRPr="00840CFD" w:rsidRDefault="00A67257" w:rsidP="00BC6BDB">
            <w:pPr>
              <w:pStyle w:val="TAL"/>
              <w:snapToGrid w:val="0"/>
              <w:jc w:val="both"/>
              <w:rPr>
                <w:rFonts w:cs="Arial"/>
                <w:szCs w:val="18"/>
              </w:rPr>
            </w:pPr>
            <w:r w:rsidRPr="00840CFD">
              <w:rPr>
                <w:rFonts w:cs="Arial"/>
                <w:szCs w:val="18"/>
              </w:rPr>
              <w:t>Zheng Zhao</w:t>
            </w:r>
          </w:p>
          <w:p w14:paraId="56D81832"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3B25243C" w14:textId="77777777" w:rsidR="00A67257" w:rsidRPr="00840CFD" w:rsidRDefault="00C8650C" w:rsidP="00BC6BDB">
            <w:pPr>
              <w:keepNext/>
              <w:snapToGrid w:val="0"/>
              <w:spacing w:after="0"/>
              <w:jc w:val="both"/>
              <w:rPr>
                <w:rFonts w:ascii="Arial" w:hAnsi="Arial" w:cs="Arial"/>
                <w:sz w:val="18"/>
                <w:szCs w:val="18"/>
              </w:rPr>
            </w:pPr>
            <w:hyperlink r:id="rId910" w:history="1">
              <w:r w:rsidR="00A67257" w:rsidRPr="00840CFD">
                <w:rPr>
                  <w:rStyle w:val="ae"/>
                  <w:rFonts w:ascii="Arial" w:hAnsi="Arial" w:cs="Arial"/>
                  <w:sz w:val="18"/>
                  <w:szCs w:val="18"/>
                </w:rPr>
                <w:t>Zheng.zhao@verizonwireless.com</w:t>
              </w:r>
            </w:hyperlink>
          </w:p>
        </w:tc>
        <w:tc>
          <w:tcPr>
            <w:tcW w:w="3239" w:type="dxa"/>
            <w:gridSpan w:val="2"/>
            <w:vAlign w:val="center"/>
          </w:tcPr>
          <w:p w14:paraId="1AEBE51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66C18923"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29B6EA5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1FBC54F" w14:textId="77777777" w:rsidTr="00BC6BDB">
        <w:tc>
          <w:tcPr>
            <w:tcW w:w="1978" w:type="dxa"/>
            <w:vAlign w:val="center"/>
          </w:tcPr>
          <w:p w14:paraId="53F512AB" w14:textId="0D50E8A2"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n260(2O-8A) </w:t>
            </w:r>
          </w:p>
        </w:tc>
        <w:tc>
          <w:tcPr>
            <w:tcW w:w="1531" w:type="dxa"/>
            <w:vAlign w:val="center"/>
          </w:tcPr>
          <w:p w14:paraId="7BDA120B" w14:textId="53BCA71D"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77F32DB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72E0A9E"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4C5A2557" w14:textId="77777777" w:rsidR="00A67257" w:rsidRPr="00840CFD" w:rsidRDefault="00C8650C" w:rsidP="00BC6BDB">
            <w:pPr>
              <w:keepNext/>
              <w:snapToGrid w:val="0"/>
              <w:spacing w:after="0"/>
              <w:jc w:val="both"/>
              <w:rPr>
                <w:rFonts w:ascii="Arial" w:hAnsi="Arial" w:cs="Arial"/>
                <w:sz w:val="18"/>
                <w:szCs w:val="18"/>
              </w:rPr>
            </w:pPr>
            <w:hyperlink r:id="rId911" w:history="1">
              <w:r w:rsidR="00A67257" w:rsidRPr="00840CFD">
                <w:rPr>
                  <w:rStyle w:val="ae"/>
                  <w:rFonts w:ascii="Arial" w:hAnsi="Arial" w:cs="Arial"/>
                  <w:sz w:val="18"/>
                  <w:szCs w:val="18"/>
                </w:rPr>
                <w:t>Zheng.zhao@verizonwireless.com</w:t>
              </w:r>
            </w:hyperlink>
          </w:p>
        </w:tc>
        <w:tc>
          <w:tcPr>
            <w:tcW w:w="3239" w:type="dxa"/>
            <w:gridSpan w:val="2"/>
            <w:vAlign w:val="center"/>
          </w:tcPr>
          <w:p w14:paraId="3957618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6846747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71EE673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4746C64F" w14:textId="77777777" w:rsidTr="00BC6BDB">
        <w:tc>
          <w:tcPr>
            <w:tcW w:w="1978" w:type="dxa"/>
            <w:vAlign w:val="center"/>
          </w:tcPr>
          <w:p w14:paraId="12CD576C" w14:textId="0763E818"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n260(2O-2P-2A) </w:t>
            </w:r>
          </w:p>
        </w:tc>
        <w:tc>
          <w:tcPr>
            <w:tcW w:w="1531" w:type="dxa"/>
            <w:vAlign w:val="center"/>
          </w:tcPr>
          <w:p w14:paraId="6A9F770A" w14:textId="4DD45B78"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02A6AC4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F2CCE81" w14:textId="77777777" w:rsidR="00A67257" w:rsidRPr="00840CFD" w:rsidRDefault="00A67257" w:rsidP="00BC6BDB">
            <w:pPr>
              <w:pStyle w:val="TAL"/>
              <w:snapToGrid w:val="0"/>
              <w:jc w:val="both"/>
              <w:rPr>
                <w:rFonts w:cs="Arial"/>
                <w:szCs w:val="18"/>
              </w:rPr>
            </w:pPr>
            <w:r w:rsidRPr="00840CFD">
              <w:rPr>
                <w:rFonts w:cs="Arial"/>
                <w:szCs w:val="18"/>
              </w:rPr>
              <w:t>Zheng Zhao</w:t>
            </w:r>
          </w:p>
          <w:p w14:paraId="04FAFE1D"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2BF36173" w14:textId="77777777" w:rsidR="00A67257" w:rsidRPr="00840CFD" w:rsidRDefault="00C8650C" w:rsidP="00BC6BDB">
            <w:pPr>
              <w:keepNext/>
              <w:snapToGrid w:val="0"/>
              <w:spacing w:after="0"/>
              <w:jc w:val="both"/>
              <w:rPr>
                <w:rFonts w:ascii="Arial" w:hAnsi="Arial" w:cs="Arial"/>
                <w:sz w:val="18"/>
                <w:szCs w:val="18"/>
              </w:rPr>
            </w:pPr>
            <w:hyperlink r:id="rId912" w:history="1">
              <w:r w:rsidR="00A67257" w:rsidRPr="00840CFD">
                <w:rPr>
                  <w:rStyle w:val="ae"/>
                  <w:rFonts w:ascii="Arial" w:hAnsi="Arial" w:cs="Arial"/>
                  <w:sz w:val="18"/>
                  <w:szCs w:val="18"/>
                </w:rPr>
                <w:t>Zheng.zhao@verizonwireless.com</w:t>
              </w:r>
            </w:hyperlink>
          </w:p>
        </w:tc>
        <w:tc>
          <w:tcPr>
            <w:tcW w:w="3239" w:type="dxa"/>
            <w:gridSpan w:val="2"/>
            <w:vAlign w:val="center"/>
          </w:tcPr>
          <w:p w14:paraId="32EE341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7525DB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2DE1B76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6498F69" w14:textId="77777777" w:rsidTr="00BC6BDB">
        <w:tc>
          <w:tcPr>
            <w:tcW w:w="1978" w:type="dxa"/>
            <w:vAlign w:val="center"/>
          </w:tcPr>
          <w:p w14:paraId="0132AC41" w14:textId="66C5F7D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n260(3O-6A) </w:t>
            </w:r>
          </w:p>
        </w:tc>
        <w:tc>
          <w:tcPr>
            <w:tcW w:w="1531" w:type="dxa"/>
            <w:vAlign w:val="center"/>
          </w:tcPr>
          <w:p w14:paraId="1006EE24" w14:textId="2C48D78F"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74EA9B3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75184E7"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3D647426" w14:textId="77777777" w:rsidR="00A67257" w:rsidRPr="00840CFD" w:rsidRDefault="00C8650C" w:rsidP="00BC6BDB">
            <w:pPr>
              <w:keepNext/>
              <w:snapToGrid w:val="0"/>
              <w:spacing w:after="0"/>
              <w:jc w:val="both"/>
              <w:rPr>
                <w:rFonts w:ascii="Arial" w:hAnsi="Arial" w:cs="Arial"/>
                <w:sz w:val="18"/>
                <w:szCs w:val="18"/>
              </w:rPr>
            </w:pPr>
            <w:hyperlink r:id="rId913" w:history="1">
              <w:r w:rsidR="00A67257" w:rsidRPr="00840CFD">
                <w:rPr>
                  <w:rStyle w:val="ae"/>
                  <w:rFonts w:ascii="Arial" w:hAnsi="Arial" w:cs="Arial"/>
                  <w:sz w:val="18"/>
                  <w:szCs w:val="18"/>
                </w:rPr>
                <w:t>Zheng.zhao@verizonwireless.com</w:t>
              </w:r>
            </w:hyperlink>
          </w:p>
        </w:tc>
        <w:tc>
          <w:tcPr>
            <w:tcW w:w="3239" w:type="dxa"/>
            <w:gridSpan w:val="2"/>
            <w:vAlign w:val="center"/>
          </w:tcPr>
          <w:p w14:paraId="51C8B4AA"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1BC7B5F3"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579BFD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F572DBE" w14:textId="77777777" w:rsidTr="00BC6BDB">
        <w:tc>
          <w:tcPr>
            <w:tcW w:w="1978" w:type="dxa"/>
            <w:vAlign w:val="center"/>
          </w:tcPr>
          <w:p w14:paraId="1F0F7521" w14:textId="018249EB"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n260(4O-2A) </w:t>
            </w:r>
          </w:p>
        </w:tc>
        <w:tc>
          <w:tcPr>
            <w:tcW w:w="1531" w:type="dxa"/>
            <w:vAlign w:val="center"/>
          </w:tcPr>
          <w:p w14:paraId="2F0D3F7E" w14:textId="586D01D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A4989B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234C2CA" w14:textId="77777777" w:rsidR="00A67257" w:rsidRPr="00840CFD" w:rsidRDefault="00A67257" w:rsidP="00BC6BDB">
            <w:pPr>
              <w:pStyle w:val="TAL"/>
              <w:snapToGrid w:val="0"/>
              <w:jc w:val="both"/>
              <w:rPr>
                <w:rFonts w:cs="Arial"/>
                <w:szCs w:val="18"/>
              </w:rPr>
            </w:pPr>
            <w:r w:rsidRPr="00840CFD">
              <w:rPr>
                <w:rFonts w:cs="Arial"/>
                <w:szCs w:val="18"/>
              </w:rPr>
              <w:t>Zheng Zhao</w:t>
            </w:r>
          </w:p>
          <w:p w14:paraId="1D2197A7"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2CC39419" w14:textId="77777777" w:rsidR="00A67257" w:rsidRPr="00840CFD" w:rsidRDefault="00C8650C" w:rsidP="00BC6BDB">
            <w:pPr>
              <w:keepNext/>
              <w:snapToGrid w:val="0"/>
              <w:spacing w:after="0"/>
              <w:jc w:val="both"/>
              <w:rPr>
                <w:rFonts w:ascii="Arial" w:hAnsi="Arial" w:cs="Arial"/>
                <w:sz w:val="18"/>
                <w:szCs w:val="18"/>
              </w:rPr>
            </w:pPr>
            <w:hyperlink r:id="rId914" w:history="1">
              <w:r w:rsidR="00A67257" w:rsidRPr="00840CFD">
                <w:rPr>
                  <w:rStyle w:val="ae"/>
                  <w:rFonts w:ascii="Arial" w:hAnsi="Arial" w:cs="Arial"/>
                  <w:sz w:val="18"/>
                  <w:szCs w:val="18"/>
                </w:rPr>
                <w:t>Zheng.zhao@verizonwireless.com</w:t>
              </w:r>
            </w:hyperlink>
          </w:p>
        </w:tc>
        <w:tc>
          <w:tcPr>
            <w:tcW w:w="3239" w:type="dxa"/>
            <w:gridSpan w:val="2"/>
            <w:vAlign w:val="center"/>
          </w:tcPr>
          <w:p w14:paraId="66153FEC"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8422D7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7DD6AA7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1E12ADE" w14:textId="77777777" w:rsidTr="00BC6BDB">
        <w:tc>
          <w:tcPr>
            <w:tcW w:w="1978" w:type="dxa"/>
            <w:vAlign w:val="center"/>
          </w:tcPr>
          <w:p w14:paraId="31340691" w14:textId="52EFF9FF" w:rsidR="00A67257" w:rsidRPr="006723E3" w:rsidRDefault="00A67257" w:rsidP="00BC6BDB">
            <w:pPr>
              <w:keepNext/>
              <w:snapToGrid w:val="0"/>
              <w:spacing w:after="0"/>
              <w:jc w:val="both"/>
              <w:rPr>
                <w:rFonts w:ascii="Arial" w:eastAsia="新細明體" w:hAnsi="Arial" w:cs="Arial"/>
                <w:sz w:val="18"/>
                <w:szCs w:val="18"/>
                <w:lang w:val="x-none"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n260(4O-4A) </w:t>
            </w:r>
          </w:p>
        </w:tc>
        <w:tc>
          <w:tcPr>
            <w:tcW w:w="1531" w:type="dxa"/>
            <w:vAlign w:val="center"/>
          </w:tcPr>
          <w:p w14:paraId="1DF787BB" w14:textId="7287EE51" w:rsidR="00A67257" w:rsidRPr="006723E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3C1EC87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03FCFAD6" w14:textId="77777777" w:rsidR="00A67257" w:rsidRPr="00840CFD" w:rsidRDefault="00A67257" w:rsidP="00BC6BDB">
            <w:pPr>
              <w:pStyle w:val="TAL"/>
              <w:snapToGrid w:val="0"/>
              <w:jc w:val="both"/>
              <w:rPr>
                <w:rFonts w:cs="Arial"/>
                <w:szCs w:val="18"/>
              </w:rPr>
            </w:pPr>
            <w:r w:rsidRPr="00840CFD">
              <w:rPr>
                <w:rFonts w:cs="Arial"/>
                <w:szCs w:val="18"/>
              </w:rPr>
              <w:t>Zheng Zhao</w:t>
            </w:r>
          </w:p>
          <w:p w14:paraId="1B2F9E6A"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CDD049B" w14:textId="77777777" w:rsidR="00A67257" w:rsidRPr="00840CFD" w:rsidRDefault="00C8650C" w:rsidP="00BC6BDB">
            <w:pPr>
              <w:keepNext/>
              <w:snapToGrid w:val="0"/>
              <w:spacing w:after="0"/>
              <w:jc w:val="both"/>
              <w:rPr>
                <w:rFonts w:ascii="Arial" w:hAnsi="Arial" w:cs="Arial"/>
                <w:sz w:val="18"/>
                <w:szCs w:val="18"/>
              </w:rPr>
            </w:pPr>
            <w:hyperlink r:id="rId915" w:history="1">
              <w:r w:rsidR="00A67257" w:rsidRPr="00840CFD">
                <w:rPr>
                  <w:rStyle w:val="ae"/>
                  <w:rFonts w:ascii="Arial" w:hAnsi="Arial" w:cs="Arial"/>
                  <w:sz w:val="18"/>
                  <w:szCs w:val="18"/>
                </w:rPr>
                <w:t>Zheng.zhao@verizonwireless.com</w:t>
              </w:r>
            </w:hyperlink>
          </w:p>
        </w:tc>
        <w:tc>
          <w:tcPr>
            <w:tcW w:w="3239" w:type="dxa"/>
            <w:gridSpan w:val="2"/>
            <w:vAlign w:val="center"/>
          </w:tcPr>
          <w:p w14:paraId="1606555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C05032A"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37570ED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47EB27E" w14:textId="77777777" w:rsidTr="00BC6BDB">
        <w:tc>
          <w:tcPr>
            <w:tcW w:w="1978" w:type="dxa"/>
            <w:vAlign w:val="center"/>
          </w:tcPr>
          <w:p w14:paraId="56365B8B" w14:textId="63CE9308"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n260(2P-6A) </w:t>
            </w:r>
          </w:p>
        </w:tc>
        <w:tc>
          <w:tcPr>
            <w:tcW w:w="1531" w:type="dxa"/>
            <w:vAlign w:val="center"/>
          </w:tcPr>
          <w:p w14:paraId="7E62B59D" w14:textId="28F9DBCB"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BDE4B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09F918BD" w14:textId="77777777" w:rsidR="00A67257" w:rsidRPr="00840CFD" w:rsidRDefault="00A67257" w:rsidP="00BC6BDB">
            <w:pPr>
              <w:pStyle w:val="TAL"/>
              <w:snapToGrid w:val="0"/>
              <w:jc w:val="both"/>
              <w:rPr>
                <w:rFonts w:cs="Arial"/>
                <w:szCs w:val="18"/>
              </w:rPr>
            </w:pPr>
            <w:r w:rsidRPr="00840CFD">
              <w:rPr>
                <w:rFonts w:cs="Arial"/>
                <w:szCs w:val="18"/>
              </w:rPr>
              <w:t>Zheng Zhao</w:t>
            </w:r>
          </w:p>
          <w:p w14:paraId="3436B944"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326E3ECB" w14:textId="77777777" w:rsidR="00A67257" w:rsidRPr="00840CFD" w:rsidRDefault="00C8650C" w:rsidP="00BC6BDB">
            <w:pPr>
              <w:keepNext/>
              <w:snapToGrid w:val="0"/>
              <w:spacing w:after="0"/>
              <w:jc w:val="both"/>
              <w:rPr>
                <w:rFonts w:ascii="Arial" w:hAnsi="Arial" w:cs="Arial"/>
                <w:sz w:val="18"/>
                <w:szCs w:val="18"/>
              </w:rPr>
            </w:pPr>
            <w:hyperlink r:id="rId916" w:history="1">
              <w:r w:rsidR="00A67257" w:rsidRPr="00840CFD">
                <w:rPr>
                  <w:rStyle w:val="ae"/>
                  <w:rFonts w:ascii="Arial" w:hAnsi="Arial" w:cs="Arial"/>
                  <w:sz w:val="18"/>
                  <w:szCs w:val="18"/>
                </w:rPr>
                <w:t>Zheng.zhao@verizonwireless.com</w:t>
              </w:r>
            </w:hyperlink>
          </w:p>
        </w:tc>
        <w:tc>
          <w:tcPr>
            <w:tcW w:w="3239" w:type="dxa"/>
            <w:gridSpan w:val="2"/>
            <w:vAlign w:val="center"/>
          </w:tcPr>
          <w:p w14:paraId="4A6BCA76"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2442ED1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368EEF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17308A9" w14:textId="77777777" w:rsidTr="00BC6BDB">
        <w:tc>
          <w:tcPr>
            <w:tcW w:w="1978" w:type="dxa"/>
            <w:vAlign w:val="center"/>
          </w:tcPr>
          <w:p w14:paraId="2B923FA0" w14:textId="1471C9E0"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n260(2P-2O) </w:t>
            </w:r>
          </w:p>
        </w:tc>
        <w:tc>
          <w:tcPr>
            <w:tcW w:w="1531" w:type="dxa"/>
            <w:vAlign w:val="center"/>
          </w:tcPr>
          <w:p w14:paraId="249FAB47" w14:textId="127CC5B0"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1C7A879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3B008DE"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3350E6CB" w14:textId="77777777" w:rsidR="00A67257" w:rsidRPr="00840CFD" w:rsidRDefault="00C8650C" w:rsidP="00BC6BDB">
            <w:pPr>
              <w:keepNext/>
              <w:snapToGrid w:val="0"/>
              <w:spacing w:after="0"/>
              <w:jc w:val="both"/>
              <w:rPr>
                <w:rFonts w:ascii="Arial" w:hAnsi="Arial" w:cs="Arial"/>
                <w:sz w:val="18"/>
                <w:szCs w:val="18"/>
              </w:rPr>
            </w:pPr>
            <w:hyperlink r:id="rId917" w:history="1">
              <w:r w:rsidR="00A67257" w:rsidRPr="00840CFD">
                <w:rPr>
                  <w:rStyle w:val="ae"/>
                  <w:rFonts w:ascii="Arial" w:hAnsi="Arial" w:cs="Arial"/>
                  <w:sz w:val="18"/>
                  <w:szCs w:val="18"/>
                </w:rPr>
                <w:t>Zheng.zhao@verizonwireless.com</w:t>
              </w:r>
            </w:hyperlink>
          </w:p>
        </w:tc>
        <w:tc>
          <w:tcPr>
            <w:tcW w:w="3239" w:type="dxa"/>
            <w:gridSpan w:val="2"/>
            <w:vAlign w:val="center"/>
          </w:tcPr>
          <w:p w14:paraId="41B2D1C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426F646"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5C27E4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8488F8C" w14:textId="77777777" w:rsidTr="00BC6BDB">
        <w:tc>
          <w:tcPr>
            <w:tcW w:w="1978" w:type="dxa"/>
            <w:vAlign w:val="center"/>
          </w:tcPr>
          <w:p w14:paraId="1FA9B932" w14:textId="623D6008" w:rsidR="00A67257" w:rsidRPr="006723E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n260(4P) </w:t>
            </w:r>
          </w:p>
        </w:tc>
        <w:tc>
          <w:tcPr>
            <w:tcW w:w="1531" w:type="dxa"/>
            <w:vAlign w:val="center"/>
          </w:tcPr>
          <w:p w14:paraId="22B50673" w14:textId="27407A3F" w:rsidR="00A67257" w:rsidRPr="006723E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15C52AD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80860E1"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0479601F" w14:textId="77777777" w:rsidR="00A67257" w:rsidRPr="00840CFD" w:rsidRDefault="00C8650C" w:rsidP="00BC6BDB">
            <w:pPr>
              <w:keepNext/>
              <w:snapToGrid w:val="0"/>
              <w:spacing w:after="0"/>
              <w:jc w:val="both"/>
              <w:rPr>
                <w:rFonts w:ascii="Arial" w:hAnsi="Arial" w:cs="Arial"/>
                <w:sz w:val="18"/>
                <w:szCs w:val="18"/>
              </w:rPr>
            </w:pPr>
            <w:hyperlink r:id="rId918" w:history="1">
              <w:r w:rsidR="00A67257" w:rsidRPr="00840CFD">
                <w:rPr>
                  <w:rStyle w:val="ae"/>
                  <w:rFonts w:ascii="Arial" w:hAnsi="Arial" w:cs="Arial"/>
                  <w:sz w:val="18"/>
                  <w:szCs w:val="18"/>
                </w:rPr>
                <w:t>Zheng.zhao@verizonwireless.com</w:t>
              </w:r>
            </w:hyperlink>
          </w:p>
        </w:tc>
        <w:tc>
          <w:tcPr>
            <w:tcW w:w="3239" w:type="dxa"/>
            <w:gridSpan w:val="2"/>
            <w:vAlign w:val="center"/>
          </w:tcPr>
          <w:p w14:paraId="3F694A92"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55E9D8D" w14:textId="6F9E8053" w:rsidR="00A67257" w:rsidRPr="007A1060" w:rsidRDefault="007A1060" w:rsidP="00BC6BDB">
            <w:pPr>
              <w:pStyle w:val="TAL"/>
              <w:snapToGrid w:val="0"/>
              <w:jc w:val="both"/>
              <w:rPr>
                <w:rFonts w:eastAsia="新細明體" w:cs="Arial"/>
                <w:color w:val="000000"/>
                <w:szCs w:val="18"/>
                <w:lang w:eastAsia="zh-TW"/>
              </w:rPr>
            </w:pPr>
            <w:r>
              <w:rPr>
                <w:rFonts w:eastAsia="新細明體" w:cs="Arial" w:hint="eastAsia"/>
                <w:color w:val="000000"/>
                <w:szCs w:val="18"/>
                <w:lang w:eastAsia="zh-TW"/>
              </w:rPr>
              <w:t>completed</w:t>
            </w:r>
          </w:p>
        </w:tc>
        <w:tc>
          <w:tcPr>
            <w:tcW w:w="4499" w:type="dxa"/>
            <w:vAlign w:val="center"/>
          </w:tcPr>
          <w:p w14:paraId="59CF143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DE21C25" w14:textId="77777777" w:rsidTr="00BC6BDB">
        <w:tc>
          <w:tcPr>
            <w:tcW w:w="1978" w:type="dxa"/>
            <w:vAlign w:val="center"/>
          </w:tcPr>
          <w:p w14:paraId="12B7E5D3" w14:textId="2EADEE42"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n260(4P-2A) </w:t>
            </w:r>
          </w:p>
        </w:tc>
        <w:tc>
          <w:tcPr>
            <w:tcW w:w="1531" w:type="dxa"/>
            <w:vAlign w:val="center"/>
          </w:tcPr>
          <w:p w14:paraId="33F87BC9" w14:textId="1448A998"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5EB1A75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06D557F" w14:textId="77777777" w:rsidR="00A67257" w:rsidRPr="00840CFD" w:rsidRDefault="00A67257" w:rsidP="00BC6BDB">
            <w:pPr>
              <w:pStyle w:val="TAL"/>
              <w:snapToGrid w:val="0"/>
              <w:jc w:val="both"/>
              <w:rPr>
                <w:rFonts w:cs="Arial"/>
                <w:szCs w:val="18"/>
              </w:rPr>
            </w:pPr>
            <w:r w:rsidRPr="00840CFD">
              <w:rPr>
                <w:rFonts w:cs="Arial"/>
                <w:szCs w:val="18"/>
              </w:rPr>
              <w:t>Zheng Zhao</w:t>
            </w:r>
          </w:p>
          <w:p w14:paraId="5D75DF5F"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E07317B" w14:textId="77777777" w:rsidR="00A67257" w:rsidRPr="00840CFD" w:rsidRDefault="00C8650C" w:rsidP="00BC6BDB">
            <w:pPr>
              <w:keepNext/>
              <w:snapToGrid w:val="0"/>
              <w:spacing w:after="0"/>
              <w:jc w:val="both"/>
              <w:rPr>
                <w:rFonts w:ascii="Arial" w:hAnsi="Arial" w:cs="Arial"/>
                <w:sz w:val="18"/>
                <w:szCs w:val="18"/>
              </w:rPr>
            </w:pPr>
            <w:hyperlink r:id="rId919" w:history="1">
              <w:r w:rsidR="00A67257" w:rsidRPr="00840CFD">
                <w:rPr>
                  <w:rStyle w:val="ae"/>
                  <w:rFonts w:ascii="Arial" w:hAnsi="Arial" w:cs="Arial"/>
                  <w:sz w:val="18"/>
                  <w:szCs w:val="18"/>
                </w:rPr>
                <w:t>Zheng.zhao@verizonwireless.com</w:t>
              </w:r>
            </w:hyperlink>
          </w:p>
        </w:tc>
        <w:tc>
          <w:tcPr>
            <w:tcW w:w="3239" w:type="dxa"/>
            <w:gridSpan w:val="2"/>
            <w:vAlign w:val="center"/>
          </w:tcPr>
          <w:p w14:paraId="4501F9B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7D6175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B49EBA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47E6C8F" w14:textId="77777777" w:rsidTr="00BC6BDB">
        <w:tc>
          <w:tcPr>
            <w:tcW w:w="1978" w:type="dxa"/>
            <w:vAlign w:val="center"/>
          </w:tcPr>
          <w:p w14:paraId="365E6D04" w14:textId="429EE7F0"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n260(2Q-4A) </w:t>
            </w:r>
          </w:p>
        </w:tc>
        <w:tc>
          <w:tcPr>
            <w:tcW w:w="1531" w:type="dxa"/>
            <w:vAlign w:val="center"/>
          </w:tcPr>
          <w:p w14:paraId="5F89076C" w14:textId="648B2061"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6EE935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996AFDE"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14E5B3E3" w14:textId="77777777" w:rsidR="00A67257" w:rsidRPr="00840CFD" w:rsidRDefault="00C8650C" w:rsidP="00BC6BDB">
            <w:pPr>
              <w:keepNext/>
              <w:snapToGrid w:val="0"/>
              <w:spacing w:after="0"/>
              <w:jc w:val="both"/>
              <w:rPr>
                <w:rFonts w:ascii="Arial" w:hAnsi="Arial" w:cs="Arial"/>
                <w:sz w:val="18"/>
                <w:szCs w:val="18"/>
              </w:rPr>
            </w:pPr>
            <w:hyperlink r:id="rId920" w:history="1">
              <w:r w:rsidR="00A67257" w:rsidRPr="00840CFD">
                <w:rPr>
                  <w:rStyle w:val="ae"/>
                  <w:rFonts w:ascii="Arial" w:hAnsi="Arial" w:cs="Arial"/>
                  <w:sz w:val="18"/>
                  <w:szCs w:val="18"/>
                </w:rPr>
                <w:t>Zheng.zhao@verizonwireless.com</w:t>
              </w:r>
            </w:hyperlink>
          </w:p>
        </w:tc>
        <w:tc>
          <w:tcPr>
            <w:tcW w:w="3239" w:type="dxa"/>
            <w:gridSpan w:val="2"/>
            <w:vAlign w:val="center"/>
          </w:tcPr>
          <w:p w14:paraId="4B32D5F1"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8466D8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40E4618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5BC42CB8" w14:textId="77777777" w:rsidTr="00BC6BDB">
        <w:tc>
          <w:tcPr>
            <w:tcW w:w="1978" w:type="dxa"/>
            <w:vAlign w:val="center"/>
          </w:tcPr>
          <w:p w14:paraId="51176EBC" w14:textId="4866179C"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n260(2Q-2O-</w:t>
            </w:r>
            <w:r w:rsidRPr="00840CFD">
              <w:rPr>
                <w:rFonts w:ascii="Arial" w:hAnsi="Arial" w:cs="Arial"/>
                <w:sz w:val="18"/>
                <w:szCs w:val="18"/>
                <w:lang w:val="sv-SE" w:eastAsia="ja-JP"/>
              </w:rPr>
              <w:lastRenderedPageBreak/>
              <w:t xml:space="preserve">2A) </w:t>
            </w:r>
          </w:p>
        </w:tc>
        <w:tc>
          <w:tcPr>
            <w:tcW w:w="1531" w:type="dxa"/>
            <w:vAlign w:val="center"/>
          </w:tcPr>
          <w:p w14:paraId="0AFFF266" w14:textId="73BCC28C"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lastRenderedPageBreak/>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1802ED3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3529591" w14:textId="77777777" w:rsidR="00A67257" w:rsidRPr="00840CFD" w:rsidRDefault="00A67257" w:rsidP="00BC6BDB">
            <w:pPr>
              <w:pStyle w:val="TAL"/>
              <w:snapToGrid w:val="0"/>
              <w:jc w:val="both"/>
              <w:rPr>
                <w:rFonts w:cs="Arial"/>
                <w:szCs w:val="18"/>
              </w:rPr>
            </w:pPr>
            <w:r w:rsidRPr="00840CFD">
              <w:rPr>
                <w:rFonts w:cs="Arial"/>
                <w:szCs w:val="18"/>
              </w:rPr>
              <w:t>Zheng Zhao</w:t>
            </w:r>
          </w:p>
          <w:p w14:paraId="5240C5EC" w14:textId="77777777" w:rsidR="00A67257" w:rsidRPr="00840CFD" w:rsidRDefault="00A67257" w:rsidP="00BC6BDB">
            <w:pPr>
              <w:pStyle w:val="TAL"/>
              <w:snapToGrid w:val="0"/>
              <w:jc w:val="both"/>
              <w:rPr>
                <w:rFonts w:cs="Arial"/>
                <w:szCs w:val="18"/>
              </w:rPr>
            </w:pPr>
            <w:r w:rsidRPr="00840CFD">
              <w:rPr>
                <w:rFonts w:cs="Arial"/>
                <w:szCs w:val="18"/>
              </w:rPr>
              <w:lastRenderedPageBreak/>
              <w:t>Verizon</w:t>
            </w:r>
          </w:p>
        </w:tc>
        <w:tc>
          <w:tcPr>
            <w:tcW w:w="1440" w:type="dxa"/>
            <w:vAlign w:val="center"/>
          </w:tcPr>
          <w:p w14:paraId="19F5DE4E" w14:textId="77777777" w:rsidR="00A67257" w:rsidRPr="00840CFD" w:rsidRDefault="00C8650C" w:rsidP="00BC6BDB">
            <w:pPr>
              <w:keepNext/>
              <w:snapToGrid w:val="0"/>
              <w:spacing w:after="0"/>
              <w:jc w:val="both"/>
              <w:rPr>
                <w:rFonts w:ascii="Arial" w:hAnsi="Arial" w:cs="Arial"/>
                <w:sz w:val="18"/>
                <w:szCs w:val="18"/>
              </w:rPr>
            </w:pPr>
            <w:hyperlink r:id="rId921" w:history="1">
              <w:r w:rsidR="00A67257" w:rsidRPr="00840CFD">
                <w:rPr>
                  <w:rStyle w:val="ae"/>
                  <w:rFonts w:ascii="Arial" w:hAnsi="Arial" w:cs="Arial"/>
                  <w:sz w:val="18"/>
                  <w:szCs w:val="18"/>
                </w:rPr>
                <w:t>Zheng.zhao@ver</w:t>
              </w:r>
              <w:r w:rsidR="00A67257" w:rsidRPr="00840CFD">
                <w:rPr>
                  <w:rStyle w:val="ae"/>
                  <w:rFonts w:ascii="Arial" w:hAnsi="Arial" w:cs="Arial"/>
                  <w:sz w:val="18"/>
                  <w:szCs w:val="18"/>
                </w:rPr>
                <w:lastRenderedPageBreak/>
                <w:t>izonwireless.com</w:t>
              </w:r>
            </w:hyperlink>
          </w:p>
        </w:tc>
        <w:tc>
          <w:tcPr>
            <w:tcW w:w="3239" w:type="dxa"/>
            <w:gridSpan w:val="2"/>
            <w:vAlign w:val="center"/>
          </w:tcPr>
          <w:p w14:paraId="085E1B93" w14:textId="77777777" w:rsidR="00A67257" w:rsidRPr="00840CFD" w:rsidRDefault="00A67257" w:rsidP="00BC6BDB">
            <w:pPr>
              <w:pStyle w:val="TAL"/>
              <w:snapToGrid w:val="0"/>
              <w:jc w:val="both"/>
              <w:rPr>
                <w:rFonts w:cs="Arial"/>
                <w:szCs w:val="18"/>
              </w:rPr>
            </w:pPr>
            <w:r w:rsidRPr="00840CFD">
              <w:rPr>
                <w:rFonts w:cs="Arial"/>
                <w:szCs w:val="18"/>
              </w:rPr>
              <w:lastRenderedPageBreak/>
              <w:t>Nokia, Ericson, Qualcomm, Samsung</w:t>
            </w:r>
          </w:p>
        </w:tc>
        <w:tc>
          <w:tcPr>
            <w:tcW w:w="907" w:type="dxa"/>
            <w:vAlign w:val="center"/>
          </w:tcPr>
          <w:p w14:paraId="1D548396"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4E48D94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285703B" w14:textId="77777777" w:rsidTr="00BC6BDB">
        <w:tc>
          <w:tcPr>
            <w:tcW w:w="1978" w:type="dxa"/>
            <w:vAlign w:val="center"/>
          </w:tcPr>
          <w:p w14:paraId="2DABBB65" w14:textId="771B1AF5"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lastRenderedPageBreak/>
              <w:t>DC_</w:t>
            </w:r>
            <w:r w:rsidRPr="00840CFD">
              <w:rPr>
                <w:rFonts w:ascii="Arial" w:hAnsi="Arial" w:cs="Arial"/>
                <w:sz w:val="18"/>
                <w:szCs w:val="18"/>
                <w:lang w:val="sv-SE" w:eastAsia="ja-JP"/>
              </w:rPr>
              <w:t>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n261(D-2O-A) </w:t>
            </w:r>
          </w:p>
        </w:tc>
        <w:tc>
          <w:tcPr>
            <w:tcW w:w="1531" w:type="dxa"/>
            <w:vAlign w:val="center"/>
          </w:tcPr>
          <w:p w14:paraId="4431423E" w14:textId="667F6712"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30C72E5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448EBE9"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5C8F279A" w14:textId="77777777" w:rsidR="00A67257" w:rsidRPr="00840CFD" w:rsidRDefault="00C8650C" w:rsidP="00BC6BDB">
            <w:pPr>
              <w:keepNext/>
              <w:snapToGrid w:val="0"/>
              <w:spacing w:after="0"/>
              <w:jc w:val="both"/>
              <w:rPr>
                <w:rFonts w:ascii="Arial" w:hAnsi="Arial" w:cs="Arial"/>
                <w:sz w:val="18"/>
                <w:szCs w:val="18"/>
              </w:rPr>
            </w:pPr>
            <w:hyperlink r:id="rId922" w:history="1">
              <w:r w:rsidR="00A67257" w:rsidRPr="00840CFD">
                <w:rPr>
                  <w:rStyle w:val="ae"/>
                  <w:rFonts w:ascii="Arial" w:hAnsi="Arial" w:cs="Arial"/>
                  <w:sz w:val="18"/>
                  <w:szCs w:val="18"/>
                </w:rPr>
                <w:t>Zheng.zhao@verizonwireless.com</w:t>
              </w:r>
            </w:hyperlink>
          </w:p>
        </w:tc>
        <w:tc>
          <w:tcPr>
            <w:tcW w:w="3239" w:type="dxa"/>
            <w:gridSpan w:val="2"/>
            <w:vAlign w:val="center"/>
          </w:tcPr>
          <w:p w14:paraId="7AEF369A"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60EB538"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3D4B082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7DDA9FE" w14:textId="77777777" w:rsidTr="00BC6BDB">
        <w:tc>
          <w:tcPr>
            <w:tcW w:w="1978" w:type="dxa"/>
            <w:vAlign w:val="center"/>
          </w:tcPr>
          <w:p w14:paraId="338387DA" w14:textId="2464CA54" w:rsidR="00A67257" w:rsidRPr="00546A0E"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546A0E">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n261(2D-A) </w:t>
            </w:r>
          </w:p>
        </w:tc>
        <w:tc>
          <w:tcPr>
            <w:tcW w:w="1531" w:type="dxa"/>
            <w:vAlign w:val="center"/>
          </w:tcPr>
          <w:p w14:paraId="03848C97" w14:textId="6C58F4D8" w:rsidR="00A67257" w:rsidRPr="00546A0E"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546A0E">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0F1232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833DA48" w14:textId="77777777" w:rsidR="00A67257" w:rsidRPr="00840CFD" w:rsidRDefault="00A67257" w:rsidP="00BC6BDB">
            <w:pPr>
              <w:pStyle w:val="TAL"/>
              <w:snapToGrid w:val="0"/>
              <w:jc w:val="both"/>
              <w:rPr>
                <w:rFonts w:cs="Arial"/>
                <w:szCs w:val="18"/>
              </w:rPr>
            </w:pPr>
            <w:r w:rsidRPr="00840CFD">
              <w:rPr>
                <w:rFonts w:cs="Arial"/>
                <w:szCs w:val="18"/>
              </w:rPr>
              <w:t>Zheng Zhao</w:t>
            </w:r>
          </w:p>
          <w:p w14:paraId="0849E702"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162FEBF4" w14:textId="77777777" w:rsidR="00A67257" w:rsidRPr="00840CFD" w:rsidRDefault="00C8650C" w:rsidP="00BC6BDB">
            <w:pPr>
              <w:keepNext/>
              <w:snapToGrid w:val="0"/>
              <w:spacing w:after="0"/>
              <w:jc w:val="both"/>
              <w:rPr>
                <w:rFonts w:ascii="Arial" w:hAnsi="Arial" w:cs="Arial"/>
                <w:sz w:val="18"/>
                <w:szCs w:val="18"/>
              </w:rPr>
            </w:pPr>
            <w:hyperlink r:id="rId923" w:history="1">
              <w:r w:rsidR="00A67257" w:rsidRPr="00840CFD">
                <w:rPr>
                  <w:rStyle w:val="ae"/>
                  <w:rFonts w:ascii="Arial" w:hAnsi="Arial" w:cs="Arial"/>
                  <w:sz w:val="18"/>
                  <w:szCs w:val="18"/>
                </w:rPr>
                <w:t>Zheng.zhao@verizonwireless.com</w:t>
              </w:r>
            </w:hyperlink>
          </w:p>
        </w:tc>
        <w:tc>
          <w:tcPr>
            <w:tcW w:w="3239" w:type="dxa"/>
            <w:gridSpan w:val="2"/>
            <w:vAlign w:val="center"/>
          </w:tcPr>
          <w:p w14:paraId="477BBA45"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0A5BF9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21B495A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519CA2DE" w14:textId="77777777" w:rsidTr="00BC6BDB">
        <w:tc>
          <w:tcPr>
            <w:tcW w:w="1978" w:type="dxa"/>
            <w:vAlign w:val="center"/>
          </w:tcPr>
          <w:p w14:paraId="7DCF40F3" w14:textId="7CEB1C55" w:rsidR="00A67257" w:rsidRPr="008068B3" w:rsidRDefault="00A6725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n261(2G-2O-A)</w:t>
            </w:r>
          </w:p>
          <w:p w14:paraId="12FB95A7" w14:textId="77777777" w:rsidR="00A67257" w:rsidRPr="00840CFD" w:rsidRDefault="00A67257" w:rsidP="00BC6BDB">
            <w:pPr>
              <w:keepNext/>
              <w:snapToGrid w:val="0"/>
              <w:spacing w:after="0"/>
              <w:jc w:val="both"/>
              <w:rPr>
                <w:rFonts w:ascii="Arial" w:eastAsia="SimSun" w:hAnsi="Arial" w:cs="Arial"/>
                <w:sz w:val="18"/>
                <w:szCs w:val="18"/>
                <w:lang w:eastAsia="zh-CN"/>
              </w:rPr>
            </w:pPr>
          </w:p>
        </w:tc>
        <w:tc>
          <w:tcPr>
            <w:tcW w:w="1531" w:type="dxa"/>
            <w:vAlign w:val="center"/>
          </w:tcPr>
          <w:p w14:paraId="629B18B6" w14:textId="7BB65029" w:rsidR="00A67257" w:rsidRPr="008068B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730FF98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6E469BD" w14:textId="77777777" w:rsidR="00A67257" w:rsidRPr="00840CFD" w:rsidRDefault="00A67257" w:rsidP="00BC6BDB">
            <w:pPr>
              <w:pStyle w:val="TAL"/>
              <w:snapToGrid w:val="0"/>
              <w:jc w:val="both"/>
              <w:rPr>
                <w:rFonts w:cs="Arial"/>
                <w:szCs w:val="18"/>
              </w:rPr>
            </w:pPr>
            <w:r w:rsidRPr="00840CFD">
              <w:rPr>
                <w:rFonts w:cs="Arial"/>
                <w:szCs w:val="18"/>
              </w:rPr>
              <w:t>Zheng Zhao</w:t>
            </w:r>
          </w:p>
          <w:p w14:paraId="43B94C67"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36B4F5F8" w14:textId="77777777" w:rsidR="00A67257" w:rsidRPr="00840CFD" w:rsidRDefault="00C8650C" w:rsidP="00BC6BDB">
            <w:pPr>
              <w:keepNext/>
              <w:snapToGrid w:val="0"/>
              <w:spacing w:after="0"/>
              <w:jc w:val="both"/>
              <w:rPr>
                <w:rFonts w:ascii="Arial" w:hAnsi="Arial" w:cs="Arial"/>
                <w:sz w:val="18"/>
                <w:szCs w:val="18"/>
              </w:rPr>
            </w:pPr>
            <w:hyperlink r:id="rId924" w:history="1">
              <w:r w:rsidR="00A67257" w:rsidRPr="00840CFD">
                <w:rPr>
                  <w:rStyle w:val="ae"/>
                  <w:rFonts w:ascii="Arial" w:hAnsi="Arial" w:cs="Arial"/>
                  <w:sz w:val="18"/>
                  <w:szCs w:val="18"/>
                </w:rPr>
                <w:t>Zheng.zhao@verizonwireless.com</w:t>
              </w:r>
            </w:hyperlink>
          </w:p>
        </w:tc>
        <w:tc>
          <w:tcPr>
            <w:tcW w:w="3239" w:type="dxa"/>
            <w:gridSpan w:val="2"/>
            <w:vAlign w:val="center"/>
          </w:tcPr>
          <w:p w14:paraId="574CE9C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3CB28550"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27B123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02DD010" w14:textId="77777777" w:rsidTr="00BC6BDB">
        <w:tc>
          <w:tcPr>
            <w:tcW w:w="1978" w:type="dxa"/>
            <w:vAlign w:val="center"/>
          </w:tcPr>
          <w:p w14:paraId="0120F33F" w14:textId="35390080" w:rsidR="00A67257" w:rsidRPr="008068B3" w:rsidRDefault="00A67257" w:rsidP="008068B3">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n261(3G-O-A</w:t>
            </w:r>
            <w:r w:rsidR="008068B3">
              <w:rPr>
                <w:rFonts w:ascii="Arial" w:eastAsia="新細明體" w:hAnsi="Arial" w:cs="Arial" w:hint="eastAsia"/>
                <w:sz w:val="18"/>
                <w:szCs w:val="18"/>
                <w:lang w:eastAsia="zh-TW"/>
              </w:rPr>
              <w:t>)</w:t>
            </w:r>
          </w:p>
        </w:tc>
        <w:tc>
          <w:tcPr>
            <w:tcW w:w="1531" w:type="dxa"/>
            <w:vAlign w:val="center"/>
          </w:tcPr>
          <w:p w14:paraId="68206E22" w14:textId="2EBA5F4B" w:rsidR="00A67257" w:rsidRPr="00840CFD" w:rsidRDefault="00A67257" w:rsidP="008068B3">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3F2DFB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21CDB4F" w14:textId="77777777" w:rsidR="00A67257" w:rsidRPr="00840CFD" w:rsidRDefault="00A67257" w:rsidP="00BC6BDB">
            <w:pPr>
              <w:pStyle w:val="TAL"/>
              <w:snapToGrid w:val="0"/>
              <w:jc w:val="both"/>
              <w:rPr>
                <w:rFonts w:cs="Arial"/>
                <w:szCs w:val="18"/>
              </w:rPr>
            </w:pPr>
            <w:r w:rsidRPr="00840CFD">
              <w:rPr>
                <w:rFonts w:cs="Arial"/>
                <w:szCs w:val="18"/>
              </w:rPr>
              <w:t>Zheng Zhao</w:t>
            </w:r>
          </w:p>
          <w:p w14:paraId="08166023"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5D72CA8C" w14:textId="77777777" w:rsidR="00A67257" w:rsidRPr="00840CFD" w:rsidRDefault="00C8650C" w:rsidP="00BC6BDB">
            <w:pPr>
              <w:keepNext/>
              <w:snapToGrid w:val="0"/>
              <w:spacing w:after="0"/>
              <w:jc w:val="both"/>
              <w:rPr>
                <w:rFonts w:ascii="Arial" w:hAnsi="Arial" w:cs="Arial"/>
                <w:sz w:val="18"/>
                <w:szCs w:val="18"/>
              </w:rPr>
            </w:pPr>
            <w:hyperlink r:id="rId925" w:history="1">
              <w:r w:rsidR="00A67257" w:rsidRPr="00840CFD">
                <w:rPr>
                  <w:rStyle w:val="ae"/>
                  <w:rFonts w:ascii="Arial" w:hAnsi="Arial" w:cs="Arial"/>
                  <w:sz w:val="18"/>
                  <w:szCs w:val="18"/>
                </w:rPr>
                <w:t>Zheng.zhao@verizonwireless.com</w:t>
              </w:r>
            </w:hyperlink>
          </w:p>
        </w:tc>
        <w:tc>
          <w:tcPr>
            <w:tcW w:w="3239" w:type="dxa"/>
            <w:gridSpan w:val="2"/>
            <w:vAlign w:val="center"/>
          </w:tcPr>
          <w:p w14:paraId="17D140AB"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1AA9180"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179CA9E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0F9512E1" w14:textId="77777777" w:rsidTr="00BC6BDB">
        <w:tc>
          <w:tcPr>
            <w:tcW w:w="1978" w:type="dxa"/>
            <w:vAlign w:val="center"/>
          </w:tcPr>
          <w:p w14:paraId="4C01CF47" w14:textId="2C4836FB" w:rsidR="00A67257" w:rsidRPr="008068B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n261(4G-A) </w:t>
            </w:r>
          </w:p>
        </w:tc>
        <w:tc>
          <w:tcPr>
            <w:tcW w:w="1531" w:type="dxa"/>
            <w:vAlign w:val="center"/>
          </w:tcPr>
          <w:p w14:paraId="619FBDDC" w14:textId="1A53C571" w:rsidR="00A67257" w:rsidRPr="008068B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484396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3E56D2D" w14:textId="77777777" w:rsidR="00A67257" w:rsidRPr="00840CFD" w:rsidRDefault="00A67257" w:rsidP="00BC6BDB">
            <w:pPr>
              <w:pStyle w:val="TAL"/>
              <w:snapToGrid w:val="0"/>
              <w:jc w:val="both"/>
              <w:rPr>
                <w:rFonts w:cs="Arial"/>
                <w:szCs w:val="18"/>
              </w:rPr>
            </w:pPr>
            <w:r w:rsidRPr="00840CFD">
              <w:rPr>
                <w:rFonts w:cs="Arial"/>
                <w:szCs w:val="18"/>
              </w:rPr>
              <w:t>Zheng Zhao</w:t>
            </w:r>
          </w:p>
          <w:p w14:paraId="739A4AF6"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13AA3A0" w14:textId="77777777" w:rsidR="00A67257" w:rsidRPr="00840CFD" w:rsidRDefault="00C8650C" w:rsidP="00BC6BDB">
            <w:pPr>
              <w:keepNext/>
              <w:snapToGrid w:val="0"/>
              <w:spacing w:after="0"/>
              <w:jc w:val="both"/>
              <w:rPr>
                <w:rFonts w:ascii="Arial" w:hAnsi="Arial" w:cs="Arial"/>
                <w:sz w:val="18"/>
                <w:szCs w:val="18"/>
              </w:rPr>
            </w:pPr>
            <w:hyperlink r:id="rId926" w:history="1">
              <w:r w:rsidR="00A67257" w:rsidRPr="00840CFD">
                <w:rPr>
                  <w:rStyle w:val="ae"/>
                  <w:rFonts w:ascii="Arial" w:hAnsi="Arial" w:cs="Arial"/>
                  <w:sz w:val="18"/>
                  <w:szCs w:val="18"/>
                </w:rPr>
                <w:t>Zheng.zhao@verizonwireless.com</w:t>
              </w:r>
            </w:hyperlink>
          </w:p>
        </w:tc>
        <w:tc>
          <w:tcPr>
            <w:tcW w:w="3239" w:type="dxa"/>
            <w:gridSpan w:val="2"/>
            <w:vAlign w:val="center"/>
          </w:tcPr>
          <w:p w14:paraId="41A3E61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7BF3708"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0DAF0D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4FEECFF" w14:textId="77777777" w:rsidTr="00BC6BDB">
        <w:tc>
          <w:tcPr>
            <w:tcW w:w="1978" w:type="dxa"/>
            <w:vAlign w:val="center"/>
          </w:tcPr>
          <w:p w14:paraId="193CD8BB" w14:textId="1ACA4297"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66A-n261(2H-A) </w:t>
            </w:r>
          </w:p>
        </w:tc>
        <w:tc>
          <w:tcPr>
            <w:tcW w:w="1531" w:type="dxa"/>
            <w:vAlign w:val="center"/>
          </w:tcPr>
          <w:p w14:paraId="6944F32F" w14:textId="3791ADFE"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153244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488B69D" w14:textId="77777777" w:rsidR="00A67257" w:rsidRPr="00840CFD" w:rsidRDefault="00A67257" w:rsidP="00BC6BDB">
            <w:pPr>
              <w:pStyle w:val="TAL"/>
              <w:snapToGrid w:val="0"/>
              <w:jc w:val="both"/>
              <w:rPr>
                <w:rFonts w:cs="Arial"/>
                <w:szCs w:val="18"/>
              </w:rPr>
            </w:pPr>
            <w:r w:rsidRPr="00840CFD">
              <w:rPr>
                <w:rFonts w:cs="Arial"/>
                <w:szCs w:val="18"/>
              </w:rPr>
              <w:t>Zheng Zhao</w:t>
            </w:r>
          </w:p>
          <w:p w14:paraId="4BD28731"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66993AB1" w14:textId="77777777" w:rsidR="00A67257" w:rsidRPr="00840CFD" w:rsidRDefault="00C8650C" w:rsidP="00BC6BDB">
            <w:pPr>
              <w:keepNext/>
              <w:snapToGrid w:val="0"/>
              <w:spacing w:after="0"/>
              <w:jc w:val="both"/>
              <w:rPr>
                <w:rFonts w:ascii="Arial" w:hAnsi="Arial" w:cs="Arial"/>
                <w:sz w:val="18"/>
                <w:szCs w:val="18"/>
              </w:rPr>
            </w:pPr>
            <w:hyperlink r:id="rId927" w:history="1">
              <w:r w:rsidR="00A67257" w:rsidRPr="00840CFD">
                <w:rPr>
                  <w:rStyle w:val="ae"/>
                  <w:rFonts w:ascii="Arial" w:hAnsi="Arial" w:cs="Arial"/>
                  <w:sz w:val="18"/>
                  <w:szCs w:val="18"/>
                </w:rPr>
                <w:t>Zheng.zhao@verizonwireless.com</w:t>
              </w:r>
            </w:hyperlink>
          </w:p>
        </w:tc>
        <w:tc>
          <w:tcPr>
            <w:tcW w:w="3239" w:type="dxa"/>
            <w:gridSpan w:val="2"/>
            <w:vAlign w:val="center"/>
          </w:tcPr>
          <w:p w14:paraId="1F6D749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51F7C7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3F7658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4357ABF" w14:textId="77777777" w:rsidTr="00BC6BDB">
        <w:tc>
          <w:tcPr>
            <w:tcW w:w="1978" w:type="dxa"/>
            <w:vAlign w:val="center"/>
          </w:tcPr>
          <w:p w14:paraId="6327B03E" w14:textId="6ACCCA14"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A-n261(2I-A) </w:t>
            </w:r>
          </w:p>
        </w:tc>
        <w:tc>
          <w:tcPr>
            <w:tcW w:w="1531" w:type="dxa"/>
            <w:vAlign w:val="center"/>
          </w:tcPr>
          <w:p w14:paraId="3728F0D2" w14:textId="34D4EB95"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38AB8C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835CBF2" w14:textId="77777777" w:rsidR="00A67257" w:rsidRPr="00840CFD" w:rsidRDefault="00A67257" w:rsidP="00BC6BDB">
            <w:pPr>
              <w:pStyle w:val="TAL"/>
              <w:snapToGrid w:val="0"/>
              <w:jc w:val="both"/>
              <w:rPr>
                <w:rFonts w:cs="Arial"/>
                <w:szCs w:val="18"/>
              </w:rPr>
            </w:pPr>
            <w:r w:rsidRPr="00840CFD">
              <w:rPr>
                <w:rFonts w:cs="Arial"/>
                <w:szCs w:val="18"/>
              </w:rPr>
              <w:t>Zheng Zhao</w:t>
            </w:r>
          </w:p>
          <w:p w14:paraId="32DDC0CE"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03A7A07" w14:textId="77777777" w:rsidR="00A67257" w:rsidRPr="00840CFD" w:rsidRDefault="00C8650C" w:rsidP="00BC6BDB">
            <w:pPr>
              <w:keepNext/>
              <w:snapToGrid w:val="0"/>
              <w:spacing w:after="0"/>
              <w:jc w:val="both"/>
              <w:rPr>
                <w:rFonts w:ascii="Arial" w:hAnsi="Arial" w:cs="Arial"/>
                <w:sz w:val="18"/>
                <w:szCs w:val="18"/>
              </w:rPr>
            </w:pPr>
            <w:hyperlink r:id="rId928" w:history="1">
              <w:r w:rsidR="00A67257" w:rsidRPr="00840CFD">
                <w:rPr>
                  <w:rStyle w:val="ae"/>
                  <w:rFonts w:ascii="Arial" w:hAnsi="Arial" w:cs="Arial"/>
                  <w:sz w:val="18"/>
                  <w:szCs w:val="18"/>
                </w:rPr>
                <w:t>Zheng.zhao@verizonwireless.com</w:t>
              </w:r>
            </w:hyperlink>
          </w:p>
        </w:tc>
        <w:tc>
          <w:tcPr>
            <w:tcW w:w="3239" w:type="dxa"/>
            <w:gridSpan w:val="2"/>
            <w:vAlign w:val="center"/>
          </w:tcPr>
          <w:p w14:paraId="5E681431"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9DB77BD"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538D710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415A661E" w14:textId="77777777" w:rsidTr="00BC6BDB">
        <w:tc>
          <w:tcPr>
            <w:tcW w:w="1978" w:type="dxa"/>
            <w:vAlign w:val="center"/>
          </w:tcPr>
          <w:p w14:paraId="42B2D87D"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A-n261(4O-A) </w:t>
            </w:r>
          </w:p>
        </w:tc>
        <w:tc>
          <w:tcPr>
            <w:tcW w:w="1531" w:type="dxa"/>
            <w:vAlign w:val="center"/>
          </w:tcPr>
          <w:p w14:paraId="62280ADA" w14:textId="0D8A368B"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DC_66A-n261A</w:t>
            </w:r>
          </w:p>
        </w:tc>
        <w:tc>
          <w:tcPr>
            <w:tcW w:w="902" w:type="dxa"/>
            <w:vAlign w:val="center"/>
          </w:tcPr>
          <w:p w14:paraId="353526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301F79F"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0D85775D" w14:textId="77777777" w:rsidR="00A67257" w:rsidRPr="00840CFD" w:rsidRDefault="00C8650C" w:rsidP="00BC6BDB">
            <w:pPr>
              <w:keepNext/>
              <w:snapToGrid w:val="0"/>
              <w:spacing w:after="0"/>
              <w:jc w:val="both"/>
              <w:rPr>
                <w:rFonts w:ascii="Arial" w:hAnsi="Arial" w:cs="Arial"/>
                <w:sz w:val="18"/>
                <w:szCs w:val="18"/>
              </w:rPr>
            </w:pPr>
            <w:hyperlink r:id="rId929" w:history="1">
              <w:r w:rsidR="00A67257" w:rsidRPr="00840CFD">
                <w:rPr>
                  <w:rStyle w:val="ae"/>
                  <w:rFonts w:ascii="Arial" w:hAnsi="Arial" w:cs="Arial"/>
                  <w:sz w:val="18"/>
                  <w:szCs w:val="18"/>
                </w:rPr>
                <w:t>Zheng.zhao@verizonwireless.com</w:t>
              </w:r>
            </w:hyperlink>
          </w:p>
        </w:tc>
        <w:tc>
          <w:tcPr>
            <w:tcW w:w="3239" w:type="dxa"/>
            <w:gridSpan w:val="2"/>
            <w:vAlign w:val="center"/>
          </w:tcPr>
          <w:p w14:paraId="5440F424"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AE2DC3F"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4C284E8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E7D6D1F" w14:textId="77777777" w:rsidTr="00BC6BDB">
        <w:tc>
          <w:tcPr>
            <w:tcW w:w="1978" w:type="dxa"/>
            <w:vAlign w:val="center"/>
          </w:tcPr>
          <w:p w14:paraId="440C6025"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A-n261(7O-A)</w:t>
            </w:r>
          </w:p>
        </w:tc>
        <w:tc>
          <w:tcPr>
            <w:tcW w:w="1531" w:type="dxa"/>
            <w:vAlign w:val="center"/>
          </w:tcPr>
          <w:p w14:paraId="29D13DB7" w14:textId="72101419"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DC_66A-n261A</w:t>
            </w:r>
          </w:p>
        </w:tc>
        <w:tc>
          <w:tcPr>
            <w:tcW w:w="902" w:type="dxa"/>
            <w:vAlign w:val="center"/>
          </w:tcPr>
          <w:p w14:paraId="5B3959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23A5373" w14:textId="77777777" w:rsidR="00A67257" w:rsidRPr="00840CFD" w:rsidRDefault="00A67257" w:rsidP="00BC6BDB">
            <w:pPr>
              <w:pStyle w:val="TAL"/>
              <w:snapToGrid w:val="0"/>
              <w:jc w:val="both"/>
              <w:rPr>
                <w:rFonts w:cs="Arial"/>
                <w:szCs w:val="18"/>
              </w:rPr>
            </w:pPr>
            <w:r w:rsidRPr="00840CFD">
              <w:rPr>
                <w:rFonts w:cs="Arial"/>
                <w:szCs w:val="18"/>
              </w:rPr>
              <w:t>Zheng Zhao</w:t>
            </w:r>
          </w:p>
          <w:p w14:paraId="52A03187"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6698DE35" w14:textId="77777777" w:rsidR="00A67257" w:rsidRPr="00840CFD" w:rsidRDefault="00C8650C" w:rsidP="00BC6BDB">
            <w:pPr>
              <w:keepNext/>
              <w:snapToGrid w:val="0"/>
              <w:spacing w:after="0"/>
              <w:jc w:val="both"/>
              <w:rPr>
                <w:rFonts w:ascii="Arial" w:hAnsi="Arial" w:cs="Arial"/>
                <w:sz w:val="18"/>
                <w:szCs w:val="18"/>
              </w:rPr>
            </w:pPr>
            <w:hyperlink r:id="rId930" w:history="1">
              <w:r w:rsidR="00A67257" w:rsidRPr="00840CFD">
                <w:rPr>
                  <w:rStyle w:val="ae"/>
                  <w:rFonts w:ascii="Arial" w:hAnsi="Arial" w:cs="Arial"/>
                  <w:sz w:val="18"/>
                  <w:szCs w:val="18"/>
                </w:rPr>
                <w:t>Zheng.zhao@verizonwireless.com</w:t>
              </w:r>
            </w:hyperlink>
          </w:p>
        </w:tc>
        <w:tc>
          <w:tcPr>
            <w:tcW w:w="3239" w:type="dxa"/>
            <w:gridSpan w:val="2"/>
            <w:vAlign w:val="center"/>
          </w:tcPr>
          <w:p w14:paraId="1191931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18C57CAE"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B4CDB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4D8B700" w14:textId="77777777" w:rsidTr="00BC6BDB">
        <w:tc>
          <w:tcPr>
            <w:tcW w:w="1978" w:type="dxa"/>
            <w:vAlign w:val="center"/>
          </w:tcPr>
          <w:p w14:paraId="4BBFAF90" w14:textId="6DDFF485"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A-n261(2P-A) </w:t>
            </w:r>
          </w:p>
        </w:tc>
        <w:tc>
          <w:tcPr>
            <w:tcW w:w="1531" w:type="dxa"/>
            <w:vAlign w:val="center"/>
          </w:tcPr>
          <w:p w14:paraId="237091C3" w14:textId="3642AAE7"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3094ABA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28ACA69"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318411AF" w14:textId="77777777" w:rsidR="00A67257" w:rsidRPr="00840CFD" w:rsidRDefault="00C8650C" w:rsidP="00BC6BDB">
            <w:pPr>
              <w:keepNext/>
              <w:snapToGrid w:val="0"/>
              <w:spacing w:after="0"/>
              <w:jc w:val="both"/>
              <w:rPr>
                <w:rFonts w:ascii="Arial" w:hAnsi="Arial" w:cs="Arial"/>
                <w:sz w:val="18"/>
                <w:szCs w:val="18"/>
              </w:rPr>
            </w:pPr>
            <w:hyperlink r:id="rId931" w:history="1">
              <w:r w:rsidR="00A67257" w:rsidRPr="00840CFD">
                <w:rPr>
                  <w:rStyle w:val="ae"/>
                  <w:rFonts w:ascii="Arial" w:hAnsi="Arial" w:cs="Arial"/>
                  <w:sz w:val="18"/>
                  <w:szCs w:val="18"/>
                </w:rPr>
                <w:t>Zheng.zhao@verizonwireless.com</w:t>
              </w:r>
            </w:hyperlink>
          </w:p>
        </w:tc>
        <w:tc>
          <w:tcPr>
            <w:tcW w:w="3239" w:type="dxa"/>
            <w:gridSpan w:val="2"/>
            <w:vAlign w:val="center"/>
          </w:tcPr>
          <w:p w14:paraId="32A743DC"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5E32E3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0771691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3CEC2DFC" w14:textId="77777777" w:rsidTr="00BC6BDB">
        <w:tc>
          <w:tcPr>
            <w:tcW w:w="1978" w:type="dxa"/>
            <w:vAlign w:val="center"/>
          </w:tcPr>
          <w:p w14:paraId="49EC74D5" w14:textId="36A32993"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A-n261(2Q-A) </w:t>
            </w:r>
          </w:p>
        </w:tc>
        <w:tc>
          <w:tcPr>
            <w:tcW w:w="1531" w:type="dxa"/>
            <w:vAlign w:val="center"/>
          </w:tcPr>
          <w:p w14:paraId="4A5A3E90" w14:textId="195DCC61"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031F01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794764D" w14:textId="77777777" w:rsidR="00A67257" w:rsidRPr="00840CFD" w:rsidRDefault="00A67257" w:rsidP="00BC6BDB">
            <w:pPr>
              <w:pStyle w:val="TAL"/>
              <w:snapToGrid w:val="0"/>
              <w:jc w:val="both"/>
              <w:rPr>
                <w:rFonts w:cs="Arial"/>
                <w:szCs w:val="18"/>
              </w:rPr>
            </w:pPr>
            <w:r w:rsidRPr="00840CFD">
              <w:rPr>
                <w:rFonts w:cs="Arial"/>
                <w:szCs w:val="18"/>
              </w:rPr>
              <w:t>Zheng Zhao</w:t>
            </w:r>
          </w:p>
          <w:p w14:paraId="758B5298"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7CEC9444" w14:textId="77777777" w:rsidR="00A67257" w:rsidRPr="00840CFD" w:rsidRDefault="00C8650C" w:rsidP="00BC6BDB">
            <w:pPr>
              <w:keepNext/>
              <w:snapToGrid w:val="0"/>
              <w:spacing w:after="0"/>
              <w:jc w:val="both"/>
              <w:rPr>
                <w:rFonts w:ascii="Arial" w:hAnsi="Arial" w:cs="Arial"/>
                <w:sz w:val="18"/>
                <w:szCs w:val="18"/>
              </w:rPr>
            </w:pPr>
            <w:hyperlink r:id="rId932" w:history="1">
              <w:r w:rsidR="00A67257" w:rsidRPr="00840CFD">
                <w:rPr>
                  <w:rStyle w:val="ae"/>
                  <w:rFonts w:ascii="Arial" w:hAnsi="Arial" w:cs="Arial"/>
                  <w:sz w:val="18"/>
                  <w:szCs w:val="18"/>
                </w:rPr>
                <w:t>Zheng.zhao@verizonwireless.com</w:t>
              </w:r>
            </w:hyperlink>
          </w:p>
        </w:tc>
        <w:tc>
          <w:tcPr>
            <w:tcW w:w="3239" w:type="dxa"/>
            <w:gridSpan w:val="2"/>
            <w:vAlign w:val="center"/>
          </w:tcPr>
          <w:p w14:paraId="1B00E912"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CFA0E77"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hAnsi="Arial" w:cs="Arial"/>
                <w:color w:val="000000"/>
                <w:sz w:val="18"/>
                <w:szCs w:val="18"/>
                <w:lang w:eastAsia="ja-JP"/>
              </w:rPr>
              <w:t>Ongoing</w:t>
            </w:r>
          </w:p>
        </w:tc>
        <w:tc>
          <w:tcPr>
            <w:tcW w:w="4499" w:type="dxa"/>
            <w:vAlign w:val="center"/>
          </w:tcPr>
          <w:p w14:paraId="7009A4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649F1F2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BACFC14" w14:textId="3E7671D1" w:rsidR="00A67257" w:rsidRPr="00840CFD" w:rsidRDefault="00A67257" w:rsidP="00492945">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DC_66A_n261</w:t>
            </w:r>
          </w:p>
        </w:tc>
        <w:tc>
          <w:tcPr>
            <w:tcW w:w="1531" w:type="dxa"/>
            <w:tcBorders>
              <w:top w:val="single" w:sz="4" w:space="0" w:color="auto"/>
              <w:left w:val="single" w:sz="4" w:space="0" w:color="auto"/>
              <w:bottom w:val="single" w:sz="4" w:space="0" w:color="auto"/>
              <w:right w:val="single" w:sz="4" w:space="0" w:color="auto"/>
            </w:tcBorders>
            <w:vAlign w:val="center"/>
          </w:tcPr>
          <w:p w14:paraId="464F7B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724D874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4C32F2" w14:textId="77777777" w:rsidR="00A67257" w:rsidRPr="00840CFD" w:rsidRDefault="00A67257" w:rsidP="00BC6BDB">
            <w:pPr>
              <w:pStyle w:val="TAL"/>
              <w:snapToGrid w:val="0"/>
              <w:jc w:val="both"/>
              <w:rPr>
                <w:rFonts w:cs="Arial"/>
                <w:szCs w:val="18"/>
              </w:rPr>
            </w:pPr>
            <w:r w:rsidRPr="00840CFD">
              <w:rPr>
                <w:rFonts w:cs="Arial"/>
                <w:szCs w:val="18"/>
              </w:rPr>
              <w:t>Zheng Zhao</w:t>
            </w:r>
          </w:p>
          <w:p w14:paraId="3D4B3A91"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0A129F8D" w14:textId="77777777" w:rsidR="00A67257" w:rsidRPr="00840CFD" w:rsidRDefault="00C8650C" w:rsidP="00BC6BDB">
            <w:pPr>
              <w:keepNext/>
              <w:snapToGrid w:val="0"/>
              <w:spacing w:after="0"/>
              <w:jc w:val="both"/>
              <w:rPr>
                <w:rFonts w:ascii="Arial" w:hAnsi="Arial" w:cs="Arial"/>
                <w:sz w:val="18"/>
                <w:szCs w:val="18"/>
              </w:rPr>
            </w:pPr>
            <w:hyperlink r:id="rId93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77F93A8" w14:textId="77777777" w:rsidR="00A67257" w:rsidRPr="00840CFD" w:rsidRDefault="00A67257" w:rsidP="00BC6BDB">
            <w:pPr>
              <w:pStyle w:val="TAL"/>
              <w:snapToGrid w:val="0"/>
              <w:jc w:val="both"/>
              <w:rPr>
                <w:rFonts w:cs="Arial"/>
                <w:szCs w:val="18"/>
                <w:lang w:val="en-US"/>
              </w:rPr>
            </w:pPr>
            <w:r w:rsidRPr="00840CFD">
              <w:rPr>
                <w:rFonts w:cs="Arial"/>
                <w:szCs w:val="18"/>
                <w:lang w:val="en-US"/>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45046AF"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6B47952"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DC_66A_DL_n261I_UL_n261G</w:t>
            </w:r>
          </w:p>
        </w:tc>
      </w:tr>
      <w:tr w:rsidR="00A67257" w:rsidRPr="000549BB" w14:paraId="2F50776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77ABEE9" w14:textId="60F92AD4" w:rsidR="00A67257" w:rsidRPr="00840CFD" w:rsidRDefault="00A67257" w:rsidP="00492945">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DC_66A_n261M</w:t>
            </w:r>
          </w:p>
        </w:tc>
        <w:tc>
          <w:tcPr>
            <w:tcW w:w="1531" w:type="dxa"/>
            <w:tcBorders>
              <w:top w:val="single" w:sz="4" w:space="0" w:color="auto"/>
              <w:left w:val="single" w:sz="4" w:space="0" w:color="auto"/>
              <w:bottom w:val="single" w:sz="4" w:space="0" w:color="auto"/>
              <w:right w:val="single" w:sz="4" w:space="0" w:color="auto"/>
            </w:tcBorders>
            <w:vAlign w:val="center"/>
          </w:tcPr>
          <w:p w14:paraId="4AFABCC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1028C06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669623F" w14:textId="77777777" w:rsidR="00A67257" w:rsidRPr="00840CFD" w:rsidRDefault="00A67257" w:rsidP="00BC6BDB">
            <w:pPr>
              <w:pStyle w:val="TAL"/>
              <w:snapToGrid w:val="0"/>
              <w:jc w:val="both"/>
              <w:rPr>
                <w:rFonts w:cs="Arial"/>
                <w:szCs w:val="18"/>
              </w:rPr>
            </w:pPr>
            <w:r w:rsidRPr="00840CFD">
              <w:rPr>
                <w:rFonts w:cs="Arial"/>
                <w:szCs w:val="18"/>
              </w:rPr>
              <w:t>Zheng Zhao</w:t>
            </w:r>
          </w:p>
          <w:p w14:paraId="13EABAEB"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2F118D68" w14:textId="77777777" w:rsidR="00A67257" w:rsidRPr="00840CFD" w:rsidRDefault="00C8650C" w:rsidP="00BC6BDB">
            <w:pPr>
              <w:keepNext/>
              <w:snapToGrid w:val="0"/>
              <w:spacing w:after="0"/>
              <w:jc w:val="both"/>
              <w:rPr>
                <w:rFonts w:ascii="Arial" w:hAnsi="Arial" w:cs="Arial"/>
                <w:sz w:val="18"/>
                <w:szCs w:val="18"/>
              </w:rPr>
            </w:pPr>
            <w:hyperlink r:id="rId93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F6AA5EC" w14:textId="77777777" w:rsidR="00A67257" w:rsidRPr="00840CFD" w:rsidRDefault="00A67257" w:rsidP="00BC6BDB">
            <w:pPr>
              <w:pStyle w:val="TAL"/>
              <w:snapToGrid w:val="0"/>
              <w:jc w:val="both"/>
              <w:rPr>
                <w:rFonts w:cs="Arial"/>
                <w:szCs w:val="18"/>
                <w:lang w:val="en-US"/>
              </w:rPr>
            </w:pPr>
            <w:r w:rsidRPr="00840CFD">
              <w:rPr>
                <w:rFonts w:cs="Arial"/>
                <w:szCs w:val="18"/>
                <w:lang w:val="en-US"/>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96C3217"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6CA70A6"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DC_66A_DL_n261M_UL_n261G</w:t>
            </w:r>
          </w:p>
        </w:tc>
      </w:tr>
      <w:tr w:rsidR="00A67257" w:rsidRPr="00492945" w14:paraId="40C6200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9F6B9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0004C23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9BA7B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D513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A0EAB0" w14:textId="77777777" w:rsidR="00A67257" w:rsidRPr="00492945" w:rsidRDefault="00C8650C" w:rsidP="00BC6BDB">
            <w:pPr>
              <w:keepNext/>
              <w:snapToGrid w:val="0"/>
              <w:spacing w:after="0"/>
              <w:jc w:val="both"/>
              <w:rPr>
                <w:rFonts w:ascii="Arial" w:hAnsi="Arial" w:cs="Arial"/>
                <w:sz w:val="18"/>
                <w:szCs w:val="18"/>
                <w:highlight w:val="yellow"/>
              </w:rPr>
            </w:pPr>
            <w:hyperlink r:id="rId935"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5867F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9A06B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1527C"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w:t>
            </w:r>
          </w:p>
        </w:tc>
      </w:tr>
      <w:tr w:rsidR="00A67257" w:rsidRPr="00492945" w14:paraId="445CD1D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C6D91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827A6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EACB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54C68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4F508E3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6CD322" w14:textId="77777777" w:rsidR="00A67257" w:rsidRPr="00492945" w:rsidRDefault="00C8650C" w:rsidP="00BC6BDB">
            <w:pPr>
              <w:keepNext/>
              <w:snapToGrid w:val="0"/>
              <w:spacing w:after="0"/>
              <w:jc w:val="both"/>
              <w:rPr>
                <w:rFonts w:ascii="Arial" w:hAnsi="Arial" w:cs="Arial"/>
                <w:sz w:val="18"/>
                <w:szCs w:val="18"/>
                <w:highlight w:val="yellow"/>
              </w:rPr>
            </w:pPr>
            <w:hyperlink r:id="rId936"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B0F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4CF57B"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220AF"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w:t>
            </w:r>
          </w:p>
        </w:tc>
      </w:tr>
      <w:tr w:rsidR="00A67257" w:rsidRPr="00492945" w14:paraId="5D55A7C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EAC6AD"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D49CB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CBEF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7FE0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92A022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A16C4F" w14:textId="77777777" w:rsidR="00A67257" w:rsidRPr="00492945" w:rsidRDefault="00C8650C" w:rsidP="00BC6BDB">
            <w:pPr>
              <w:keepNext/>
              <w:snapToGrid w:val="0"/>
              <w:spacing w:after="0"/>
              <w:jc w:val="both"/>
              <w:rPr>
                <w:rFonts w:ascii="Arial" w:hAnsi="Arial" w:cs="Arial"/>
                <w:sz w:val="18"/>
                <w:szCs w:val="18"/>
                <w:highlight w:val="yellow"/>
              </w:rPr>
            </w:pPr>
            <w:hyperlink r:id="rId937"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C4D9E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E77C01"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D287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tc>
      </w:tr>
      <w:tr w:rsidR="00A67257" w:rsidRPr="00492945" w14:paraId="1FD1EDA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B5351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D6F8E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16738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5BE1A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AEDBAE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8494C" w14:textId="77777777" w:rsidR="00A67257" w:rsidRPr="00492945" w:rsidRDefault="00C8650C" w:rsidP="00BC6BDB">
            <w:pPr>
              <w:keepNext/>
              <w:snapToGrid w:val="0"/>
              <w:spacing w:after="0"/>
              <w:jc w:val="both"/>
              <w:rPr>
                <w:rFonts w:ascii="Arial" w:hAnsi="Arial" w:cs="Arial"/>
                <w:sz w:val="18"/>
                <w:szCs w:val="18"/>
                <w:highlight w:val="yellow"/>
              </w:rPr>
            </w:pPr>
            <w:hyperlink r:id="rId938"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90BB8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781359"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B123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w:t>
            </w:r>
          </w:p>
          <w:p w14:paraId="6B470D3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w:t>
            </w:r>
          </w:p>
        </w:tc>
      </w:tr>
      <w:tr w:rsidR="00A67257" w:rsidRPr="00492945" w14:paraId="7196F31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6622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B40472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F5E2C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0AD18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15EA75" w14:textId="77777777" w:rsidR="00A67257" w:rsidRPr="00492945" w:rsidRDefault="00C8650C" w:rsidP="00BC6BDB">
            <w:pPr>
              <w:keepNext/>
              <w:snapToGrid w:val="0"/>
              <w:spacing w:after="0"/>
              <w:jc w:val="both"/>
              <w:rPr>
                <w:rFonts w:ascii="Arial" w:hAnsi="Arial" w:cs="Arial"/>
                <w:sz w:val="18"/>
                <w:szCs w:val="18"/>
                <w:highlight w:val="yellow"/>
              </w:rPr>
            </w:pPr>
            <w:hyperlink r:id="rId939"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D07B5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18CE17"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A70A38"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w:t>
            </w:r>
          </w:p>
          <w:p w14:paraId="7E3FD33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tc>
      </w:tr>
      <w:tr w:rsidR="00A67257" w:rsidRPr="00492945" w14:paraId="51A9DD4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F9B5C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BF016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A4FCF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8A87C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2F8869B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4B50FE" w14:textId="77777777" w:rsidR="00A67257" w:rsidRPr="00492945" w:rsidRDefault="00C8650C" w:rsidP="00BC6BDB">
            <w:pPr>
              <w:keepNext/>
              <w:snapToGrid w:val="0"/>
              <w:spacing w:after="0"/>
              <w:jc w:val="both"/>
              <w:rPr>
                <w:rFonts w:ascii="Arial" w:hAnsi="Arial" w:cs="Arial"/>
                <w:sz w:val="18"/>
                <w:szCs w:val="18"/>
                <w:highlight w:val="yellow"/>
              </w:rPr>
            </w:pPr>
            <w:hyperlink r:id="rId940"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6EE1C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D7C63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DCE82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p w14:paraId="20C3F445"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sv-SE" w:eastAsia="ja-JP"/>
              </w:rPr>
              <w:t>DC_66A_n260(A-O)</w:t>
            </w:r>
          </w:p>
          <w:p w14:paraId="187EC07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sv-SE" w:eastAsia="ja-JP"/>
              </w:rPr>
              <w:t>D</w:t>
            </w:r>
            <w:r w:rsidRPr="00492945">
              <w:rPr>
                <w:rFonts w:ascii="Arial" w:hAnsi="Arial" w:cs="Arial"/>
                <w:sz w:val="18"/>
                <w:szCs w:val="18"/>
                <w:highlight w:val="yellow"/>
                <w:lang w:val="x-none" w:eastAsia="ja-JP"/>
              </w:rPr>
              <w:t>C_66A</w:t>
            </w:r>
            <w:r w:rsidRPr="00492945">
              <w:rPr>
                <w:rFonts w:ascii="Arial" w:hAnsi="Arial" w:cs="Arial"/>
                <w:sz w:val="18"/>
                <w:szCs w:val="18"/>
                <w:highlight w:val="yellow"/>
                <w:lang w:val="sv-SE" w:eastAsia="ja-JP"/>
              </w:rPr>
              <w:t>_n260(D-O)</w:t>
            </w:r>
          </w:p>
        </w:tc>
      </w:tr>
      <w:tr w:rsidR="00A67257" w:rsidRPr="00492945" w14:paraId="60C5E54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9A12E0"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D31CC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03CC7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C6F63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DFD2A0" w14:textId="77777777" w:rsidR="00A67257" w:rsidRPr="00492945" w:rsidRDefault="00C8650C" w:rsidP="00BC6BDB">
            <w:pPr>
              <w:keepNext/>
              <w:snapToGrid w:val="0"/>
              <w:spacing w:after="0"/>
              <w:jc w:val="both"/>
              <w:rPr>
                <w:rFonts w:ascii="Arial" w:hAnsi="Arial" w:cs="Arial"/>
                <w:sz w:val="18"/>
                <w:szCs w:val="18"/>
                <w:highlight w:val="yellow"/>
              </w:rPr>
            </w:pPr>
            <w:hyperlink r:id="rId941"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A024A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A32E5"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6F3F1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p w14:paraId="3BD3AB79"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p w14:paraId="426611C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_n260(2A-O)</w:t>
            </w:r>
          </w:p>
        </w:tc>
      </w:tr>
      <w:tr w:rsidR="00A67257" w:rsidRPr="00492945" w14:paraId="0EE08EE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A902B"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79894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w:t>
            </w:r>
            <w:r w:rsidRPr="00492945">
              <w:rPr>
                <w:rFonts w:ascii="Arial" w:hAnsi="Arial" w:cs="Arial"/>
                <w:sz w:val="18"/>
                <w:szCs w:val="18"/>
                <w:highlight w:val="yellow"/>
                <w:lang w:val="sv-SE" w:eastAsia="ja-JP"/>
              </w:rPr>
              <w:lastRenderedPageBreak/>
              <w:t>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934EF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lastRenderedPageBreak/>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49371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7D35F2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F5818E" w14:textId="77777777" w:rsidR="00A67257" w:rsidRPr="00492945" w:rsidRDefault="00C8650C" w:rsidP="00BC6BDB">
            <w:pPr>
              <w:keepNext/>
              <w:snapToGrid w:val="0"/>
              <w:spacing w:after="0"/>
              <w:jc w:val="both"/>
              <w:rPr>
                <w:rFonts w:ascii="Arial" w:hAnsi="Arial" w:cs="Arial"/>
                <w:sz w:val="18"/>
                <w:szCs w:val="18"/>
                <w:highlight w:val="yellow"/>
              </w:rPr>
            </w:pPr>
            <w:hyperlink r:id="rId942" w:history="1">
              <w:r w:rsidR="00A67257" w:rsidRPr="00492945">
                <w:rPr>
                  <w:rStyle w:val="ae"/>
                  <w:rFonts w:ascii="Arial" w:hAnsi="Arial" w:cs="Arial"/>
                  <w:sz w:val="18"/>
                  <w:szCs w:val="18"/>
                  <w:highlight w:val="yellow"/>
                </w:rPr>
                <w:t>Zheng.zhao@ver</w:t>
              </w:r>
              <w:r w:rsidR="00A67257" w:rsidRPr="00492945">
                <w:rPr>
                  <w:rStyle w:val="ae"/>
                  <w:rFonts w:ascii="Arial" w:hAnsi="Arial" w:cs="Arial"/>
                  <w:sz w:val="18"/>
                  <w:szCs w:val="18"/>
                  <w:highlight w:val="yellow"/>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77F52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03FD4F"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w:t>
            </w:r>
            <w:r w:rsidRPr="00492945">
              <w:rPr>
                <w:rFonts w:cs="Arial"/>
                <w:szCs w:val="18"/>
                <w:highlight w:val="yellow"/>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97F0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lastRenderedPageBreak/>
              <w:t>DC_66A</w:t>
            </w:r>
            <w:r w:rsidRPr="00492945">
              <w:rPr>
                <w:rFonts w:ascii="Arial" w:hAnsi="Arial" w:cs="Arial"/>
                <w:sz w:val="18"/>
                <w:szCs w:val="18"/>
                <w:highlight w:val="yellow"/>
                <w:lang w:val="sv-SE" w:eastAsia="ja-JP"/>
              </w:rPr>
              <w:t>_n260(D-O)</w:t>
            </w:r>
          </w:p>
          <w:p w14:paraId="192A829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lastRenderedPageBreak/>
              <w:t>DC_66A</w:t>
            </w:r>
            <w:r w:rsidRPr="00492945">
              <w:rPr>
                <w:rFonts w:ascii="Arial" w:hAnsi="Arial" w:cs="Arial"/>
                <w:sz w:val="18"/>
                <w:szCs w:val="18"/>
                <w:highlight w:val="yellow"/>
                <w:lang w:val="sv-SE" w:eastAsia="ja-JP"/>
              </w:rPr>
              <w:t>_n260(2O)</w:t>
            </w:r>
          </w:p>
        </w:tc>
      </w:tr>
      <w:tr w:rsidR="00A67257" w:rsidRPr="00492945" w14:paraId="7EB5AF5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D8238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lastRenderedPageBreak/>
              <w:t>DC_66A</w:t>
            </w:r>
            <w:r w:rsidRPr="00492945">
              <w:rPr>
                <w:rFonts w:ascii="Arial" w:hAnsi="Arial" w:cs="Arial"/>
                <w:sz w:val="18"/>
                <w:szCs w:val="18"/>
                <w:highlight w:val="yellow"/>
                <w:lang w:val="sv-SE" w:eastAsia="ja-JP"/>
              </w:rPr>
              <w:t>_n260(A-D-2O)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75DB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33ECE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3700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E3D06" w14:textId="77777777" w:rsidR="00A67257" w:rsidRPr="00492945" w:rsidRDefault="00C8650C" w:rsidP="00BC6BDB">
            <w:pPr>
              <w:keepNext/>
              <w:snapToGrid w:val="0"/>
              <w:spacing w:after="0"/>
              <w:jc w:val="both"/>
              <w:rPr>
                <w:rFonts w:ascii="Arial" w:hAnsi="Arial" w:cs="Arial"/>
                <w:sz w:val="18"/>
                <w:szCs w:val="18"/>
                <w:highlight w:val="yellow"/>
              </w:rPr>
            </w:pPr>
            <w:hyperlink r:id="rId943"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37DFA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8BE6A7"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1C7E7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p w14:paraId="362C875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_n260(A-2O)</w:t>
            </w:r>
          </w:p>
          <w:p w14:paraId="655165A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_n260(D-2O)</w:t>
            </w:r>
          </w:p>
        </w:tc>
      </w:tr>
      <w:tr w:rsidR="00A67257" w:rsidRPr="00492945" w14:paraId="6491E97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14066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47666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3153D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6A3CB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9A7271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49B6B" w14:textId="77777777" w:rsidR="00A67257" w:rsidRPr="00492945" w:rsidRDefault="00C8650C" w:rsidP="00BC6BDB">
            <w:pPr>
              <w:keepNext/>
              <w:snapToGrid w:val="0"/>
              <w:spacing w:after="0"/>
              <w:jc w:val="both"/>
              <w:rPr>
                <w:rFonts w:ascii="Arial" w:hAnsi="Arial" w:cs="Arial"/>
                <w:sz w:val="18"/>
                <w:szCs w:val="18"/>
                <w:highlight w:val="yellow"/>
              </w:rPr>
            </w:pPr>
            <w:hyperlink r:id="rId944"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B128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A31A98"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FE041"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_n260(A-D-2O)</w:t>
            </w:r>
          </w:p>
          <w:p w14:paraId="768B0FC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_n260(2A-D-O)</w:t>
            </w:r>
          </w:p>
          <w:p w14:paraId="4FEA24C8"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_n260(2A-2O)</w:t>
            </w:r>
          </w:p>
        </w:tc>
      </w:tr>
      <w:tr w:rsidR="00A67257" w:rsidRPr="00492945" w14:paraId="1E4724F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B762A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4FD53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B37C3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B03C2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570010D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92C0FA" w14:textId="77777777" w:rsidR="00A67257" w:rsidRPr="00492945" w:rsidRDefault="00C8650C" w:rsidP="00BC6BDB">
            <w:pPr>
              <w:keepNext/>
              <w:snapToGrid w:val="0"/>
              <w:spacing w:after="0"/>
              <w:jc w:val="both"/>
              <w:rPr>
                <w:rFonts w:ascii="Arial" w:hAnsi="Arial" w:cs="Arial"/>
                <w:sz w:val="18"/>
                <w:szCs w:val="18"/>
                <w:highlight w:val="yellow"/>
              </w:rPr>
            </w:pPr>
            <w:hyperlink r:id="rId945"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020B7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7F9DFD"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CDC3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p w14:paraId="6BF7D8D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tc>
      </w:tr>
      <w:tr w:rsidR="00A67257" w:rsidRPr="00492945" w14:paraId="14460EE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622F0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B255A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8D30D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97E9B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08EE1F7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A2074" w14:textId="77777777" w:rsidR="00A67257" w:rsidRPr="00492945" w:rsidRDefault="00C8650C" w:rsidP="00BC6BDB">
            <w:pPr>
              <w:keepNext/>
              <w:snapToGrid w:val="0"/>
              <w:spacing w:after="0"/>
              <w:jc w:val="both"/>
              <w:rPr>
                <w:rFonts w:ascii="Arial" w:hAnsi="Arial" w:cs="Arial"/>
                <w:sz w:val="18"/>
                <w:szCs w:val="18"/>
                <w:highlight w:val="yellow"/>
              </w:rPr>
            </w:pPr>
            <w:hyperlink r:id="rId946"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FBBE2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BAF154"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8F376"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_n260(A-2D)</w:t>
            </w:r>
          </w:p>
          <w:p w14:paraId="7430EECC"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tc>
      </w:tr>
      <w:tr w:rsidR="00A67257" w:rsidRPr="00492945" w14:paraId="07F1F29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6AB6D"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DB69F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7BE0E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6FA0A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0743E3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83288F" w14:textId="77777777" w:rsidR="00A67257" w:rsidRPr="00492945" w:rsidRDefault="00C8650C" w:rsidP="00BC6BDB">
            <w:pPr>
              <w:keepNext/>
              <w:snapToGrid w:val="0"/>
              <w:spacing w:after="0"/>
              <w:jc w:val="both"/>
              <w:rPr>
                <w:rFonts w:ascii="Arial" w:hAnsi="Arial" w:cs="Arial"/>
                <w:sz w:val="18"/>
                <w:szCs w:val="18"/>
                <w:highlight w:val="yellow"/>
              </w:rPr>
            </w:pPr>
            <w:hyperlink r:id="rId947"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B7BD8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EDE99D"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27E72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w:t>
            </w:r>
          </w:p>
          <w:p w14:paraId="6ADBA911"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_n260P</w:t>
            </w:r>
          </w:p>
        </w:tc>
      </w:tr>
      <w:tr w:rsidR="00A67257" w:rsidRPr="00492945" w14:paraId="6BC5477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F3E5EA"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C82D2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927A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F22BF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238EADA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A9B019" w14:textId="77777777" w:rsidR="00A67257" w:rsidRPr="00492945" w:rsidRDefault="00C8650C" w:rsidP="00BC6BDB">
            <w:pPr>
              <w:keepNext/>
              <w:snapToGrid w:val="0"/>
              <w:spacing w:after="0"/>
              <w:jc w:val="both"/>
              <w:rPr>
                <w:rFonts w:ascii="Arial" w:hAnsi="Arial" w:cs="Arial"/>
                <w:sz w:val="18"/>
                <w:szCs w:val="18"/>
                <w:highlight w:val="yellow"/>
              </w:rPr>
            </w:pPr>
            <w:hyperlink r:id="rId948"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5784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74741F"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77672"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w:t>
            </w:r>
          </w:p>
          <w:p w14:paraId="06A7BB3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r>
      <w:tr w:rsidR="00A67257" w:rsidRPr="00492945" w14:paraId="42FCEB4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53024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8A850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1D47D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59B9B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3936FE5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C94846" w14:textId="77777777" w:rsidR="00A67257" w:rsidRPr="00492945" w:rsidRDefault="00C8650C" w:rsidP="00BC6BDB">
            <w:pPr>
              <w:keepNext/>
              <w:snapToGrid w:val="0"/>
              <w:spacing w:after="0"/>
              <w:jc w:val="both"/>
              <w:rPr>
                <w:rFonts w:ascii="Arial" w:hAnsi="Arial" w:cs="Arial"/>
                <w:sz w:val="18"/>
                <w:szCs w:val="18"/>
                <w:highlight w:val="yellow"/>
              </w:rPr>
            </w:pPr>
            <w:hyperlink r:id="rId949"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E65D0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8BA6D8"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C631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_n260(2P)</w:t>
            </w:r>
          </w:p>
          <w:p w14:paraId="1DC25328"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r>
      <w:tr w:rsidR="00A67257" w:rsidRPr="00492945" w14:paraId="6404CC1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DB53D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82C56C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097A3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A16D3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01E882E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F34F55" w14:textId="77777777" w:rsidR="00A67257" w:rsidRPr="00492945" w:rsidRDefault="00C8650C" w:rsidP="00BC6BDB">
            <w:pPr>
              <w:keepNext/>
              <w:snapToGrid w:val="0"/>
              <w:spacing w:after="0"/>
              <w:jc w:val="both"/>
              <w:rPr>
                <w:rFonts w:ascii="Arial" w:hAnsi="Arial" w:cs="Arial"/>
                <w:sz w:val="18"/>
                <w:szCs w:val="18"/>
                <w:highlight w:val="yellow"/>
              </w:rPr>
            </w:pPr>
            <w:hyperlink r:id="rId950"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37412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CC4F44"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09971B"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_n260(2A-P)</w:t>
            </w:r>
          </w:p>
          <w:p w14:paraId="05F6B184"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_n260(A-2P)</w:t>
            </w:r>
          </w:p>
        </w:tc>
      </w:tr>
      <w:tr w:rsidR="00A67257" w:rsidRPr="00492945" w14:paraId="52ACF97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6CF4C"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_n260(3A-3O)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1B65E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206FB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696B9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D51194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2D990" w14:textId="77777777" w:rsidR="00A67257" w:rsidRPr="00492945" w:rsidRDefault="00C8650C" w:rsidP="00BC6BDB">
            <w:pPr>
              <w:keepNext/>
              <w:snapToGrid w:val="0"/>
              <w:spacing w:after="0"/>
              <w:jc w:val="both"/>
              <w:rPr>
                <w:rFonts w:ascii="Arial" w:hAnsi="Arial" w:cs="Arial"/>
                <w:sz w:val="18"/>
                <w:szCs w:val="18"/>
                <w:highlight w:val="yellow"/>
              </w:rPr>
            </w:pPr>
            <w:hyperlink r:id="rId951"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A1220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A37A00"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C3DD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_n260(3A-2O)</w:t>
            </w:r>
          </w:p>
          <w:p w14:paraId="072C89B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_n260(2A-3O)</w:t>
            </w:r>
          </w:p>
        </w:tc>
      </w:tr>
      <w:tr w:rsidR="00A67257" w:rsidRPr="00492945" w14:paraId="532126A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A3F76"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9182C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3289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49254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08293CA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090DFD" w14:textId="77777777" w:rsidR="00A67257" w:rsidRPr="00492945" w:rsidRDefault="00C8650C" w:rsidP="00BC6BDB">
            <w:pPr>
              <w:keepNext/>
              <w:snapToGrid w:val="0"/>
              <w:spacing w:after="0"/>
              <w:jc w:val="both"/>
              <w:rPr>
                <w:rFonts w:ascii="Arial" w:hAnsi="Arial" w:cs="Arial"/>
                <w:sz w:val="18"/>
                <w:szCs w:val="18"/>
                <w:highlight w:val="yellow"/>
              </w:rPr>
            </w:pPr>
            <w:hyperlink r:id="rId952"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6A80A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D61CB2"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7C1F1"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_n260(D-G)</w:t>
            </w:r>
          </w:p>
          <w:p w14:paraId="5677F5E5"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w:t>
            </w:r>
          </w:p>
        </w:tc>
      </w:tr>
      <w:tr w:rsidR="00A67257" w:rsidRPr="00492945" w14:paraId="160969A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D409E4"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8C3F0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C92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E3E6A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4814C72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28C9E7" w14:textId="77777777" w:rsidR="00A67257" w:rsidRPr="00492945" w:rsidRDefault="00C8650C" w:rsidP="00BC6BDB">
            <w:pPr>
              <w:keepNext/>
              <w:snapToGrid w:val="0"/>
              <w:spacing w:after="0"/>
              <w:jc w:val="both"/>
              <w:rPr>
                <w:rFonts w:ascii="Arial" w:hAnsi="Arial" w:cs="Arial"/>
                <w:sz w:val="18"/>
                <w:szCs w:val="18"/>
                <w:highlight w:val="yellow"/>
              </w:rPr>
            </w:pPr>
            <w:hyperlink r:id="rId953"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69F9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B59404"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FC125B"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p w14:paraId="4858E9AD"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_n260(D-O)</w:t>
            </w:r>
          </w:p>
        </w:tc>
      </w:tr>
      <w:tr w:rsidR="00A67257" w:rsidRPr="00492945" w14:paraId="0DD5A73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27741B"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9DDF04"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81609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62696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17350C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EE44B2" w14:textId="77777777" w:rsidR="00A67257" w:rsidRPr="00492945" w:rsidRDefault="00C8650C" w:rsidP="00BC6BDB">
            <w:pPr>
              <w:keepNext/>
              <w:snapToGrid w:val="0"/>
              <w:spacing w:after="0"/>
              <w:jc w:val="both"/>
              <w:rPr>
                <w:rFonts w:ascii="Arial" w:hAnsi="Arial" w:cs="Arial"/>
                <w:sz w:val="18"/>
                <w:szCs w:val="18"/>
                <w:highlight w:val="yellow"/>
              </w:rPr>
            </w:pPr>
            <w:hyperlink r:id="rId954"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CE443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1CE7C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F55ED2"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_n260(G-O)</w:t>
            </w:r>
          </w:p>
          <w:p w14:paraId="01434C60"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_n260(2O)</w:t>
            </w:r>
          </w:p>
        </w:tc>
      </w:tr>
      <w:tr w:rsidR="00A67257" w:rsidRPr="00492945" w14:paraId="024E055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BABA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74715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2C954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66D47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F21B73" w14:textId="77777777" w:rsidR="00A67257" w:rsidRPr="00492945" w:rsidRDefault="00C8650C" w:rsidP="00BC6BDB">
            <w:pPr>
              <w:keepNext/>
              <w:snapToGrid w:val="0"/>
              <w:spacing w:after="0"/>
              <w:jc w:val="both"/>
              <w:rPr>
                <w:rFonts w:ascii="Arial" w:hAnsi="Arial" w:cs="Arial"/>
                <w:sz w:val="18"/>
                <w:szCs w:val="18"/>
                <w:highlight w:val="yellow"/>
              </w:rPr>
            </w:pPr>
            <w:hyperlink r:id="rId955"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13B71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62A1B3"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E23568"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_n260(2G-O)</w:t>
            </w:r>
          </w:p>
          <w:p w14:paraId="6E27A76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tc>
      </w:tr>
      <w:tr w:rsidR="00A67257" w:rsidRPr="00492945" w14:paraId="7F37279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FBC3E"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0553DA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2A800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7D835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24D722" w14:textId="77777777" w:rsidR="00A67257" w:rsidRPr="00492945" w:rsidRDefault="00C8650C" w:rsidP="00BC6BDB">
            <w:pPr>
              <w:keepNext/>
              <w:snapToGrid w:val="0"/>
              <w:spacing w:after="0"/>
              <w:jc w:val="both"/>
              <w:rPr>
                <w:rFonts w:ascii="Arial" w:hAnsi="Arial" w:cs="Arial"/>
                <w:sz w:val="18"/>
                <w:szCs w:val="18"/>
                <w:highlight w:val="yellow"/>
              </w:rPr>
            </w:pPr>
            <w:hyperlink r:id="rId956"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5DF91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2A8522"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23AC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p w14:paraId="61D68EF5"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_n260(3O)</w:t>
            </w:r>
          </w:p>
        </w:tc>
      </w:tr>
      <w:tr w:rsidR="00A67257" w:rsidRPr="00492945" w14:paraId="7959EB1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6BCDA"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B7A75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9CDFD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46DC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358035" w14:textId="77777777" w:rsidR="00A67257" w:rsidRPr="00492945" w:rsidRDefault="00C8650C" w:rsidP="00BC6BDB">
            <w:pPr>
              <w:keepNext/>
              <w:snapToGrid w:val="0"/>
              <w:spacing w:after="0"/>
              <w:jc w:val="both"/>
              <w:rPr>
                <w:rFonts w:ascii="Arial" w:hAnsi="Arial" w:cs="Arial"/>
                <w:sz w:val="18"/>
                <w:szCs w:val="18"/>
                <w:highlight w:val="yellow"/>
              </w:rPr>
            </w:pPr>
            <w:hyperlink r:id="rId957"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843B3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E044CF"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BC89E6"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_n260(2G-2O)</w:t>
            </w:r>
          </w:p>
          <w:p w14:paraId="72030814"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tc>
      </w:tr>
      <w:tr w:rsidR="00A67257" w:rsidRPr="00492945" w14:paraId="465385A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9BB22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0D9CC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4D47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96AB7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3D122E" w14:textId="77777777" w:rsidR="00A67257" w:rsidRPr="00492945" w:rsidRDefault="00C8650C" w:rsidP="00BC6BDB">
            <w:pPr>
              <w:keepNext/>
              <w:snapToGrid w:val="0"/>
              <w:spacing w:after="0"/>
              <w:jc w:val="both"/>
              <w:rPr>
                <w:rFonts w:ascii="Arial" w:hAnsi="Arial" w:cs="Arial"/>
                <w:sz w:val="18"/>
                <w:szCs w:val="18"/>
                <w:highlight w:val="yellow"/>
              </w:rPr>
            </w:pPr>
            <w:hyperlink r:id="rId958"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EF44A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29A19E"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2A1A4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p w14:paraId="313E83D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_n260(4O)</w:t>
            </w:r>
          </w:p>
        </w:tc>
      </w:tr>
      <w:tr w:rsidR="00A67257" w:rsidRPr="00492945" w14:paraId="0395641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3A1469"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DA5F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583F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E4AF9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31F0CD" w14:textId="77777777" w:rsidR="00A67257" w:rsidRPr="00492945" w:rsidRDefault="00C8650C" w:rsidP="00BC6BDB">
            <w:pPr>
              <w:keepNext/>
              <w:snapToGrid w:val="0"/>
              <w:spacing w:after="0"/>
              <w:jc w:val="both"/>
              <w:rPr>
                <w:rFonts w:ascii="Arial" w:hAnsi="Arial" w:cs="Arial"/>
                <w:sz w:val="18"/>
                <w:szCs w:val="18"/>
                <w:highlight w:val="yellow"/>
              </w:rPr>
            </w:pPr>
            <w:hyperlink r:id="rId959"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EFCF5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F2723A"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1526A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_n260(2G-3O)</w:t>
            </w:r>
          </w:p>
          <w:p w14:paraId="09790A86"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_n260(G-4O)</w:t>
            </w:r>
          </w:p>
        </w:tc>
      </w:tr>
      <w:tr w:rsidR="00A67257" w:rsidRPr="00492945" w14:paraId="73B4F5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2D7CA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14ED24"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DA2DF4"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21EC7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7970C3" w14:textId="77777777" w:rsidR="00A67257" w:rsidRPr="00492945" w:rsidRDefault="00C8650C" w:rsidP="00BC6BDB">
            <w:pPr>
              <w:keepNext/>
              <w:snapToGrid w:val="0"/>
              <w:spacing w:after="0"/>
              <w:jc w:val="both"/>
              <w:rPr>
                <w:rFonts w:ascii="Arial" w:hAnsi="Arial" w:cs="Arial"/>
                <w:sz w:val="18"/>
                <w:szCs w:val="18"/>
                <w:highlight w:val="yellow"/>
              </w:rPr>
            </w:pPr>
            <w:hyperlink r:id="rId960"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E7D96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8B57B2"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B0325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p w14:paraId="6F88F1E6"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_n260(2G-O)</w:t>
            </w:r>
          </w:p>
        </w:tc>
      </w:tr>
      <w:tr w:rsidR="00A67257" w:rsidRPr="00492945" w14:paraId="7AE1EB8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457218"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36A90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E849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31C5C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57C2B0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8C2C18" w14:textId="77777777" w:rsidR="00A67257" w:rsidRPr="00492945" w:rsidRDefault="00C8650C" w:rsidP="00BC6BDB">
            <w:pPr>
              <w:keepNext/>
              <w:snapToGrid w:val="0"/>
              <w:spacing w:after="0"/>
              <w:jc w:val="both"/>
              <w:rPr>
                <w:rFonts w:ascii="Arial" w:hAnsi="Arial" w:cs="Arial"/>
                <w:sz w:val="18"/>
                <w:szCs w:val="18"/>
                <w:highlight w:val="yellow"/>
              </w:rPr>
            </w:pPr>
            <w:hyperlink r:id="rId961"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84928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F5F78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2679AC"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w:t>
            </w:r>
          </w:p>
          <w:p w14:paraId="75167DB8"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_n260(3G-O)</w:t>
            </w:r>
          </w:p>
        </w:tc>
      </w:tr>
      <w:tr w:rsidR="00A67257" w:rsidRPr="000549BB" w14:paraId="6D16A8D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6C68F"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CC2E4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18E4F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58D6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43DEC44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C5DB6" w14:textId="77777777" w:rsidR="00A67257" w:rsidRPr="00492945" w:rsidRDefault="00C8650C" w:rsidP="00BC6BDB">
            <w:pPr>
              <w:keepNext/>
              <w:snapToGrid w:val="0"/>
              <w:spacing w:after="0"/>
              <w:jc w:val="both"/>
              <w:rPr>
                <w:rFonts w:ascii="Arial" w:hAnsi="Arial" w:cs="Arial"/>
                <w:sz w:val="18"/>
                <w:szCs w:val="18"/>
                <w:highlight w:val="yellow"/>
              </w:rPr>
            </w:pPr>
            <w:hyperlink r:id="rId962"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43F65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D4F5987"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2A60A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n260H</w:t>
            </w:r>
          </w:p>
          <w:p w14:paraId="0CCB44AF"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n260O</w:t>
            </w:r>
          </w:p>
        </w:tc>
      </w:tr>
      <w:tr w:rsidR="00A67257" w:rsidRPr="000549BB" w14:paraId="20AE4D1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5833F3" w14:textId="77777777" w:rsidR="00A67257" w:rsidRPr="004A2F1C"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n260(2H-O)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CD9DDC"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2DDDAF"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9E5778"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Zheng Zhao</w:t>
            </w:r>
          </w:p>
          <w:p w14:paraId="2D8E68B7"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541151" w14:textId="77777777" w:rsidR="00A67257" w:rsidRPr="004A2F1C" w:rsidRDefault="00C8650C" w:rsidP="00BC6BDB">
            <w:pPr>
              <w:keepNext/>
              <w:snapToGrid w:val="0"/>
              <w:spacing w:after="0"/>
              <w:jc w:val="both"/>
              <w:rPr>
                <w:rFonts w:ascii="Arial" w:hAnsi="Arial" w:cs="Arial"/>
                <w:sz w:val="18"/>
                <w:szCs w:val="18"/>
                <w:highlight w:val="yellow"/>
              </w:rPr>
            </w:pPr>
            <w:hyperlink r:id="rId963" w:history="1">
              <w:r w:rsidR="00A67257" w:rsidRPr="004A2F1C">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292C49"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94E0E3" w14:textId="77777777" w:rsidR="00A67257" w:rsidRPr="004A2F1C" w:rsidRDefault="00A67257" w:rsidP="00BC6BDB">
            <w:pPr>
              <w:pStyle w:val="TAL"/>
              <w:snapToGrid w:val="0"/>
              <w:jc w:val="both"/>
              <w:rPr>
                <w:rFonts w:cs="Arial"/>
                <w:szCs w:val="18"/>
                <w:highlight w:val="yellow"/>
              </w:rPr>
            </w:pPr>
            <w:r w:rsidRPr="004A2F1C">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41B64" w14:textId="77777777" w:rsidR="00A67257" w:rsidRPr="004A2F1C"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n260(2H)</w:t>
            </w:r>
          </w:p>
          <w:p w14:paraId="1E1B8447"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n260(H-O)</w:t>
            </w:r>
          </w:p>
        </w:tc>
      </w:tr>
      <w:tr w:rsidR="00A67257" w:rsidRPr="000549BB" w14:paraId="093C38C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CF64A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DC_66A_n260(2A)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54846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6920D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1CB5E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A95A4" w14:textId="77777777" w:rsidR="00A67257" w:rsidRPr="00840CFD" w:rsidRDefault="00C8650C" w:rsidP="00BC6BDB">
            <w:pPr>
              <w:keepNext/>
              <w:snapToGrid w:val="0"/>
              <w:spacing w:after="0"/>
              <w:jc w:val="both"/>
              <w:rPr>
                <w:rFonts w:ascii="Arial" w:hAnsi="Arial" w:cs="Arial"/>
                <w:sz w:val="18"/>
                <w:szCs w:val="18"/>
              </w:rPr>
            </w:pPr>
            <w:hyperlink r:id="rId9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CB75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6EDB39" w14:textId="51ECE0EE" w:rsidR="00A67257" w:rsidRPr="004A2F1C" w:rsidDel="00597620" w:rsidRDefault="004A2F1C"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DCDDF7"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4A2F1C" w:rsidRPr="000549BB" w14:paraId="0C1941B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5B0148"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D22F0"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22DB9"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E0F88E"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AC6470" w14:textId="77777777" w:rsidR="004A2F1C" w:rsidRPr="00840CFD" w:rsidRDefault="00C8650C" w:rsidP="00BC6BDB">
            <w:pPr>
              <w:keepNext/>
              <w:snapToGrid w:val="0"/>
              <w:spacing w:after="0"/>
              <w:jc w:val="both"/>
              <w:rPr>
                <w:rFonts w:ascii="Arial" w:hAnsi="Arial" w:cs="Arial"/>
                <w:sz w:val="18"/>
                <w:szCs w:val="18"/>
              </w:rPr>
            </w:pPr>
            <w:hyperlink r:id="rId965"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5D21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AA6992" w14:textId="077DE31B"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C102"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DC_66A_n260(2A)_UL_66A_n260A</w:t>
            </w:r>
          </w:p>
        </w:tc>
      </w:tr>
      <w:tr w:rsidR="004A2F1C" w:rsidRPr="000549BB" w14:paraId="42206C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FA069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DB4F74"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84005C"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0EC6E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F25587" w14:textId="77777777" w:rsidR="004A2F1C" w:rsidRPr="00840CFD" w:rsidRDefault="00C8650C" w:rsidP="00BC6BDB">
            <w:pPr>
              <w:keepNext/>
              <w:snapToGrid w:val="0"/>
              <w:spacing w:after="0"/>
              <w:jc w:val="both"/>
              <w:rPr>
                <w:rFonts w:ascii="Arial" w:hAnsi="Arial" w:cs="Arial"/>
                <w:sz w:val="18"/>
                <w:szCs w:val="18"/>
              </w:rPr>
            </w:pPr>
            <w:hyperlink r:id="rId966"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C7F74E"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674E51" w14:textId="037E31B8"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345152"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n260(3A)_UL_66A_n</w:t>
            </w:r>
            <w:r w:rsidRPr="00840CFD">
              <w:rPr>
                <w:rFonts w:ascii="Arial" w:eastAsia="Times New Roman" w:hAnsi="Arial" w:cs="Arial"/>
                <w:color w:val="000000"/>
                <w:sz w:val="18"/>
                <w:szCs w:val="18"/>
                <w:lang w:val="en-US"/>
              </w:rPr>
              <w:t>260A</w:t>
            </w:r>
          </w:p>
        </w:tc>
      </w:tr>
      <w:tr w:rsidR="004A2F1C" w:rsidRPr="000549BB" w14:paraId="347573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8601B"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BD6A9"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6C5C5"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CDEF22"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5BB9A8" w14:textId="77777777" w:rsidR="004A2F1C" w:rsidRPr="00840CFD" w:rsidRDefault="00C8650C" w:rsidP="00BC6BDB">
            <w:pPr>
              <w:keepNext/>
              <w:snapToGrid w:val="0"/>
              <w:spacing w:after="0"/>
              <w:jc w:val="both"/>
              <w:rPr>
                <w:rFonts w:ascii="Arial" w:hAnsi="Arial" w:cs="Arial"/>
                <w:sz w:val="18"/>
                <w:szCs w:val="18"/>
              </w:rPr>
            </w:pPr>
            <w:hyperlink r:id="rId967"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EE0E64"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7AADA30" w14:textId="1B460815"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11E5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n260(5A)_UL_66A_n</w:t>
            </w:r>
            <w:r w:rsidRPr="00840CFD">
              <w:rPr>
                <w:rFonts w:ascii="Arial" w:eastAsia="Times New Roman" w:hAnsi="Arial" w:cs="Arial"/>
                <w:color w:val="000000"/>
                <w:sz w:val="18"/>
                <w:szCs w:val="18"/>
                <w:lang w:val="en-US"/>
              </w:rPr>
              <w:t>260A</w:t>
            </w:r>
          </w:p>
        </w:tc>
      </w:tr>
      <w:tr w:rsidR="004A2F1C" w:rsidRPr="000549BB" w14:paraId="6426FA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EB3FC7"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FA823F"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637345"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9E360"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A4B463" w14:textId="77777777" w:rsidR="004A2F1C" w:rsidRPr="00840CFD" w:rsidRDefault="00C8650C" w:rsidP="00BC6BDB">
            <w:pPr>
              <w:keepNext/>
              <w:snapToGrid w:val="0"/>
              <w:spacing w:after="0"/>
              <w:jc w:val="both"/>
              <w:rPr>
                <w:rFonts w:ascii="Arial" w:hAnsi="Arial" w:cs="Arial"/>
                <w:sz w:val="18"/>
                <w:szCs w:val="18"/>
              </w:rPr>
            </w:pPr>
            <w:hyperlink r:id="rId968"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A923FC"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D67B93" w14:textId="68B0D5DC"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4F882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n260(7A)_UL_66A_n</w:t>
            </w:r>
            <w:r w:rsidRPr="00840CFD">
              <w:rPr>
                <w:rFonts w:ascii="Arial" w:eastAsia="Times New Roman" w:hAnsi="Arial" w:cs="Arial"/>
                <w:color w:val="000000"/>
                <w:sz w:val="18"/>
                <w:szCs w:val="18"/>
                <w:lang w:val="en-US"/>
              </w:rPr>
              <w:t>260A</w:t>
            </w:r>
          </w:p>
        </w:tc>
      </w:tr>
      <w:tr w:rsidR="00A67257" w:rsidRPr="000549BB" w14:paraId="07108D3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57E78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5966A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C3FB3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8A6CE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811C5B" w14:textId="77777777" w:rsidR="00A67257" w:rsidRPr="00840CFD" w:rsidRDefault="00C8650C" w:rsidP="00BC6BDB">
            <w:pPr>
              <w:keepNext/>
              <w:snapToGrid w:val="0"/>
              <w:spacing w:after="0"/>
              <w:jc w:val="both"/>
              <w:rPr>
                <w:rFonts w:ascii="Arial" w:hAnsi="Arial" w:cs="Arial"/>
                <w:sz w:val="18"/>
                <w:szCs w:val="18"/>
              </w:rPr>
            </w:pPr>
            <w:hyperlink r:id="rId9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29B69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4F598F" w14:textId="630936A8" w:rsidR="00A67257" w:rsidRPr="00840CFD" w:rsidDel="00597620" w:rsidRDefault="004A2F1C"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BA97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103019B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05B10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640DC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2C2F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AE9F3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1E5214" w14:textId="77777777" w:rsidR="00A67257" w:rsidRPr="00840CFD" w:rsidRDefault="00C8650C" w:rsidP="00BC6BDB">
            <w:pPr>
              <w:keepNext/>
              <w:snapToGrid w:val="0"/>
              <w:spacing w:after="0"/>
              <w:jc w:val="both"/>
              <w:rPr>
                <w:rFonts w:ascii="Arial" w:hAnsi="Arial" w:cs="Arial"/>
                <w:sz w:val="18"/>
                <w:szCs w:val="18"/>
              </w:rPr>
            </w:pPr>
            <w:hyperlink r:id="rId9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3F87F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50834C" w14:textId="25B98100" w:rsidR="00A67257" w:rsidRPr="00456557" w:rsidDel="00597620" w:rsidRDefault="00456557"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C9CFA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4A2F1C" w:rsidRPr="000549BB" w14:paraId="5AC87C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7C92B"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CD2CDE"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3F2DF7"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D35D75"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B52DBD" w14:textId="77777777" w:rsidR="004A2F1C" w:rsidRPr="00840CFD" w:rsidRDefault="00C8650C" w:rsidP="00BC6BDB">
            <w:pPr>
              <w:keepNext/>
              <w:snapToGrid w:val="0"/>
              <w:spacing w:after="0"/>
              <w:jc w:val="both"/>
              <w:rPr>
                <w:rFonts w:ascii="Arial" w:hAnsi="Arial" w:cs="Arial"/>
                <w:sz w:val="18"/>
                <w:szCs w:val="18"/>
              </w:rPr>
            </w:pPr>
            <w:hyperlink r:id="rId971"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A89C80"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88C978" w14:textId="7382ADC9" w:rsidR="004A2F1C" w:rsidRPr="00840CFD" w:rsidDel="00597620" w:rsidRDefault="004A2F1C" w:rsidP="004A2F1C">
            <w:pPr>
              <w:pStyle w:val="TAL"/>
              <w:snapToGrid w:val="0"/>
              <w:jc w:val="both"/>
              <w:rPr>
                <w:rFonts w:cs="Arial"/>
                <w:szCs w:val="18"/>
              </w:rPr>
            </w:pPr>
            <w:r w:rsidRPr="009F058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A5DAE2" w14:textId="77777777" w:rsidR="004A2F1C" w:rsidRPr="00840CFD" w:rsidRDefault="004A2F1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38CAE539"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DC_66A_n260G_UL_66A_n260A</w:t>
            </w:r>
          </w:p>
        </w:tc>
      </w:tr>
      <w:tr w:rsidR="004A2F1C" w:rsidRPr="000549BB" w14:paraId="4C621A4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818FC"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C35888"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284334"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A70E03"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D1670C" w14:textId="77777777" w:rsidR="004A2F1C" w:rsidRPr="00840CFD" w:rsidRDefault="00C8650C" w:rsidP="00BC6BDB">
            <w:pPr>
              <w:keepNext/>
              <w:snapToGrid w:val="0"/>
              <w:spacing w:after="0"/>
              <w:jc w:val="both"/>
              <w:rPr>
                <w:rFonts w:ascii="Arial" w:hAnsi="Arial" w:cs="Arial"/>
                <w:sz w:val="18"/>
                <w:szCs w:val="18"/>
              </w:rPr>
            </w:pPr>
            <w:hyperlink r:id="rId972"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6B2F05"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FF7AFBA" w14:textId="7751E14A" w:rsidR="004A2F1C" w:rsidRPr="00840CFD" w:rsidDel="00597620" w:rsidRDefault="004A2F1C" w:rsidP="004A2F1C">
            <w:pPr>
              <w:pStyle w:val="TAL"/>
              <w:snapToGrid w:val="0"/>
              <w:jc w:val="both"/>
              <w:rPr>
                <w:rFonts w:cs="Arial"/>
                <w:szCs w:val="18"/>
              </w:rPr>
            </w:pPr>
            <w:r w:rsidRPr="009F058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D5567"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 DC_66A_n260G_UL_66A_n260G</w:t>
            </w:r>
          </w:p>
        </w:tc>
      </w:tr>
      <w:tr w:rsidR="004A2F1C" w:rsidRPr="000549BB" w14:paraId="219905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97B331"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259FB"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02E3B3"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E62AF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0BE108" w14:textId="77777777" w:rsidR="004A2F1C" w:rsidRPr="00840CFD" w:rsidRDefault="00C8650C" w:rsidP="00BC6BDB">
            <w:pPr>
              <w:keepNext/>
              <w:snapToGrid w:val="0"/>
              <w:spacing w:after="0"/>
              <w:jc w:val="both"/>
              <w:rPr>
                <w:rFonts w:ascii="Arial" w:hAnsi="Arial" w:cs="Arial"/>
                <w:sz w:val="18"/>
                <w:szCs w:val="18"/>
              </w:rPr>
            </w:pPr>
            <w:hyperlink r:id="rId973"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C4E7CC"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FD2233" w14:textId="1B3CDC08" w:rsidR="004A2F1C" w:rsidRPr="00840CFD" w:rsidDel="00597620" w:rsidRDefault="004A2F1C" w:rsidP="004A2F1C">
            <w:pPr>
              <w:pStyle w:val="TAL"/>
              <w:snapToGrid w:val="0"/>
              <w:jc w:val="both"/>
              <w:rPr>
                <w:rFonts w:cs="Arial"/>
                <w:szCs w:val="18"/>
              </w:rPr>
            </w:pPr>
            <w:r w:rsidRPr="00EC280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5D4FF"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n260G_UL_66A_n</w:t>
            </w:r>
            <w:r w:rsidRPr="00840CFD">
              <w:rPr>
                <w:rFonts w:ascii="Arial" w:eastAsia="Times New Roman" w:hAnsi="Arial" w:cs="Arial"/>
                <w:color w:val="000000"/>
                <w:sz w:val="18"/>
                <w:szCs w:val="18"/>
                <w:lang w:val="en-US"/>
              </w:rPr>
              <w:t>260A</w:t>
            </w:r>
          </w:p>
        </w:tc>
      </w:tr>
      <w:tr w:rsidR="004A2F1C" w:rsidRPr="000549BB" w14:paraId="24C95D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A379A"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B3CC50"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B1E9D6"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4893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F1C279" w14:textId="77777777" w:rsidR="004A2F1C" w:rsidRPr="00840CFD" w:rsidRDefault="00C8650C" w:rsidP="00BC6BDB">
            <w:pPr>
              <w:keepNext/>
              <w:snapToGrid w:val="0"/>
              <w:spacing w:after="0"/>
              <w:jc w:val="both"/>
              <w:rPr>
                <w:rFonts w:ascii="Arial" w:hAnsi="Arial" w:cs="Arial"/>
                <w:sz w:val="18"/>
                <w:szCs w:val="18"/>
              </w:rPr>
            </w:pPr>
            <w:hyperlink r:id="rId974"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BE8993"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B0C2A4" w14:textId="08D1D409" w:rsidR="004A2F1C" w:rsidRPr="00840CFD" w:rsidDel="00597620" w:rsidRDefault="004A2F1C" w:rsidP="004A2F1C">
            <w:pPr>
              <w:pStyle w:val="TAL"/>
              <w:snapToGrid w:val="0"/>
              <w:jc w:val="both"/>
              <w:rPr>
                <w:rFonts w:cs="Arial"/>
                <w:szCs w:val="18"/>
              </w:rPr>
            </w:pPr>
            <w:r w:rsidRPr="00EC280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27D95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n260G_UL_66A_n</w:t>
            </w:r>
            <w:r w:rsidRPr="00840CFD">
              <w:rPr>
                <w:rFonts w:ascii="Arial" w:eastAsia="Times New Roman" w:hAnsi="Arial" w:cs="Arial"/>
                <w:color w:val="000000"/>
                <w:sz w:val="18"/>
                <w:szCs w:val="18"/>
                <w:lang w:val="en-US"/>
              </w:rPr>
              <w:t>260G</w:t>
            </w:r>
          </w:p>
        </w:tc>
      </w:tr>
      <w:tr w:rsidR="0049198C" w:rsidRPr="000549BB" w14:paraId="3452D28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27B71"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E67292"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C620AE"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E0A4A6"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1974CE" w14:textId="77777777" w:rsidR="0049198C" w:rsidRPr="00840CFD" w:rsidRDefault="00C8650C" w:rsidP="00BC6BDB">
            <w:pPr>
              <w:keepNext/>
              <w:snapToGrid w:val="0"/>
              <w:spacing w:after="0"/>
              <w:jc w:val="both"/>
              <w:rPr>
                <w:rFonts w:ascii="Arial" w:hAnsi="Arial" w:cs="Arial"/>
                <w:sz w:val="18"/>
                <w:szCs w:val="18"/>
              </w:rPr>
            </w:pPr>
            <w:hyperlink r:id="rId975" w:history="1">
              <w:r w:rsidR="0049198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A2F076"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EF8873" w14:textId="74C0086D" w:rsidR="0049198C" w:rsidRPr="00840CFD" w:rsidDel="00597620" w:rsidRDefault="0049198C" w:rsidP="0049198C">
            <w:pPr>
              <w:pStyle w:val="TAL"/>
              <w:snapToGrid w:val="0"/>
              <w:jc w:val="both"/>
              <w:rPr>
                <w:rFonts w:cs="Arial"/>
                <w:szCs w:val="18"/>
              </w:rPr>
            </w:pPr>
            <w:r w:rsidRPr="0050081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529CB7"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DC_66A_n260(2A-G)_UL_66A_n260A DC_66A_n260(A-2G)_UL_66A_n260A</w:t>
            </w:r>
          </w:p>
        </w:tc>
      </w:tr>
      <w:tr w:rsidR="0049198C" w:rsidRPr="000549BB" w14:paraId="7F7AAD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643C4B"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69F79D"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4D313B"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666D30"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77B296" w14:textId="77777777" w:rsidR="0049198C" w:rsidRPr="00840CFD" w:rsidRDefault="00C8650C" w:rsidP="00BC6BDB">
            <w:pPr>
              <w:keepNext/>
              <w:snapToGrid w:val="0"/>
              <w:spacing w:after="0"/>
              <w:jc w:val="both"/>
              <w:rPr>
                <w:rFonts w:ascii="Arial" w:hAnsi="Arial" w:cs="Arial"/>
                <w:sz w:val="18"/>
                <w:szCs w:val="18"/>
              </w:rPr>
            </w:pPr>
            <w:hyperlink r:id="rId976" w:history="1">
              <w:r w:rsidR="0049198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0B10C4"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8EF4BD" w14:textId="06102F6B" w:rsidR="0049198C" w:rsidRPr="00840CFD" w:rsidDel="00597620" w:rsidRDefault="0049198C" w:rsidP="0049198C">
            <w:pPr>
              <w:pStyle w:val="TAL"/>
              <w:snapToGrid w:val="0"/>
              <w:jc w:val="both"/>
              <w:rPr>
                <w:rFonts w:cs="Arial"/>
                <w:szCs w:val="18"/>
              </w:rPr>
            </w:pPr>
            <w:r w:rsidRPr="0050081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4FBFB8"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DC_66A_n260(2A-G)_UL_66A_n260G DC_66A_n260(A-2G)_UL_66A_n260G</w:t>
            </w:r>
          </w:p>
        </w:tc>
      </w:tr>
      <w:tr w:rsidR="00A67257" w:rsidRPr="000549BB" w14:paraId="376B1AE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119DE"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5A20C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A7746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29DA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AA9259" w14:textId="77777777" w:rsidR="00A67257" w:rsidRPr="00840CFD" w:rsidRDefault="00C8650C" w:rsidP="00BC6BDB">
            <w:pPr>
              <w:keepNext/>
              <w:snapToGrid w:val="0"/>
              <w:spacing w:after="0"/>
              <w:jc w:val="both"/>
              <w:rPr>
                <w:rFonts w:ascii="Arial" w:hAnsi="Arial" w:cs="Arial"/>
                <w:sz w:val="18"/>
                <w:szCs w:val="18"/>
              </w:rPr>
            </w:pPr>
            <w:hyperlink r:id="rId9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BD50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C6151E" w14:textId="35F7CC0D" w:rsidR="00A67257" w:rsidRPr="00840CFD" w:rsidDel="00597620" w:rsidRDefault="0049198C"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24F8D7"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DC_66A_n260G_UL_66A_n260A</w:t>
            </w:r>
          </w:p>
        </w:tc>
      </w:tr>
      <w:tr w:rsidR="00A67257" w:rsidRPr="000549BB" w14:paraId="457A76C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33495"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3501D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95249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A8D21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90F9FF" w14:textId="77777777" w:rsidR="00A67257" w:rsidRPr="00840CFD" w:rsidRDefault="00C8650C" w:rsidP="00BC6BDB">
            <w:pPr>
              <w:keepNext/>
              <w:snapToGrid w:val="0"/>
              <w:spacing w:after="0"/>
              <w:jc w:val="both"/>
              <w:rPr>
                <w:rFonts w:ascii="Arial" w:hAnsi="Arial" w:cs="Arial"/>
                <w:sz w:val="18"/>
                <w:szCs w:val="18"/>
              </w:rPr>
            </w:pPr>
            <w:hyperlink r:id="rId9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3A1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EA5AA6" w14:textId="5896A24F" w:rsidR="00A67257" w:rsidRPr="00840CFD" w:rsidDel="00597620"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44866"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DC_66A_n260G_UL_66A_n260G</w:t>
            </w:r>
          </w:p>
        </w:tc>
      </w:tr>
      <w:tr w:rsidR="00A67257" w:rsidRPr="000549BB" w14:paraId="0DC915C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C792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30AF7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C89AC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E6E52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F2556C" w14:textId="77777777" w:rsidR="00A67257" w:rsidRPr="00840CFD" w:rsidRDefault="00C8650C" w:rsidP="00BC6BDB">
            <w:pPr>
              <w:keepNext/>
              <w:snapToGrid w:val="0"/>
              <w:spacing w:after="0"/>
              <w:jc w:val="both"/>
              <w:rPr>
                <w:rFonts w:ascii="Arial" w:hAnsi="Arial" w:cs="Arial"/>
                <w:sz w:val="18"/>
                <w:szCs w:val="18"/>
              </w:rPr>
            </w:pPr>
            <w:hyperlink r:id="rId9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C3EFE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D7E27D"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18A044"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DC_66A_n260G_UL_66A_n260G</w:t>
            </w:r>
          </w:p>
        </w:tc>
      </w:tr>
      <w:tr w:rsidR="0049198C" w:rsidRPr="000549BB" w14:paraId="3CFF62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55ABFD"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B3FF4C"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55E026"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84EDF7"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AA069B" w14:textId="77777777" w:rsidR="0049198C" w:rsidRPr="00840CFD" w:rsidRDefault="00C8650C" w:rsidP="00BC6BDB">
            <w:pPr>
              <w:keepNext/>
              <w:snapToGrid w:val="0"/>
              <w:spacing w:after="0"/>
              <w:jc w:val="both"/>
              <w:rPr>
                <w:rFonts w:ascii="Arial" w:hAnsi="Arial" w:cs="Arial"/>
                <w:sz w:val="18"/>
                <w:szCs w:val="18"/>
              </w:rPr>
            </w:pPr>
            <w:hyperlink r:id="rId980" w:history="1">
              <w:r w:rsidR="0049198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CC3509"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1B741B" w14:textId="7E5BE0B1" w:rsidR="0049198C" w:rsidRPr="00840CFD" w:rsidDel="00597620" w:rsidRDefault="0049198C" w:rsidP="0049198C">
            <w:pPr>
              <w:pStyle w:val="TAL"/>
              <w:snapToGrid w:val="0"/>
              <w:jc w:val="both"/>
              <w:rPr>
                <w:rFonts w:cs="Arial"/>
                <w:szCs w:val="18"/>
              </w:rPr>
            </w:pPr>
            <w:r w:rsidRPr="00891FF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4227D9"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DC_66A_n260H_UL_66A_n260A</w:t>
            </w:r>
          </w:p>
        </w:tc>
      </w:tr>
      <w:tr w:rsidR="0049198C" w:rsidRPr="000549BB" w14:paraId="1946EF6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806026"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F55D8E"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1302EE"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641EFA"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0557B4" w14:textId="77777777" w:rsidR="0049198C" w:rsidRPr="00840CFD" w:rsidRDefault="00C8650C" w:rsidP="00BC6BDB">
            <w:pPr>
              <w:keepNext/>
              <w:snapToGrid w:val="0"/>
              <w:spacing w:after="0"/>
              <w:jc w:val="both"/>
              <w:rPr>
                <w:rFonts w:ascii="Arial" w:hAnsi="Arial" w:cs="Arial"/>
                <w:sz w:val="18"/>
                <w:szCs w:val="18"/>
              </w:rPr>
            </w:pPr>
            <w:hyperlink r:id="rId981" w:history="1">
              <w:r w:rsidR="0049198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026A09"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AAA659" w14:textId="25C7DB91" w:rsidR="0049198C" w:rsidRPr="00840CFD" w:rsidDel="00597620" w:rsidRDefault="0049198C" w:rsidP="0049198C">
            <w:pPr>
              <w:pStyle w:val="TAL"/>
              <w:snapToGrid w:val="0"/>
              <w:jc w:val="both"/>
              <w:rPr>
                <w:rFonts w:cs="Arial"/>
                <w:szCs w:val="18"/>
              </w:rPr>
            </w:pPr>
            <w:r w:rsidRPr="00891FF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BC7E52"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DC_66A_n260H_UL_66A_n260G</w:t>
            </w:r>
          </w:p>
        </w:tc>
      </w:tr>
      <w:tr w:rsidR="0049198C" w:rsidRPr="000549BB" w14:paraId="054060D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AED34"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84AB2DE"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BCB35B"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39998D"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C49ADA" w14:textId="77777777" w:rsidR="0049198C" w:rsidRPr="00840CFD" w:rsidRDefault="00C8650C" w:rsidP="00BC6BDB">
            <w:pPr>
              <w:keepNext/>
              <w:snapToGrid w:val="0"/>
              <w:spacing w:after="0"/>
              <w:jc w:val="both"/>
              <w:rPr>
                <w:rFonts w:ascii="Arial" w:hAnsi="Arial" w:cs="Arial"/>
                <w:sz w:val="18"/>
                <w:szCs w:val="18"/>
              </w:rPr>
            </w:pPr>
            <w:hyperlink r:id="rId982" w:history="1">
              <w:r w:rsidR="0049198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574DC"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1109B0" w14:textId="7F3F077D" w:rsidR="0049198C" w:rsidRPr="00840CFD" w:rsidDel="00597620" w:rsidRDefault="0049198C" w:rsidP="0049198C">
            <w:pPr>
              <w:pStyle w:val="TAL"/>
              <w:snapToGrid w:val="0"/>
              <w:jc w:val="both"/>
              <w:rPr>
                <w:rFonts w:cs="Arial"/>
                <w:szCs w:val="18"/>
              </w:rPr>
            </w:pPr>
            <w:r w:rsidRPr="00891FF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ADA930"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r>
      <w:tr w:rsidR="008B15F2" w:rsidRPr="000549BB" w14:paraId="151B22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D0001C"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A0EA24" w14:textId="77777777" w:rsidR="008B15F2" w:rsidRPr="00840CFD" w:rsidRDefault="008B15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435B37" w14:textId="77777777" w:rsidR="008B15F2" w:rsidRPr="00840CFD" w:rsidRDefault="008B15F2"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0F3BCC"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75F3D4" w14:textId="77777777" w:rsidR="008B15F2" w:rsidRPr="00840CFD" w:rsidRDefault="00C8650C" w:rsidP="00BC6BDB">
            <w:pPr>
              <w:keepNext/>
              <w:snapToGrid w:val="0"/>
              <w:spacing w:after="0"/>
              <w:jc w:val="both"/>
              <w:rPr>
                <w:rFonts w:ascii="Arial" w:hAnsi="Arial" w:cs="Arial"/>
                <w:sz w:val="18"/>
                <w:szCs w:val="18"/>
              </w:rPr>
            </w:pPr>
            <w:hyperlink r:id="rId983" w:history="1">
              <w:r w:rsidR="008B15F2"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17C303"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A1305E" w14:textId="300F40FE" w:rsidR="008B15F2" w:rsidRPr="00840CFD" w:rsidDel="00597620" w:rsidRDefault="008B15F2" w:rsidP="008B15F2">
            <w:pPr>
              <w:pStyle w:val="TAL"/>
              <w:snapToGrid w:val="0"/>
              <w:jc w:val="both"/>
              <w:rPr>
                <w:rFonts w:cs="Arial"/>
                <w:szCs w:val="18"/>
              </w:rPr>
            </w:pPr>
            <w:r w:rsidRPr="00C238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C95DAA"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n260(2A-H))_UL_66A_n</w:t>
            </w:r>
            <w:r w:rsidRPr="00840CFD">
              <w:rPr>
                <w:rFonts w:ascii="Arial" w:eastAsia="Times New Roman" w:hAnsi="Arial" w:cs="Arial"/>
                <w:color w:val="000000"/>
                <w:sz w:val="18"/>
                <w:szCs w:val="18"/>
                <w:lang w:val="en-US"/>
              </w:rPr>
              <w:t>260A</w:t>
            </w:r>
          </w:p>
        </w:tc>
      </w:tr>
      <w:tr w:rsidR="008B15F2" w:rsidRPr="000549BB" w14:paraId="085914E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AE0E8"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30D42" w14:textId="77777777" w:rsidR="008B15F2" w:rsidRPr="00840CFD" w:rsidRDefault="008B15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0062D0" w14:textId="77777777" w:rsidR="008B15F2" w:rsidRPr="00840CFD" w:rsidRDefault="008B15F2"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DB8422"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68B32A" w14:textId="77777777" w:rsidR="008B15F2" w:rsidRPr="00840CFD" w:rsidRDefault="00C8650C" w:rsidP="00BC6BDB">
            <w:pPr>
              <w:keepNext/>
              <w:snapToGrid w:val="0"/>
              <w:spacing w:after="0"/>
              <w:jc w:val="both"/>
              <w:rPr>
                <w:rFonts w:ascii="Arial" w:hAnsi="Arial" w:cs="Arial"/>
                <w:sz w:val="18"/>
                <w:szCs w:val="18"/>
              </w:rPr>
            </w:pPr>
            <w:hyperlink r:id="rId984" w:history="1">
              <w:r w:rsidR="008B15F2"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AE2F8C"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62C6CE" w14:textId="543D3068" w:rsidR="008B15F2" w:rsidRPr="00840CFD" w:rsidDel="00597620" w:rsidRDefault="008B15F2" w:rsidP="008B15F2">
            <w:pPr>
              <w:pStyle w:val="TAL"/>
              <w:snapToGrid w:val="0"/>
              <w:jc w:val="both"/>
              <w:rPr>
                <w:rFonts w:cs="Arial"/>
                <w:szCs w:val="18"/>
              </w:rPr>
            </w:pPr>
            <w:r w:rsidRPr="00C238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71A87A"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n260(2A-H))_UL_66A_n</w:t>
            </w:r>
            <w:r w:rsidRPr="00840CFD">
              <w:rPr>
                <w:rFonts w:ascii="Arial" w:eastAsia="Times New Roman" w:hAnsi="Arial" w:cs="Arial"/>
                <w:color w:val="000000"/>
                <w:sz w:val="18"/>
                <w:szCs w:val="18"/>
                <w:lang w:val="en-US"/>
              </w:rPr>
              <w:t>260G</w:t>
            </w:r>
          </w:p>
        </w:tc>
      </w:tr>
      <w:tr w:rsidR="008B15F2" w:rsidRPr="000549BB" w14:paraId="7A5C6B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82DD4B"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70731E" w14:textId="77777777" w:rsidR="008B15F2" w:rsidRPr="00840CFD" w:rsidRDefault="008B15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FD1CD1" w14:textId="77777777" w:rsidR="008B15F2" w:rsidRPr="00840CFD" w:rsidRDefault="008B15F2"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74C61"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49DF88" w14:textId="77777777" w:rsidR="008B15F2" w:rsidRPr="00840CFD" w:rsidRDefault="00C8650C" w:rsidP="00BC6BDB">
            <w:pPr>
              <w:keepNext/>
              <w:snapToGrid w:val="0"/>
              <w:spacing w:after="0"/>
              <w:jc w:val="both"/>
              <w:rPr>
                <w:rFonts w:ascii="Arial" w:hAnsi="Arial" w:cs="Arial"/>
                <w:sz w:val="18"/>
                <w:szCs w:val="18"/>
              </w:rPr>
            </w:pPr>
            <w:hyperlink r:id="rId985" w:history="1">
              <w:r w:rsidR="008B15F2"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114A61"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5F739B" w14:textId="4A76E158" w:rsidR="008B15F2" w:rsidRPr="00840CFD" w:rsidDel="00597620" w:rsidRDefault="008B15F2" w:rsidP="008B15F2">
            <w:pPr>
              <w:pStyle w:val="TAL"/>
              <w:snapToGrid w:val="0"/>
              <w:jc w:val="both"/>
              <w:rPr>
                <w:rFonts w:cs="Arial"/>
                <w:szCs w:val="18"/>
              </w:rPr>
            </w:pPr>
            <w:r w:rsidRPr="00C238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E2F1A1"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DC_66A_</w:t>
            </w:r>
            <w:r w:rsidRPr="00840CFD">
              <w:rPr>
                <w:rFonts w:ascii="Arial" w:eastAsia="Times New Roman" w:hAnsi="Arial" w:cs="Arial"/>
                <w:bCs/>
                <w:color w:val="000000"/>
                <w:sz w:val="18"/>
                <w:szCs w:val="18"/>
                <w:lang w:val="en-US"/>
              </w:rPr>
              <w:t>n260(A-2H)</w:t>
            </w:r>
          </w:p>
        </w:tc>
      </w:tr>
      <w:tr w:rsidR="00A67257" w:rsidRPr="000549BB" w14:paraId="2428660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9EA2C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D7B12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38DC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5364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4F3EA7" w14:textId="77777777" w:rsidR="00A67257" w:rsidRPr="00840CFD" w:rsidRDefault="00C8650C" w:rsidP="00BC6BDB">
            <w:pPr>
              <w:keepNext/>
              <w:snapToGrid w:val="0"/>
              <w:spacing w:after="0"/>
              <w:jc w:val="both"/>
              <w:rPr>
                <w:rFonts w:ascii="Arial" w:hAnsi="Arial" w:cs="Arial"/>
                <w:sz w:val="18"/>
                <w:szCs w:val="18"/>
              </w:rPr>
            </w:pPr>
            <w:hyperlink r:id="rId986" w:history="1">
              <w:r w:rsidR="00A67257" w:rsidRPr="00840CFD">
                <w:rPr>
                  <w:rStyle w:val="ae"/>
                  <w:rFonts w:ascii="Arial" w:hAnsi="Arial" w:cs="Arial"/>
                  <w:sz w:val="18"/>
                  <w:szCs w:val="18"/>
                </w:rPr>
                <w:t>zheng.zhao@ver</w:t>
              </w:r>
              <w:r w:rsidR="00A67257"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23644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CA1EC7" w14:textId="4DAFC575" w:rsidR="00A67257" w:rsidRPr="00840CFD" w:rsidDel="00597620" w:rsidRDefault="008B15F2" w:rsidP="00BC6BDB">
            <w:pPr>
              <w:pStyle w:val="TAL"/>
              <w:snapToGrid w:val="0"/>
              <w:jc w:val="both"/>
              <w:rPr>
                <w:rFonts w:cs="Arial"/>
                <w:szCs w:val="18"/>
              </w:rPr>
            </w:pPr>
            <w:r w:rsidRPr="008B15F2">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0B9A3A"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63F6B07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E00FC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DC_66A_n260O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C97C2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AD264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A3707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1DDE1E" w14:textId="77777777" w:rsidR="00A67257" w:rsidRPr="00840CFD" w:rsidRDefault="00C8650C" w:rsidP="00BC6BDB">
            <w:pPr>
              <w:keepNext/>
              <w:snapToGrid w:val="0"/>
              <w:spacing w:after="0"/>
              <w:jc w:val="both"/>
              <w:rPr>
                <w:rFonts w:ascii="Arial" w:hAnsi="Arial" w:cs="Arial"/>
                <w:sz w:val="18"/>
                <w:szCs w:val="18"/>
              </w:rPr>
            </w:pPr>
            <w:hyperlink r:id="rId9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DF05E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F35DEB" w14:textId="25DD8B37" w:rsidR="00A67257" w:rsidRPr="00456557" w:rsidDel="00597620" w:rsidRDefault="00456557"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66CDEC"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1F60B6B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DDE935"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484D6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E3644"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04C45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ED1E57" w14:textId="77777777" w:rsidR="00A67257" w:rsidRPr="00840CFD" w:rsidRDefault="00C8650C" w:rsidP="00BC6BDB">
            <w:pPr>
              <w:keepNext/>
              <w:snapToGrid w:val="0"/>
              <w:spacing w:after="0"/>
              <w:jc w:val="both"/>
              <w:rPr>
                <w:rFonts w:ascii="Arial" w:hAnsi="Arial" w:cs="Arial"/>
                <w:sz w:val="18"/>
                <w:szCs w:val="18"/>
              </w:rPr>
            </w:pPr>
            <w:hyperlink r:id="rId9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B1B63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A72D53" w14:textId="6B370732" w:rsidR="00A67257" w:rsidRPr="00840CFD" w:rsidDel="00597620" w:rsidRDefault="008B15F2"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82937C"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DC_66A_n260O_UL_66A_n260A</w:t>
            </w:r>
          </w:p>
        </w:tc>
      </w:tr>
      <w:tr w:rsidR="00A67257" w:rsidRPr="000549BB" w14:paraId="603A46B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4E6CEF"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B6009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416CA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F3488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31F313" w14:textId="77777777" w:rsidR="00A67257" w:rsidRPr="00840CFD" w:rsidRDefault="00C8650C" w:rsidP="00BC6BDB">
            <w:pPr>
              <w:keepNext/>
              <w:snapToGrid w:val="0"/>
              <w:spacing w:after="0"/>
              <w:jc w:val="both"/>
              <w:rPr>
                <w:rFonts w:ascii="Arial" w:hAnsi="Arial" w:cs="Arial"/>
                <w:sz w:val="18"/>
                <w:szCs w:val="18"/>
              </w:rPr>
            </w:pPr>
            <w:hyperlink r:id="rId9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471B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E9C605" w14:textId="3F3280A4" w:rsidR="00A67257" w:rsidRPr="00456557" w:rsidDel="00597620" w:rsidRDefault="00456557"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5E644B"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DC_66A_n260O_UL_66A_n260O</w:t>
            </w:r>
          </w:p>
        </w:tc>
      </w:tr>
      <w:tr w:rsidR="00A67257" w:rsidRPr="000549BB" w14:paraId="03A78E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B8DB6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C5422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8890B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38F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4F5E9F" w14:textId="77777777" w:rsidR="00A67257" w:rsidRPr="00840CFD" w:rsidRDefault="00C8650C" w:rsidP="00BC6BDB">
            <w:pPr>
              <w:keepNext/>
              <w:snapToGrid w:val="0"/>
              <w:spacing w:after="0"/>
              <w:jc w:val="both"/>
              <w:rPr>
                <w:rFonts w:ascii="Arial" w:hAnsi="Arial" w:cs="Arial"/>
                <w:sz w:val="18"/>
                <w:szCs w:val="18"/>
              </w:rPr>
            </w:pPr>
            <w:hyperlink r:id="rId9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EDBC5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6074B6" w14:textId="0F7DEE3F" w:rsidR="00A67257" w:rsidRPr="00840CFD" w:rsidDel="00597620"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6A28B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DC_66A_n260O_UL_66A_n260O</w:t>
            </w:r>
          </w:p>
        </w:tc>
      </w:tr>
      <w:tr w:rsidR="00A67257" w:rsidRPr="000549BB" w14:paraId="71DEBBE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1C3909"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C4F91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94309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18A66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B5D628" w14:textId="77777777" w:rsidR="00A67257" w:rsidRPr="00840CFD" w:rsidRDefault="00C8650C" w:rsidP="00BC6BDB">
            <w:pPr>
              <w:keepNext/>
              <w:snapToGrid w:val="0"/>
              <w:spacing w:after="0"/>
              <w:jc w:val="both"/>
              <w:rPr>
                <w:rFonts w:ascii="Arial" w:hAnsi="Arial" w:cs="Arial"/>
                <w:sz w:val="18"/>
                <w:szCs w:val="18"/>
              </w:rPr>
            </w:pPr>
            <w:hyperlink r:id="rId9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E56A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29785C" w14:textId="391C065F" w:rsidR="00A67257" w:rsidRPr="00840CFD" w:rsidDel="00597620" w:rsidRDefault="008B15F2"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FB1EF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DC_66A_n260P_UL_66A_n260A</w:t>
            </w:r>
          </w:p>
        </w:tc>
      </w:tr>
      <w:tr w:rsidR="00A67257" w:rsidRPr="000549BB" w14:paraId="1BF572E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B30D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EC4F5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AC83C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48A54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F9D79B" w14:textId="77777777" w:rsidR="00A67257" w:rsidRPr="00840CFD" w:rsidRDefault="00C8650C" w:rsidP="00BC6BDB">
            <w:pPr>
              <w:keepNext/>
              <w:snapToGrid w:val="0"/>
              <w:spacing w:after="0"/>
              <w:jc w:val="both"/>
              <w:rPr>
                <w:rFonts w:ascii="Arial" w:hAnsi="Arial" w:cs="Arial"/>
                <w:sz w:val="18"/>
                <w:szCs w:val="18"/>
              </w:rPr>
            </w:pPr>
            <w:hyperlink r:id="rId9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D1395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9184E3" w14:textId="6D29921E" w:rsidR="00A67257" w:rsidRPr="00840CFD" w:rsidDel="00597620"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A3E0D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DC_66A_n260P_UL_66A_n260O</w:t>
            </w:r>
          </w:p>
        </w:tc>
      </w:tr>
      <w:tr w:rsidR="00A67257" w:rsidRPr="000549BB" w14:paraId="22FA5A4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4680E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CC0E7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5397F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F9A3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F18FD5" w14:textId="77777777" w:rsidR="00A67257" w:rsidRPr="00840CFD" w:rsidRDefault="00C8650C" w:rsidP="00BC6BDB">
            <w:pPr>
              <w:keepNext/>
              <w:snapToGrid w:val="0"/>
              <w:spacing w:after="0"/>
              <w:jc w:val="both"/>
              <w:rPr>
                <w:rFonts w:ascii="Arial" w:hAnsi="Arial" w:cs="Arial"/>
                <w:sz w:val="18"/>
                <w:szCs w:val="18"/>
              </w:rPr>
            </w:pPr>
            <w:hyperlink r:id="rId9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278AF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0ADC20" w14:textId="6ED781AE" w:rsidR="00A67257" w:rsidRPr="00840CFD" w:rsidDel="00597620"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ABB2E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DC_66A_n260P_UL_66A_n260P</w:t>
            </w:r>
          </w:p>
        </w:tc>
      </w:tr>
      <w:tr w:rsidR="00A67257" w:rsidRPr="000549BB" w14:paraId="27D033D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6F969"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7B2F3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D078B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B34BC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6E3E6B" w14:textId="77777777" w:rsidR="00A67257" w:rsidRPr="00840CFD" w:rsidRDefault="00C8650C" w:rsidP="00BC6BDB">
            <w:pPr>
              <w:keepNext/>
              <w:snapToGrid w:val="0"/>
              <w:spacing w:after="0"/>
              <w:jc w:val="both"/>
              <w:rPr>
                <w:rFonts w:ascii="Arial" w:hAnsi="Arial" w:cs="Arial"/>
                <w:sz w:val="18"/>
                <w:szCs w:val="18"/>
              </w:rPr>
            </w:pPr>
            <w:hyperlink r:id="rId99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5D931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E1D6AB" w14:textId="5C96E8EB" w:rsidR="00A67257" w:rsidRPr="00840CFD" w:rsidDel="00597620"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51FC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DC_66A_n260P_UL_66A_n260P</w:t>
            </w:r>
          </w:p>
        </w:tc>
      </w:tr>
      <w:tr w:rsidR="00456557" w:rsidRPr="000549BB" w14:paraId="2BB133E8"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08056"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2851EA"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DB3C6C"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9E0D7"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235745" w14:textId="77777777" w:rsidR="00456557" w:rsidRPr="00840CFD" w:rsidRDefault="00456557" w:rsidP="00BC6BDB">
            <w:pPr>
              <w:keepNext/>
              <w:snapToGrid w:val="0"/>
              <w:spacing w:after="0"/>
              <w:jc w:val="both"/>
              <w:rPr>
                <w:rFonts w:ascii="Arial" w:hAnsi="Arial" w:cs="Arial"/>
                <w:sz w:val="18"/>
                <w:szCs w:val="18"/>
              </w:rPr>
            </w:pPr>
            <w:hyperlink r:id="rId99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D7D0A1"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C6B6CCF" w14:textId="24727130" w:rsidR="00456557" w:rsidRPr="00840CFD" w:rsidDel="00597620" w:rsidRDefault="00456557" w:rsidP="00BC6BDB">
            <w:pPr>
              <w:pStyle w:val="TAL"/>
              <w:snapToGrid w:val="0"/>
              <w:jc w:val="both"/>
              <w:rPr>
                <w:rFonts w:cs="Arial"/>
                <w:szCs w:val="18"/>
              </w:rPr>
            </w:pPr>
            <w:r w:rsidRPr="0061575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39FD24"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DC_66A_n260(A-P)_UL_66A_n260A DC_66A_n260(A-Q)_UL_66A_n260A DC_66A_n260(P-Q)_UL_66A_n260A</w:t>
            </w:r>
          </w:p>
        </w:tc>
      </w:tr>
      <w:tr w:rsidR="00456557" w:rsidRPr="000549BB" w14:paraId="0551906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211F5A"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BC91E4"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35BBA3"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6C0D98"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524E97" w14:textId="77777777" w:rsidR="00456557" w:rsidRPr="00840CFD" w:rsidRDefault="00456557" w:rsidP="00BC6BDB">
            <w:pPr>
              <w:keepNext/>
              <w:snapToGrid w:val="0"/>
              <w:spacing w:after="0"/>
              <w:jc w:val="both"/>
              <w:rPr>
                <w:rFonts w:ascii="Arial" w:hAnsi="Arial" w:cs="Arial"/>
                <w:sz w:val="18"/>
                <w:szCs w:val="18"/>
              </w:rPr>
            </w:pPr>
            <w:hyperlink r:id="rId99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9DF6E8"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D160C75" w14:textId="556D14E7" w:rsidR="00456557" w:rsidRPr="00840CFD" w:rsidDel="00597620" w:rsidRDefault="00456557" w:rsidP="00BC6BDB">
            <w:pPr>
              <w:pStyle w:val="TAL"/>
              <w:snapToGrid w:val="0"/>
              <w:jc w:val="both"/>
              <w:rPr>
                <w:rFonts w:cs="Arial"/>
                <w:szCs w:val="18"/>
              </w:rPr>
            </w:pPr>
            <w:r w:rsidRPr="0061575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E8A6BD"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DC_66A_n260(A-P)_UL_66A_n260O DC_66A_n260(A-Q)_UL_66A_n260O DC_66A_n260(P-Q)_UL_66A_n260O</w:t>
            </w:r>
          </w:p>
        </w:tc>
      </w:tr>
      <w:tr w:rsidR="00456557" w:rsidRPr="000549BB" w14:paraId="26C2199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1CAC7C"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11E351"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A8533"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E4C925"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05858D" w14:textId="77777777" w:rsidR="00456557" w:rsidRPr="00840CFD" w:rsidRDefault="00456557" w:rsidP="00BC6BDB">
            <w:pPr>
              <w:keepNext/>
              <w:snapToGrid w:val="0"/>
              <w:spacing w:after="0"/>
              <w:jc w:val="both"/>
              <w:rPr>
                <w:rFonts w:ascii="Arial" w:hAnsi="Arial" w:cs="Arial"/>
                <w:sz w:val="18"/>
                <w:szCs w:val="18"/>
              </w:rPr>
            </w:pPr>
            <w:hyperlink r:id="rId99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E16EC1"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762B7C2" w14:textId="54C7D349" w:rsidR="00456557" w:rsidRPr="00840CFD" w:rsidDel="00597620" w:rsidRDefault="00456557" w:rsidP="00BC6BDB">
            <w:pPr>
              <w:pStyle w:val="TAL"/>
              <w:snapToGrid w:val="0"/>
              <w:jc w:val="both"/>
              <w:rPr>
                <w:rFonts w:cs="Arial"/>
                <w:szCs w:val="18"/>
              </w:rPr>
            </w:pPr>
            <w:r w:rsidRPr="0061575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0588E"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DC_66A_n260(A-P)_UL_66A_n260P DC_66A_n260(A-Q)_UL_66A_n260P DC_66A_n260(P-Q)_UL_66A_n260P</w:t>
            </w:r>
          </w:p>
        </w:tc>
      </w:tr>
      <w:tr w:rsidR="00456557" w:rsidRPr="000549BB" w14:paraId="0B38D00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5BFC02"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DFD03E"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448335"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6A7A4C"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E27A9E" w14:textId="77777777" w:rsidR="00456557" w:rsidRPr="00840CFD" w:rsidRDefault="00456557" w:rsidP="00BC6BDB">
            <w:pPr>
              <w:keepNext/>
              <w:snapToGrid w:val="0"/>
              <w:spacing w:after="0"/>
              <w:jc w:val="both"/>
              <w:rPr>
                <w:rFonts w:ascii="Arial" w:hAnsi="Arial" w:cs="Arial"/>
                <w:sz w:val="18"/>
                <w:szCs w:val="18"/>
              </w:rPr>
            </w:pPr>
            <w:hyperlink r:id="rId99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86E467"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5F51790" w14:textId="11016A8B" w:rsidR="00456557" w:rsidRPr="00840CFD" w:rsidDel="00597620" w:rsidRDefault="00456557" w:rsidP="00BC6BDB">
            <w:pPr>
              <w:pStyle w:val="TAL"/>
              <w:snapToGrid w:val="0"/>
              <w:jc w:val="both"/>
              <w:rPr>
                <w:rFonts w:cs="Arial"/>
                <w:szCs w:val="18"/>
              </w:rPr>
            </w:pPr>
            <w:r w:rsidRPr="0061575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95C87B"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DC_66A_n260(A-P)_UL_66A_n260Q DC_66A_n260(A-Q)_UL_66A_n260P DC_66A_n260(P-Q)_UL_66A_n260Q</w:t>
            </w:r>
          </w:p>
        </w:tc>
      </w:tr>
      <w:tr w:rsidR="00456557" w:rsidRPr="000549BB" w14:paraId="43FD8725"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908E7B"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B6CF89"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4A637"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977F3"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6B9BBD" w14:textId="77777777" w:rsidR="00456557" w:rsidRPr="00840CFD" w:rsidRDefault="00456557" w:rsidP="00BC6BDB">
            <w:pPr>
              <w:keepNext/>
              <w:snapToGrid w:val="0"/>
              <w:spacing w:after="0"/>
              <w:jc w:val="both"/>
              <w:rPr>
                <w:rFonts w:ascii="Arial" w:hAnsi="Arial" w:cs="Arial"/>
                <w:sz w:val="18"/>
                <w:szCs w:val="18"/>
              </w:rPr>
            </w:pPr>
            <w:hyperlink r:id="rId999"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2822C"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E8883AA" w14:textId="7E6113DC" w:rsidR="00456557" w:rsidRPr="00840CFD" w:rsidDel="00597620" w:rsidRDefault="00456557" w:rsidP="00BC6BDB">
            <w:pPr>
              <w:pStyle w:val="TAL"/>
              <w:snapToGrid w:val="0"/>
              <w:jc w:val="both"/>
              <w:rPr>
                <w:rFonts w:cs="Arial"/>
                <w:szCs w:val="18"/>
              </w:rPr>
            </w:pPr>
            <w:r w:rsidRPr="003E48F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2FD4A5"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DC_66A_n260(3A-O)_UL_66A_n260A DC_66A_n260(3A-P)_UL_66A_n260A DC_66A_n260(2A-O-P)_UL_66A_n260A</w:t>
            </w:r>
          </w:p>
        </w:tc>
      </w:tr>
      <w:tr w:rsidR="00456557" w:rsidRPr="000549BB" w14:paraId="0187E2D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368209"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278D2D"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5FE591"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F6CD03"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239DB2" w14:textId="77777777" w:rsidR="00456557" w:rsidRPr="00840CFD" w:rsidRDefault="00456557" w:rsidP="00BC6BDB">
            <w:pPr>
              <w:keepNext/>
              <w:snapToGrid w:val="0"/>
              <w:spacing w:after="0"/>
              <w:jc w:val="both"/>
              <w:rPr>
                <w:rFonts w:ascii="Arial" w:hAnsi="Arial" w:cs="Arial"/>
                <w:sz w:val="18"/>
                <w:szCs w:val="18"/>
              </w:rPr>
            </w:pPr>
            <w:hyperlink r:id="rId100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657295"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DE98B75" w14:textId="6D43D60E" w:rsidR="00456557" w:rsidRPr="00840CFD" w:rsidDel="00597620" w:rsidRDefault="00456557" w:rsidP="00BC6BDB">
            <w:pPr>
              <w:pStyle w:val="TAL"/>
              <w:snapToGrid w:val="0"/>
              <w:jc w:val="both"/>
              <w:rPr>
                <w:rFonts w:cs="Arial"/>
                <w:szCs w:val="18"/>
              </w:rPr>
            </w:pPr>
            <w:r w:rsidRPr="003E48F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97CC5D"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DC_66A_n260(3A-O)_UL_66A_n260O DC_66A_n260(3A-P)_UL_66A_n260P DC_66A_n260(2A-O-P)_UL_66A_n260O</w:t>
            </w:r>
          </w:p>
        </w:tc>
      </w:tr>
      <w:tr w:rsidR="00456557" w:rsidRPr="000549BB" w14:paraId="3452BDE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6A195"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41A98B"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122BB0"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22D1E3"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DAA7DD" w14:textId="77777777" w:rsidR="00456557" w:rsidRPr="00840CFD" w:rsidRDefault="00456557" w:rsidP="00BC6BDB">
            <w:pPr>
              <w:keepNext/>
              <w:snapToGrid w:val="0"/>
              <w:spacing w:after="0"/>
              <w:jc w:val="both"/>
              <w:rPr>
                <w:rFonts w:ascii="Arial" w:hAnsi="Arial" w:cs="Arial"/>
                <w:sz w:val="18"/>
                <w:szCs w:val="18"/>
              </w:rPr>
            </w:pPr>
            <w:hyperlink r:id="rId100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669E2E"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6CF1CD4" w14:textId="5E77D018" w:rsidR="00456557" w:rsidRPr="00840CFD" w:rsidDel="00597620" w:rsidRDefault="00456557" w:rsidP="00BC6BDB">
            <w:pPr>
              <w:pStyle w:val="TAL"/>
              <w:snapToGrid w:val="0"/>
              <w:jc w:val="both"/>
              <w:rPr>
                <w:rFonts w:cs="Arial"/>
                <w:szCs w:val="18"/>
              </w:rPr>
            </w:pPr>
            <w:r w:rsidRPr="003E48F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291F438"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DC_66A_n260(3A-O)_UL_66A_n260O DC_66A_n260(3A-P)_UL_66A_n260P DC_66A_n260(2A-O-P)_UL_66A_n260P</w:t>
            </w:r>
          </w:p>
        </w:tc>
      </w:tr>
      <w:tr w:rsidR="00A67257" w:rsidRPr="000549BB" w14:paraId="7B6576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4CB557"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D5BAB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6834A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B9ADE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518E0C" w14:textId="77777777" w:rsidR="00A67257" w:rsidRPr="00840CFD" w:rsidRDefault="00C8650C" w:rsidP="00BC6BDB">
            <w:pPr>
              <w:keepNext/>
              <w:snapToGrid w:val="0"/>
              <w:spacing w:after="0"/>
              <w:jc w:val="both"/>
              <w:rPr>
                <w:rFonts w:ascii="Arial" w:hAnsi="Arial" w:cs="Arial"/>
                <w:sz w:val="18"/>
                <w:szCs w:val="18"/>
              </w:rPr>
            </w:pPr>
            <w:hyperlink r:id="rId100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34A5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0889C2" w14:textId="032D3213" w:rsidR="00A67257" w:rsidRPr="004B7B35" w:rsidDel="00597620" w:rsidRDefault="004B7B35"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99A541"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DC_66A_n260(4A-O)_UL_66A_n260A DC_66A_n260(3A-2O)_UL_66A_n260A</w:t>
            </w:r>
          </w:p>
        </w:tc>
      </w:tr>
      <w:tr w:rsidR="00A67257" w:rsidRPr="000549BB" w14:paraId="42E8A87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8FFA1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79898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9E367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9D650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389A20" w14:textId="77777777" w:rsidR="00A67257" w:rsidRPr="00840CFD" w:rsidRDefault="00C8650C" w:rsidP="00BC6BDB">
            <w:pPr>
              <w:keepNext/>
              <w:snapToGrid w:val="0"/>
              <w:spacing w:after="0"/>
              <w:jc w:val="both"/>
              <w:rPr>
                <w:rFonts w:ascii="Arial" w:hAnsi="Arial" w:cs="Arial"/>
                <w:sz w:val="18"/>
                <w:szCs w:val="18"/>
              </w:rPr>
            </w:pPr>
            <w:hyperlink r:id="rId100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7D916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3FAC60" w14:textId="77E6A1EB" w:rsidR="00A67257" w:rsidRPr="00840CFD" w:rsidDel="00597620" w:rsidRDefault="004B7B35"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C4D33D"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DC_66A_n260(4A-O)_UL_66A_n260O DC_66A_n260(3A-2O)_UL_66A_n260O</w:t>
            </w:r>
          </w:p>
        </w:tc>
      </w:tr>
      <w:tr w:rsidR="00A67257" w:rsidRPr="000549BB" w14:paraId="4C84127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2FCB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vAlign w:val="center"/>
          </w:tcPr>
          <w:p w14:paraId="0BF620D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56DE0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8F96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25BE" w14:textId="77777777" w:rsidR="00A67257" w:rsidRPr="00840CFD" w:rsidRDefault="00C8650C" w:rsidP="00BC6BDB">
            <w:pPr>
              <w:keepNext/>
              <w:snapToGrid w:val="0"/>
              <w:spacing w:after="0"/>
              <w:jc w:val="both"/>
              <w:rPr>
                <w:rStyle w:val="ae"/>
                <w:rFonts w:ascii="Arial" w:hAnsi="Arial" w:cs="Arial"/>
                <w:sz w:val="18"/>
                <w:szCs w:val="18"/>
              </w:rPr>
            </w:pPr>
            <w:hyperlink r:id="rId100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A7BC4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EF7406" w14:textId="3577100C" w:rsidR="00A67257" w:rsidRPr="00840CFD"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42B76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B7B35" w:rsidRPr="000549BB" w14:paraId="20CE9C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43FDD"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DC_66A_n260(2A-G) </w:t>
            </w:r>
          </w:p>
        </w:tc>
        <w:tc>
          <w:tcPr>
            <w:tcW w:w="1531" w:type="dxa"/>
            <w:tcBorders>
              <w:top w:val="single" w:sz="4" w:space="0" w:color="auto"/>
              <w:left w:val="single" w:sz="4" w:space="0" w:color="auto"/>
              <w:bottom w:val="single" w:sz="4" w:space="0" w:color="auto"/>
              <w:right w:val="single" w:sz="4" w:space="0" w:color="auto"/>
            </w:tcBorders>
            <w:vAlign w:val="center"/>
          </w:tcPr>
          <w:p w14:paraId="60D2A759"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AE5AB"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F97D8D"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7F69" w14:textId="77777777" w:rsidR="004B7B35" w:rsidRPr="00840CFD" w:rsidRDefault="00C8650C" w:rsidP="00BC6BDB">
            <w:pPr>
              <w:keepNext/>
              <w:snapToGrid w:val="0"/>
              <w:spacing w:after="0"/>
              <w:jc w:val="both"/>
              <w:rPr>
                <w:rStyle w:val="ae"/>
                <w:rFonts w:ascii="Arial" w:hAnsi="Arial" w:cs="Arial"/>
                <w:sz w:val="18"/>
                <w:szCs w:val="18"/>
              </w:rPr>
            </w:pPr>
            <w:hyperlink r:id="rId1005" w:history="1">
              <w:r w:rsidR="004B7B35" w:rsidRPr="00840CFD">
                <w:rPr>
                  <w:rStyle w:val="ae"/>
                  <w:rFonts w:ascii="Arial" w:hAnsi="Arial" w:cs="Arial"/>
                  <w:sz w:val="18"/>
                  <w:szCs w:val="18"/>
                </w:rPr>
                <w:t>zheng.zhao@veri</w:t>
              </w:r>
              <w:r w:rsidR="004B7B35"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EEBC48"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B9E787" w14:textId="65DEBC37" w:rsidR="004B7B35" w:rsidRPr="00840CFD" w:rsidRDefault="004B7B35" w:rsidP="004B7B35">
            <w:pPr>
              <w:pStyle w:val="TAL"/>
              <w:snapToGrid w:val="0"/>
              <w:jc w:val="both"/>
              <w:rPr>
                <w:rFonts w:cs="Arial"/>
                <w:szCs w:val="18"/>
              </w:rPr>
            </w:pPr>
            <w:r w:rsidRPr="00533F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F409ED"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DC_66A_n260(A-G)_UL_66A_n260G</w:t>
            </w:r>
          </w:p>
          <w:p w14:paraId="442D8185"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DC_66A_n260(2A)_UL_66A_n260A</w:t>
            </w:r>
          </w:p>
        </w:tc>
      </w:tr>
      <w:tr w:rsidR="004B7B35" w:rsidRPr="000549BB" w14:paraId="03D904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583014"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DC_66A_n260(A-2G)</w:t>
            </w:r>
          </w:p>
        </w:tc>
        <w:tc>
          <w:tcPr>
            <w:tcW w:w="1531" w:type="dxa"/>
            <w:tcBorders>
              <w:top w:val="single" w:sz="4" w:space="0" w:color="auto"/>
              <w:left w:val="single" w:sz="4" w:space="0" w:color="auto"/>
              <w:bottom w:val="single" w:sz="4" w:space="0" w:color="auto"/>
              <w:right w:val="single" w:sz="4" w:space="0" w:color="auto"/>
            </w:tcBorders>
            <w:vAlign w:val="center"/>
          </w:tcPr>
          <w:p w14:paraId="1F392FDB"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DAE10"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3B7CEC"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42CCB" w14:textId="77777777" w:rsidR="004B7B35" w:rsidRPr="00840CFD" w:rsidRDefault="00C8650C" w:rsidP="00BC6BDB">
            <w:pPr>
              <w:keepNext/>
              <w:snapToGrid w:val="0"/>
              <w:spacing w:after="0"/>
              <w:jc w:val="both"/>
              <w:rPr>
                <w:rStyle w:val="ae"/>
                <w:rFonts w:ascii="Arial" w:hAnsi="Arial" w:cs="Arial"/>
                <w:sz w:val="18"/>
                <w:szCs w:val="18"/>
              </w:rPr>
            </w:pPr>
            <w:hyperlink r:id="rId1006" w:history="1">
              <w:r w:rsidR="004B7B3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A75764"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D06389" w14:textId="2CE786E3" w:rsidR="004B7B35" w:rsidRPr="00840CFD" w:rsidRDefault="004B7B35" w:rsidP="004B7B35">
            <w:pPr>
              <w:pStyle w:val="TAL"/>
              <w:snapToGrid w:val="0"/>
              <w:jc w:val="both"/>
              <w:rPr>
                <w:rFonts w:cs="Arial"/>
                <w:szCs w:val="18"/>
              </w:rPr>
            </w:pPr>
            <w:r w:rsidRPr="00533F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8727D5"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DC_66A_n260(2G)_UL_66A_n260G</w:t>
            </w:r>
          </w:p>
          <w:p w14:paraId="280FDE89"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DC_66A_n260(A-G)_UL_66A_n260G</w:t>
            </w:r>
          </w:p>
        </w:tc>
      </w:tr>
      <w:tr w:rsidR="00A67257" w:rsidRPr="000549BB" w14:paraId="721ECC3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8FE2A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vAlign w:val="center"/>
          </w:tcPr>
          <w:p w14:paraId="25F6BCD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B7695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50CAE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D942" w14:textId="77777777" w:rsidR="00A67257" w:rsidRPr="00840CFD" w:rsidRDefault="00C8650C" w:rsidP="00BC6BDB">
            <w:pPr>
              <w:keepNext/>
              <w:snapToGrid w:val="0"/>
              <w:spacing w:after="0"/>
              <w:jc w:val="both"/>
              <w:rPr>
                <w:rStyle w:val="ae"/>
                <w:rFonts w:ascii="Arial" w:hAnsi="Arial" w:cs="Arial"/>
                <w:sz w:val="18"/>
                <w:szCs w:val="18"/>
              </w:rPr>
            </w:pPr>
            <w:hyperlink r:id="rId100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ECC02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943F5A" w14:textId="33AF6258" w:rsidR="00A67257" w:rsidRPr="00840CFD"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F5FE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DC_66A_n260G_UL_66A_n260G</w:t>
            </w:r>
          </w:p>
        </w:tc>
      </w:tr>
      <w:tr w:rsidR="00A67257" w:rsidRPr="000549BB" w14:paraId="24D89F2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8DA67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vAlign w:val="center"/>
          </w:tcPr>
          <w:p w14:paraId="2F37CB2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7A035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DF0ED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95E8" w14:textId="77777777" w:rsidR="00A67257" w:rsidRPr="00840CFD" w:rsidRDefault="00C8650C" w:rsidP="00BC6BDB">
            <w:pPr>
              <w:keepNext/>
              <w:snapToGrid w:val="0"/>
              <w:spacing w:after="0"/>
              <w:jc w:val="both"/>
              <w:rPr>
                <w:rStyle w:val="ae"/>
                <w:rFonts w:ascii="Arial" w:hAnsi="Arial" w:cs="Arial"/>
                <w:sz w:val="18"/>
                <w:szCs w:val="18"/>
              </w:rPr>
            </w:pPr>
            <w:hyperlink r:id="rId100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ABDCA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3C66FA" w14:textId="728603E4"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7782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DC_66A_n260G_UL_66A_n260G</w:t>
            </w:r>
          </w:p>
        </w:tc>
      </w:tr>
      <w:tr w:rsidR="000043D6" w:rsidRPr="000549BB" w14:paraId="78E1D5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F2743"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DC_66A_n260(2A-H) </w:t>
            </w:r>
          </w:p>
        </w:tc>
        <w:tc>
          <w:tcPr>
            <w:tcW w:w="1531" w:type="dxa"/>
            <w:tcBorders>
              <w:top w:val="single" w:sz="4" w:space="0" w:color="auto"/>
              <w:left w:val="single" w:sz="4" w:space="0" w:color="auto"/>
              <w:bottom w:val="single" w:sz="4" w:space="0" w:color="auto"/>
              <w:right w:val="single" w:sz="4" w:space="0" w:color="auto"/>
            </w:tcBorders>
            <w:vAlign w:val="center"/>
          </w:tcPr>
          <w:p w14:paraId="4E720BBB"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38EF56"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426706"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70E2D" w14:textId="77777777" w:rsidR="000043D6" w:rsidRPr="00840CFD" w:rsidRDefault="00C8650C" w:rsidP="00BC6BDB">
            <w:pPr>
              <w:keepNext/>
              <w:snapToGrid w:val="0"/>
              <w:spacing w:after="0"/>
              <w:jc w:val="both"/>
              <w:rPr>
                <w:rStyle w:val="ae"/>
                <w:rFonts w:ascii="Arial" w:hAnsi="Arial" w:cs="Arial"/>
                <w:sz w:val="18"/>
                <w:szCs w:val="18"/>
              </w:rPr>
            </w:pPr>
            <w:hyperlink r:id="rId1009" w:history="1">
              <w:r w:rsidR="000043D6"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B678248"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FDC4E5" w14:textId="492E8470"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775CA1"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DC_66A_n260(A-H)_UL_66A_n260G </w:t>
            </w:r>
          </w:p>
          <w:p w14:paraId="74298BB7"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0043D6" w:rsidRPr="000549BB" w14:paraId="2FDAA9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D41016"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DC_66A_n260(A-2H)</w:t>
            </w:r>
          </w:p>
        </w:tc>
        <w:tc>
          <w:tcPr>
            <w:tcW w:w="1531" w:type="dxa"/>
            <w:tcBorders>
              <w:top w:val="single" w:sz="4" w:space="0" w:color="auto"/>
              <w:left w:val="single" w:sz="4" w:space="0" w:color="auto"/>
              <w:bottom w:val="single" w:sz="4" w:space="0" w:color="auto"/>
              <w:right w:val="single" w:sz="4" w:space="0" w:color="auto"/>
            </w:tcBorders>
            <w:vAlign w:val="center"/>
          </w:tcPr>
          <w:p w14:paraId="0479E427"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325C92"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1633EA"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280E8" w14:textId="77777777" w:rsidR="000043D6" w:rsidRPr="00840CFD" w:rsidRDefault="00C8650C" w:rsidP="00BC6BDB">
            <w:pPr>
              <w:keepNext/>
              <w:snapToGrid w:val="0"/>
              <w:spacing w:after="0"/>
              <w:jc w:val="both"/>
              <w:rPr>
                <w:rStyle w:val="ae"/>
                <w:rFonts w:ascii="Arial" w:hAnsi="Arial" w:cs="Arial"/>
                <w:sz w:val="18"/>
                <w:szCs w:val="18"/>
              </w:rPr>
            </w:pPr>
            <w:hyperlink r:id="rId1010" w:history="1">
              <w:r w:rsidR="000043D6"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AA82982"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4D4948" w14:textId="189B8B97"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0F599"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DC_66A_n260(2H))_UL_66A_n260G</w:t>
            </w:r>
          </w:p>
        </w:tc>
      </w:tr>
      <w:tr w:rsidR="000043D6" w:rsidRPr="000549BB" w14:paraId="2FAC0A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34D7A"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8103CA8"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3ABE8"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16C9EF"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A9D1" w14:textId="77777777" w:rsidR="000043D6" w:rsidRPr="00840CFD" w:rsidRDefault="00C8650C" w:rsidP="00BC6BDB">
            <w:pPr>
              <w:keepNext/>
              <w:snapToGrid w:val="0"/>
              <w:spacing w:after="0"/>
              <w:jc w:val="both"/>
              <w:rPr>
                <w:rStyle w:val="ae"/>
                <w:rFonts w:ascii="Arial" w:hAnsi="Arial" w:cs="Arial"/>
                <w:sz w:val="18"/>
                <w:szCs w:val="18"/>
              </w:rPr>
            </w:pPr>
            <w:hyperlink r:id="rId1011" w:history="1">
              <w:r w:rsidR="000043D6"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B78A885"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E5B7E1" w14:textId="2246DD99"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C0A1A"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DC_66A_n260(A-H) </w:t>
            </w:r>
          </w:p>
          <w:p w14:paraId="77AC7FB4"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
        </w:tc>
      </w:tr>
      <w:tr w:rsidR="000043D6" w:rsidRPr="000549BB" w14:paraId="68D44E4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22C3CC"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DC_66A_n260(A-2H)</w:t>
            </w:r>
          </w:p>
        </w:tc>
        <w:tc>
          <w:tcPr>
            <w:tcW w:w="1531" w:type="dxa"/>
            <w:tcBorders>
              <w:top w:val="single" w:sz="4" w:space="0" w:color="auto"/>
              <w:left w:val="single" w:sz="4" w:space="0" w:color="auto"/>
              <w:bottom w:val="single" w:sz="4" w:space="0" w:color="auto"/>
              <w:right w:val="single" w:sz="4" w:space="0" w:color="auto"/>
            </w:tcBorders>
            <w:vAlign w:val="center"/>
          </w:tcPr>
          <w:p w14:paraId="2EBE5C5A"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E9AA42"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357D58"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6ADE" w14:textId="77777777" w:rsidR="000043D6" w:rsidRPr="00840CFD" w:rsidRDefault="00C8650C" w:rsidP="00BC6BDB">
            <w:pPr>
              <w:keepNext/>
              <w:snapToGrid w:val="0"/>
              <w:spacing w:after="0"/>
              <w:jc w:val="both"/>
              <w:rPr>
                <w:rStyle w:val="ae"/>
                <w:rFonts w:ascii="Arial" w:hAnsi="Arial" w:cs="Arial"/>
                <w:sz w:val="18"/>
                <w:szCs w:val="18"/>
              </w:rPr>
            </w:pPr>
            <w:hyperlink r:id="rId1012" w:history="1">
              <w:r w:rsidR="000043D6"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0E8E94"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80ABFD" w14:textId="13B003D6"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2FC26"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DC_66A_n260(2H)</w:t>
            </w:r>
          </w:p>
          <w:p w14:paraId="26A025BB"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r>
      <w:tr w:rsidR="00A67257" w:rsidRPr="000549BB" w14:paraId="716BF9A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CCB1D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vAlign w:val="center"/>
          </w:tcPr>
          <w:p w14:paraId="4ED07FF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C928C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2E272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8466" w14:textId="77777777" w:rsidR="00A67257" w:rsidRPr="00840CFD" w:rsidRDefault="00C8650C" w:rsidP="00BC6BDB">
            <w:pPr>
              <w:keepNext/>
              <w:snapToGrid w:val="0"/>
              <w:spacing w:after="0"/>
              <w:jc w:val="both"/>
              <w:rPr>
                <w:rStyle w:val="ae"/>
                <w:rFonts w:ascii="Arial" w:hAnsi="Arial" w:cs="Arial"/>
                <w:sz w:val="18"/>
                <w:szCs w:val="18"/>
              </w:rPr>
            </w:pPr>
            <w:hyperlink r:id="rId10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61067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429D2F" w14:textId="6A5C9678" w:rsidR="00A67257" w:rsidRPr="00456557" w:rsidRDefault="00456557"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95019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38DA5D7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55E4D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3839168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0F2C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0ECB0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FCCB9" w14:textId="77777777" w:rsidR="00A67257" w:rsidRPr="00840CFD" w:rsidRDefault="00C8650C" w:rsidP="00BC6BDB">
            <w:pPr>
              <w:keepNext/>
              <w:snapToGrid w:val="0"/>
              <w:spacing w:after="0"/>
              <w:jc w:val="both"/>
              <w:rPr>
                <w:rStyle w:val="ae"/>
                <w:rFonts w:ascii="Arial" w:hAnsi="Arial" w:cs="Arial"/>
                <w:sz w:val="18"/>
                <w:szCs w:val="18"/>
              </w:rPr>
            </w:pPr>
            <w:hyperlink r:id="rId10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AD99D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F3B5A2" w14:textId="7D0564E3" w:rsidR="00A67257" w:rsidRPr="00840CFD"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BCA3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784748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3FF61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2CCFDC9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E74B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E014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1F231" w14:textId="77777777" w:rsidR="00A67257" w:rsidRPr="00840CFD" w:rsidRDefault="00C8650C" w:rsidP="00BC6BDB">
            <w:pPr>
              <w:keepNext/>
              <w:snapToGrid w:val="0"/>
              <w:spacing w:after="0"/>
              <w:jc w:val="both"/>
              <w:rPr>
                <w:rStyle w:val="ae"/>
                <w:rFonts w:ascii="Arial" w:hAnsi="Arial" w:cs="Arial"/>
                <w:sz w:val="18"/>
                <w:szCs w:val="18"/>
              </w:rPr>
            </w:pPr>
            <w:hyperlink r:id="rId10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E64E2F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651605" w14:textId="52FC5CDD" w:rsidR="00A67257" w:rsidRPr="00840CFD"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0AAAC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437285" w:rsidRPr="000549BB" w14:paraId="118944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BFA6A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10691C87"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821F0"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BAC530"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B837A" w14:textId="77777777" w:rsidR="00437285" w:rsidRPr="00840CFD" w:rsidRDefault="00C8650C" w:rsidP="00BC6BDB">
            <w:pPr>
              <w:keepNext/>
              <w:snapToGrid w:val="0"/>
              <w:spacing w:after="0"/>
              <w:jc w:val="both"/>
              <w:rPr>
                <w:rStyle w:val="ae"/>
                <w:rFonts w:ascii="Arial" w:hAnsi="Arial" w:cs="Arial"/>
                <w:sz w:val="18"/>
                <w:szCs w:val="18"/>
              </w:rPr>
            </w:pPr>
            <w:hyperlink r:id="rId1016"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5FAC45"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0C1D0" w14:textId="628FE6A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F80DE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DC_66A_n260A_UL_66A_n260A </w:t>
            </w:r>
          </w:p>
          <w:p w14:paraId="5C38FE8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DC_66A_n260Q_UL_66A_n260A</w:t>
            </w:r>
          </w:p>
        </w:tc>
      </w:tr>
      <w:tr w:rsidR="00437285" w:rsidRPr="000549BB" w14:paraId="200F2D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1D880D"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39F952AF"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E5D5FF"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4F69FD"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B3EC" w14:textId="77777777" w:rsidR="00437285" w:rsidRPr="00840CFD" w:rsidRDefault="00C8650C" w:rsidP="00BC6BDB">
            <w:pPr>
              <w:keepNext/>
              <w:snapToGrid w:val="0"/>
              <w:spacing w:after="0"/>
              <w:jc w:val="both"/>
              <w:rPr>
                <w:rStyle w:val="ae"/>
                <w:rFonts w:ascii="Arial" w:hAnsi="Arial" w:cs="Arial"/>
                <w:sz w:val="18"/>
                <w:szCs w:val="18"/>
              </w:rPr>
            </w:pPr>
            <w:hyperlink r:id="rId1017"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805A98"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206EB6" w14:textId="458FB00A"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3E867"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DC_66A_n260Q_UL_66A_n260A</w:t>
            </w:r>
          </w:p>
          <w:p w14:paraId="3937784E"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437285" w:rsidRPr="000549BB" w14:paraId="00EC403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9961C"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64E04E5E"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B4DB6"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50EAB9"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9B078" w14:textId="77777777" w:rsidR="00437285" w:rsidRPr="00840CFD" w:rsidRDefault="00C8650C" w:rsidP="00BC6BDB">
            <w:pPr>
              <w:keepNext/>
              <w:snapToGrid w:val="0"/>
              <w:spacing w:after="0"/>
              <w:jc w:val="both"/>
              <w:rPr>
                <w:rStyle w:val="ae"/>
                <w:rFonts w:ascii="Arial" w:hAnsi="Arial" w:cs="Arial"/>
                <w:sz w:val="18"/>
                <w:szCs w:val="18"/>
              </w:rPr>
            </w:pPr>
            <w:hyperlink r:id="rId1018"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03CFC6"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46B327" w14:textId="34614BA5"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5398F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DC_66A_n260A_UL_66A_n260A </w:t>
            </w:r>
          </w:p>
          <w:p w14:paraId="4B1F0AC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437285" w:rsidRPr="000549BB" w14:paraId="24A8E3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6951DC"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1D761567"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1FE366"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639C7B"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6E35E" w14:textId="77777777" w:rsidR="00437285" w:rsidRPr="00840CFD" w:rsidRDefault="00C8650C" w:rsidP="00BC6BDB">
            <w:pPr>
              <w:keepNext/>
              <w:snapToGrid w:val="0"/>
              <w:spacing w:after="0"/>
              <w:jc w:val="both"/>
              <w:rPr>
                <w:rStyle w:val="ae"/>
                <w:rFonts w:ascii="Arial" w:hAnsi="Arial" w:cs="Arial"/>
                <w:sz w:val="18"/>
                <w:szCs w:val="18"/>
              </w:rPr>
            </w:pPr>
            <w:hyperlink r:id="rId1019"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FD47F7"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BEBF1F" w14:textId="139FD4E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B6F3C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DC_66A_n260Q_UL_66A_n260O </w:t>
            </w:r>
          </w:p>
          <w:p w14:paraId="7BB3329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37285" w:rsidRPr="000549BB" w14:paraId="5C4B015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31A5C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51B19AA9"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71771"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9B1FEB"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5A5B" w14:textId="77777777" w:rsidR="00437285" w:rsidRPr="00840CFD" w:rsidRDefault="00C8650C" w:rsidP="00BC6BDB">
            <w:pPr>
              <w:keepNext/>
              <w:snapToGrid w:val="0"/>
              <w:spacing w:after="0"/>
              <w:jc w:val="both"/>
              <w:rPr>
                <w:rStyle w:val="ae"/>
                <w:rFonts w:ascii="Arial" w:hAnsi="Arial" w:cs="Arial"/>
                <w:sz w:val="18"/>
                <w:szCs w:val="18"/>
              </w:rPr>
            </w:pPr>
            <w:hyperlink r:id="rId1020"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AB22AF"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5E744F" w14:textId="75B690B4"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0C14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DC_66A_n260Q_UL_66A_n260O</w:t>
            </w:r>
          </w:p>
          <w:p w14:paraId="2923C50B"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437285" w:rsidRPr="000549BB" w14:paraId="2D39C6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7EAE2F"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4AED2388"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78E5D0"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7150206"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B997D" w14:textId="77777777" w:rsidR="00437285" w:rsidRPr="00840CFD" w:rsidRDefault="00C8650C" w:rsidP="00BC6BDB">
            <w:pPr>
              <w:keepNext/>
              <w:snapToGrid w:val="0"/>
              <w:spacing w:after="0"/>
              <w:jc w:val="both"/>
              <w:rPr>
                <w:rStyle w:val="ae"/>
                <w:rFonts w:ascii="Arial" w:hAnsi="Arial" w:cs="Arial"/>
                <w:sz w:val="18"/>
                <w:szCs w:val="18"/>
              </w:rPr>
            </w:pPr>
            <w:hyperlink r:id="rId1021"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3C2D2B"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DC5E2" w14:textId="77DA48D7"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BD1AEF"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51BF26A1"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DC_66A_n260P_UL_66A_n260P </w:t>
            </w:r>
          </w:p>
        </w:tc>
      </w:tr>
      <w:tr w:rsidR="00437285" w:rsidRPr="000549BB" w14:paraId="76C075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693D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0C1145E4"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2FF91"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0318F2"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0C964" w14:textId="77777777" w:rsidR="00437285" w:rsidRPr="00840CFD" w:rsidRDefault="00C8650C" w:rsidP="00BC6BDB">
            <w:pPr>
              <w:keepNext/>
              <w:snapToGrid w:val="0"/>
              <w:spacing w:after="0"/>
              <w:jc w:val="both"/>
              <w:rPr>
                <w:rStyle w:val="ae"/>
                <w:rFonts w:ascii="Arial" w:hAnsi="Arial" w:cs="Arial"/>
                <w:sz w:val="18"/>
                <w:szCs w:val="18"/>
              </w:rPr>
            </w:pPr>
            <w:hyperlink r:id="rId1022"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9AD420"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C89E73" w14:textId="0C295F43"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737EEA"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DC_66A_n260Q_UL_66A_n260P </w:t>
            </w:r>
          </w:p>
          <w:p w14:paraId="34D8A862"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37285" w:rsidRPr="000549BB" w14:paraId="1BF3D4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59DE9B"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22BDD0EE"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04EE29"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318179"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CBFB" w14:textId="77777777" w:rsidR="00437285" w:rsidRPr="00840CFD" w:rsidRDefault="00C8650C" w:rsidP="00BC6BDB">
            <w:pPr>
              <w:keepNext/>
              <w:snapToGrid w:val="0"/>
              <w:spacing w:after="0"/>
              <w:jc w:val="both"/>
              <w:rPr>
                <w:rStyle w:val="ae"/>
                <w:rFonts w:ascii="Arial" w:hAnsi="Arial" w:cs="Arial"/>
                <w:sz w:val="18"/>
                <w:szCs w:val="18"/>
              </w:rPr>
            </w:pPr>
            <w:hyperlink r:id="rId1023"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DE51E6"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F8A5BF" w14:textId="2A384A4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B44E9"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DC_66A_n260Q_UL_66A_n260P</w:t>
            </w:r>
          </w:p>
          <w:p w14:paraId="0B8F8527"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tc>
      </w:tr>
      <w:tr w:rsidR="00437285" w:rsidRPr="000549BB" w14:paraId="59ED2B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2565F7"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59C5B18F"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39AC78"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A3231"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436ED" w14:textId="77777777" w:rsidR="00437285" w:rsidRPr="00840CFD" w:rsidRDefault="00C8650C" w:rsidP="00BC6BDB">
            <w:pPr>
              <w:keepNext/>
              <w:snapToGrid w:val="0"/>
              <w:spacing w:after="0"/>
              <w:jc w:val="both"/>
              <w:rPr>
                <w:rStyle w:val="ae"/>
                <w:rFonts w:ascii="Arial" w:hAnsi="Arial" w:cs="Arial"/>
                <w:sz w:val="18"/>
                <w:szCs w:val="18"/>
              </w:rPr>
            </w:pPr>
            <w:hyperlink r:id="rId1024"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3BF39E"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FDE637" w14:textId="4C85934D"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5A272"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DC_66A_n260P_UL_66A_n260P </w:t>
            </w:r>
          </w:p>
          <w:p w14:paraId="3CE5E0C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37285" w:rsidRPr="000549BB" w14:paraId="285AB07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B44F72"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7258BB6D"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1B3DE8"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22CA1F"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0BCC2" w14:textId="77777777" w:rsidR="00437285" w:rsidRPr="00840CFD" w:rsidRDefault="00C8650C" w:rsidP="00BC6BDB">
            <w:pPr>
              <w:keepNext/>
              <w:snapToGrid w:val="0"/>
              <w:spacing w:after="0"/>
              <w:jc w:val="both"/>
              <w:rPr>
                <w:rStyle w:val="ae"/>
                <w:rFonts w:ascii="Arial" w:hAnsi="Arial" w:cs="Arial"/>
                <w:sz w:val="18"/>
                <w:szCs w:val="18"/>
              </w:rPr>
            </w:pPr>
            <w:hyperlink r:id="rId1025"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4652D7"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E4DF51" w14:textId="3B70DC3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7FEC4"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DC_66A_n260Q_UL_66A_n260Q</w:t>
            </w:r>
          </w:p>
          <w:p w14:paraId="66D584F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tc>
      </w:tr>
      <w:tr w:rsidR="008E7BAB" w:rsidRPr="000549BB" w14:paraId="053F6B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3018E0"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DC_66A_n260(3A-P) </w:t>
            </w:r>
          </w:p>
        </w:tc>
        <w:tc>
          <w:tcPr>
            <w:tcW w:w="1531" w:type="dxa"/>
            <w:tcBorders>
              <w:top w:val="single" w:sz="4" w:space="0" w:color="auto"/>
              <w:left w:val="single" w:sz="4" w:space="0" w:color="auto"/>
              <w:bottom w:val="single" w:sz="4" w:space="0" w:color="auto"/>
              <w:right w:val="single" w:sz="4" w:space="0" w:color="auto"/>
            </w:tcBorders>
            <w:vAlign w:val="center"/>
          </w:tcPr>
          <w:p w14:paraId="62370ED5"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0E9D3"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574BCC"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AC98" w14:textId="77777777" w:rsidR="008E7BAB" w:rsidRPr="00840CFD" w:rsidRDefault="00C8650C" w:rsidP="00BC6BDB">
            <w:pPr>
              <w:keepNext/>
              <w:snapToGrid w:val="0"/>
              <w:spacing w:after="0"/>
              <w:jc w:val="both"/>
              <w:rPr>
                <w:rStyle w:val="ae"/>
                <w:rFonts w:ascii="Arial" w:hAnsi="Arial" w:cs="Arial"/>
                <w:sz w:val="18"/>
                <w:szCs w:val="18"/>
              </w:rPr>
            </w:pPr>
            <w:hyperlink r:id="rId1026" w:history="1">
              <w:r w:rsidR="008E7BA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013B1B"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0454643" w14:textId="73BC413A"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54ECE"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DC_66A_n260(2A-P)_UL_66A_n260A</w:t>
            </w:r>
          </w:p>
          <w:p w14:paraId="1CCD2634"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DC_66A_n260(3A)_UL_66A_n260A </w:t>
            </w:r>
          </w:p>
        </w:tc>
      </w:tr>
      <w:tr w:rsidR="008E7BAB" w:rsidRPr="000549BB" w14:paraId="3A7C68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E8D3E"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81D768A"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595F14"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A15F07"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76470" w14:textId="77777777" w:rsidR="008E7BAB" w:rsidRPr="00840CFD" w:rsidRDefault="00C8650C" w:rsidP="00BC6BDB">
            <w:pPr>
              <w:keepNext/>
              <w:snapToGrid w:val="0"/>
              <w:spacing w:after="0"/>
              <w:jc w:val="both"/>
              <w:rPr>
                <w:rStyle w:val="ae"/>
                <w:rFonts w:ascii="Arial" w:hAnsi="Arial" w:cs="Arial"/>
                <w:sz w:val="18"/>
                <w:szCs w:val="18"/>
              </w:rPr>
            </w:pPr>
            <w:hyperlink r:id="rId1027" w:history="1">
              <w:r w:rsidR="008E7BA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64EED0"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02A5809" w14:textId="181F50D3"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802D23"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DC_66A_n260(A-O-P)_UL_66A_n260A</w:t>
            </w:r>
          </w:p>
          <w:p w14:paraId="67503F5A"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DC_66A_n260(2A-P)_UL_66A_n260A</w:t>
            </w:r>
          </w:p>
          <w:p w14:paraId="0C9B3CE9"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DC_66A_n260(2A-O)_UL_66A_n260A</w:t>
            </w:r>
          </w:p>
        </w:tc>
      </w:tr>
      <w:tr w:rsidR="008E7BAB" w:rsidRPr="000549BB" w14:paraId="0DCB4A9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C67B85"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DC_66A_n260(3A-O) </w:t>
            </w:r>
          </w:p>
        </w:tc>
        <w:tc>
          <w:tcPr>
            <w:tcW w:w="1531" w:type="dxa"/>
            <w:tcBorders>
              <w:top w:val="single" w:sz="4" w:space="0" w:color="auto"/>
              <w:left w:val="single" w:sz="4" w:space="0" w:color="auto"/>
              <w:bottom w:val="single" w:sz="4" w:space="0" w:color="auto"/>
              <w:right w:val="single" w:sz="4" w:space="0" w:color="auto"/>
            </w:tcBorders>
            <w:vAlign w:val="center"/>
          </w:tcPr>
          <w:p w14:paraId="467D7C66"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4226"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6897A1"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BD93" w14:textId="77777777" w:rsidR="008E7BAB" w:rsidRPr="00840CFD" w:rsidRDefault="00C8650C" w:rsidP="00BC6BDB">
            <w:pPr>
              <w:keepNext/>
              <w:snapToGrid w:val="0"/>
              <w:spacing w:after="0"/>
              <w:jc w:val="both"/>
              <w:rPr>
                <w:rStyle w:val="ae"/>
                <w:rFonts w:ascii="Arial" w:hAnsi="Arial" w:cs="Arial"/>
                <w:sz w:val="18"/>
                <w:szCs w:val="18"/>
              </w:rPr>
            </w:pPr>
            <w:hyperlink r:id="rId1028" w:history="1">
              <w:r w:rsidR="008E7BA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AE922F"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2AF07D" w14:textId="046C60C9"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8B5F6"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DC_66A_n260(2A-O)_UL_66A_n260O </w:t>
            </w:r>
          </w:p>
          <w:p w14:paraId="5C49944E"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DC_66A_n260(3A)_UL_66A_n260A</w:t>
            </w:r>
          </w:p>
        </w:tc>
      </w:tr>
      <w:tr w:rsidR="008E7BAB" w:rsidRPr="000549BB" w14:paraId="3F9EB234" w14:textId="77777777" w:rsidTr="00C501A4">
        <w:trPr>
          <w:trHeight w:val="523"/>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F8EC3A"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A8B4C74"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0E0BF"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BADABA"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5D527" w14:textId="77777777" w:rsidR="008E7BAB" w:rsidRPr="00840CFD" w:rsidRDefault="00C8650C" w:rsidP="00BC6BDB">
            <w:pPr>
              <w:keepNext/>
              <w:snapToGrid w:val="0"/>
              <w:spacing w:after="0"/>
              <w:jc w:val="both"/>
              <w:rPr>
                <w:rStyle w:val="ae"/>
                <w:rFonts w:ascii="Arial" w:hAnsi="Arial" w:cs="Arial"/>
                <w:sz w:val="18"/>
                <w:szCs w:val="18"/>
              </w:rPr>
            </w:pPr>
            <w:hyperlink r:id="rId1029" w:history="1">
              <w:r w:rsidR="008E7BA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AF333B"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14D0DDC" w14:textId="4CC99FFD"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19B04D"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DC_66A_n260(2A-P)_UL_66A_n260P </w:t>
            </w:r>
          </w:p>
          <w:p w14:paraId="588D4BB8"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DC_66A_n260(3A)_UL_66A_n260A</w:t>
            </w:r>
          </w:p>
        </w:tc>
      </w:tr>
      <w:tr w:rsidR="00A67257" w:rsidRPr="000549BB" w14:paraId="3669F31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273EF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AA888C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38FA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FB12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826E1" w14:textId="77777777" w:rsidR="00A67257" w:rsidRPr="00840CFD" w:rsidRDefault="00C8650C" w:rsidP="00BC6BDB">
            <w:pPr>
              <w:keepNext/>
              <w:snapToGrid w:val="0"/>
              <w:spacing w:after="0"/>
              <w:jc w:val="both"/>
              <w:rPr>
                <w:rStyle w:val="ae"/>
                <w:rFonts w:ascii="Arial" w:hAnsi="Arial" w:cs="Arial"/>
                <w:sz w:val="18"/>
                <w:szCs w:val="18"/>
              </w:rPr>
            </w:pPr>
            <w:hyperlink r:id="rId103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C849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C30812" w14:textId="6E0B83C0" w:rsidR="00A67257" w:rsidRPr="00840CFD" w:rsidRDefault="00AB48D5" w:rsidP="00BC6BDB">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197DE4"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DC_66A_n260(A-O-P)_UL_66A_n260O</w:t>
            </w:r>
          </w:p>
          <w:p w14:paraId="3EFF8E7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DC_66A_n260(2A-P)_UL_66A_n260O</w:t>
            </w:r>
          </w:p>
          <w:p w14:paraId="6D0A1239"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AB48D5" w:rsidRPr="000549BB" w14:paraId="2FC0AC3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A09AA5"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1597020"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2F60B5"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79DB480"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28DE7" w14:textId="77777777" w:rsidR="00AB48D5" w:rsidRPr="00840CFD" w:rsidRDefault="00C8650C" w:rsidP="00BC6BDB">
            <w:pPr>
              <w:keepNext/>
              <w:snapToGrid w:val="0"/>
              <w:spacing w:after="0"/>
              <w:jc w:val="both"/>
              <w:rPr>
                <w:rStyle w:val="ae"/>
                <w:rFonts w:ascii="Arial" w:hAnsi="Arial" w:cs="Arial"/>
                <w:sz w:val="18"/>
                <w:szCs w:val="18"/>
              </w:rPr>
            </w:pPr>
            <w:hyperlink r:id="rId1031" w:history="1">
              <w:r w:rsidR="00AB48D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AADD6A"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FD0726" w14:textId="4ACA4A98" w:rsidR="00AB48D5" w:rsidRPr="00840CFD" w:rsidRDefault="00AB48D5" w:rsidP="00AB48D5">
            <w:pPr>
              <w:pStyle w:val="TAL"/>
              <w:snapToGrid w:val="0"/>
              <w:jc w:val="both"/>
              <w:rPr>
                <w:rFonts w:cs="Arial"/>
                <w:szCs w:val="18"/>
              </w:rPr>
            </w:pPr>
            <w:r w:rsidRPr="00F547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07F5E7"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DC_66A_n260(A-O-P)_UL_66A_n260P</w:t>
            </w:r>
          </w:p>
          <w:p w14:paraId="77716220"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DC_66A_n260(2A-P)_UL_66A_n260P</w:t>
            </w:r>
          </w:p>
          <w:p w14:paraId="53CE6334"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AB48D5" w:rsidRPr="000549BB" w14:paraId="1A9E28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9B8A28"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DC_66A_n260(4A-O) </w:t>
            </w:r>
          </w:p>
        </w:tc>
        <w:tc>
          <w:tcPr>
            <w:tcW w:w="1531" w:type="dxa"/>
            <w:tcBorders>
              <w:top w:val="single" w:sz="4" w:space="0" w:color="auto"/>
              <w:left w:val="single" w:sz="4" w:space="0" w:color="auto"/>
              <w:bottom w:val="single" w:sz="4" w:space="0" w:color="auto"/>
              <w:right w:val="single" w:sz="4" w:space="0" w:color="auto"/>
            </w:tcBorders>
            <w:vAlign w:val="center"/>
          </w:tcPr>
          <w:p w14:paraId="230FE1A5"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504ADD"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C48C"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4F48C" w14:textId="77777777" w:rsidR="00AB48D5" w:rsidRPr="00840CFD" w:rsidRDefault="00C8650C" w:rsidP="00BC6BDB">
            <w:pPr>
              <w:keepNext/>
              <w:snapToGrid w:val="0"/>
              <w:spacing w:after="0"/>
              <w:jc w:val="both"/>
              <w:rPr>
                <w:rStyle w:val="ae"/>
                <w:rFonts w:ascii="Arial" w:hAnsi="Arial" w:cs="Arial"/>
                <w:sz w:val="18"/>
                <w:szCs w:val="18"/>
              </w:rPr>
            </w:pPr>
            <w:hyperlink r:id="rId1032" w:history="1">
              <w:r w:rsidR="00AB48D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264F7E"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C443D5" w14:textId="4D9C8E26" w:rsidR="00AB48D5" w:rsidRPr="00840CFD" w:rsidRDefault="00AB48D5" w:rsidP="00AB48D5">
            <w:pPr>
              <w:pStyle w:val="TAL"/>
              <w:snapToGrid w:val="0"/>
              <w:jc w:val="both"/>
              <w:rPr>
                <w:rFonts w:cs="Arial"/>
                <w:szCs w:val="18"/>
              </w:rPr>
            </w:pPr>
            <w:r w:rsidRPr="00F547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6AF88E"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DC_66A_n260(3A-O)_UL_66A_n260O </w:t>
            </w:r>
          </w:p>
          <w:p w14:paraId="4CCE1F93"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DC_66A_n260(4A)_UL_66A_n260A</w:t>
            </w:r>
          </w:p>
        </w:tc>
      </w:tr>
      <w:tr w:rsidR="00AB48D5" w:rsidRPr="000549BB" w14:paraId="77B653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3682D"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DC_66A_n260(3A-2O)</w:t>
            </w:r>
          </w:p>
        </w:tc>
        <w:tc>
          <w:tcPr>
            <w:tcW w:w="1531" w:type="dxa"/>
            <w:tcBorders>
              <w:top w:val="single" w:sz="4" w:space="0" w:color="auto"/>
              <w:left w:val="single" w:sz="4" w:space="0" w:color="auto"/>
              <w:bottom w:val="single" w:sz="4" w:space="0" w:color="auto"/>
              <w:right w:val="single" w:sz="4" w:space="0" w:color="auto"/>
            </w:tcBorders>
            <w:vAlign w:val="center"/>
          </w:tcPr>
          <w:p w14:paraId="72106CC6"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9CD61"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B90059"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EFE6C" w14:textId="77777777" w:rsidR="00AB48D5" w:rsidRPr="00840CFD" w:rsidRDefault="00C8650C" w:rsidP="00BC6BDB">
            <w:pPr>
              <w:keepNext/>
              <w:snapToGrid w:val="0"/>
              <w:spacing w:after="0"/>
              <w:jc w:val="both"/>
              <w:rPr>
                <w:rStyle w:val="ae"/>
                <w:rFonts w:ascii="Arial" w:hAnsi="Arial" w:cs="Arial"/>
                <w:sz w:val="18"/>
                <w:szCs w:val="18"/>
              </w:rPr>
            </w:pPr>
            <w:hyperlink r:id="rId1033" w:history="1">
              <w:r w:rsidR="00AB48D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832F88"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C33406" w14:textId="0A0614FC" w:rsidR="00AB48D5" w:rsidRPr="00840CFD" w:rsidRDefault="00AB48D5" w:rsidP="00AB48D5">
            <w:pPr>
              <w:pStyle w:val="TAL"/>
              <w:snapToGrid w:val="0"/>
              <w:jc w:val="both"/>
              <w:rPr>
                <w:rFonts w:cs="Arial"/>
                <w:szCs w:val="18"/>
              </w:rPr>
            </w:pPr>
            <w:r w:rsidRPr="00F547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AF85D3"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DC_66A_n260(2A-2O)_UL_66A_n260O</w:t>
            </w:r>
          </w:p>
          <w:p w14:paraId="64ADB99B"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DC_66A_n260(3A-O)_UL_66A_n260O</w:t>
            </w:r>
          </w:p>
        </w:tc>
      </w:tr>
      <w:tr w:rsidR="00A67257" w:rsidRPr="000549BB" w14:paraId="2E28588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BC15F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1531" w:type="dxa"/>
            <w:tcBorders>
              <w:top w:val="single" w:sz="4" w:space="0" w:color="auto"/>
              <w:left w:val="single" w:sz="4" w:space="0" w:color="auto"/>
              <w:bottom w:val="single" w:sz="4" w:space="0" w:color="auto"/>
              <w:right w:val="single" w:sz="4" w:space="0" w:color="auto"/>
            </w:tcBorders>
            <w:vAlign w:val="center"/>
          </w:tcPr>
          <w:p w14:paraId="52A43026" w14:textId="77777777" w:rsidR="00A67257" w:rsidRPr="00840CFD" w:rsidRDefault="00A67257"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D8063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308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54515" w14:textId="77777777" w:rsidR="00A67257" w:rsidRPr="00840CFD" w:rsidRDefault="00C8650C" w:rsidP="00BC6BDB">
            <w:pPr>
              <w:keepNext/>
              <w:snapToGrid w:val="0"/>
              <w:spacing w:after="0"/>
              <w:jc w:val="both"/>
              <w:rPr>
                <w:rStyle w:val="ae"/>
                <w:rFonts w:ascii="Arial" w:hAnsi="Arial" w:cs="Arial"/>
                <w:sz w:val="18"/>
                <w:szCs w:val="18"/>
              </w:rPr>
            </w:pPr>
            <w:hyperlink r:id="rId103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8081A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E52C53" w14:textId="265FBE79" w:rsidR="00A67257" w:rsidRPr="00840CFD" w:rsidRDefault="00AB48D5" w:rsidP="00BC6BDB">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E242C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1505E8" w:rsidRPr="000549BB" w14:paraId="60125D6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D83E01"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c>
          <w:tcPr>
            <w:tcW w:w="1531" w:type="dxa"/>
            <w:tcBorders>
              <w:top w:val="single" w:sz="4" w:space="0" w:color="auto"/>
              <w:left w:val="single" w:sz="4" w:space="0" w:color="auto"/>
              <w:bottom w:val="single" w:sz="4" w:space="0" w:color="auto"/>
              <w:right w:val="single" w:sz="4" w:space="0" w:color="auto"/>
            </w:tcBorders>
            <w:vAlign w:val="center"/>
          </w:tcPr>
          <w:p w14:paraId="6ECF90D7"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47833"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B40C2D"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3F76A" w14:textId="77777777" w:rsidR="001505E8" w:rsidRPr="00840CFD" w:rsidRDefault="00C8650C" w:rsidP="00BC6BDB">
            <w:pPr>
              <w:keepNext/>
              <w:snapToGrid w:val="0"/>
              <w:spacing w:after="0"/>
              <w:jc w:val="both"/>
              <w:rPr>
                <w:rStyle w:val="ae"/>
                <w:rFonts w:ascii="Arial" w:hAnsi="Arial" w:cs="Arial"/>
                <w:sz w:val="18"/>
                <w:szCs w:val="18"/>
              </w:rPr>
            </w:pPr>
            <w:hyperlink r:id="rId1035" w:history="1">
              <w:r w:rsidR="001505E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77418D"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1A7FDC" w14:textId="421AE0E7" w:rsidR="001505E8" w:rsidRPr="00840CFD" w:rsidRDefault="001505E8" w:rsidP="001505E8">
            <w:pPr>
              <w:pStyle w:val="TAL"/>
              <w:snapToGrid w:val="0"/>
              <w:jc w:val="both"/>
              <w:rPr>
                <w:rFonts w:cs="Arial"/>
                <w:szCs w:val="18"/>
              </w:rPr>
            </w:pPr>
            <w:r w:rsidRPr="00477BB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1041"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DC_66A_n260H_UL_66A_n260G</w:t>
            </w:r>
          </w:p>
          <w:p w14:paraId="0F844331"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1505E8" w:rsidRPr="000549BB" w14:paraId="5E9565A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9637DF"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c>
          <w:tcPr>
            <w:tcW w:w="1531" w:type="dxa"/>
            <w:tcBorders>
              <w:top w:val="single" w:sz="4" w:space="0" w:color="auto"/>
              <w:left w:val="single" w:sz="4" w:space="0" w:color="auto"/>
              <w:bottom w:val="single" w:sz="4" w:space="0" w:color="auto"/>
              <w:right w:val="single" w:sz="4" w:space="0" w:color="auto"/>
            </w:tcBorders>
            <w:vAlign w:val="center"/>
          </w:tcPr>
          <w:p w14:paraId="0CEA3EBB"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541CF"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6A6CAD"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817D1" w14:textId="77777777" w:rsidR="001505E8" w:rsidRPr="00840CFD" w:rsidRDefault="00C8650C" w:rsidP="00BC6BDB">
            <w:pPr>
              <w:keepNext/>
              <w:snapToGrid w:val="0"/>
              <w:spacing w:after="0"/>
              <w:jc w:val="both"/>
              <w:rPr>
                <w:rStyle w:val="ae"/>
                <w:rFonts w:ascii="Arial" w:hAnsi="Arial" w:cs="Arial"/>
                <w:sz w:val="18"/>
                <w:szCs w:val="18"/>
              </w:rPr>
            </w:pPr>
            <w:hyperlink r:id="rId1036" w:history="1">
              <w:r w:rsidR="001505E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168723"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4B3E3A" w14:textId="1C32D98F" w:rsidR="001505E8" w:rsidRPr="00840CFD" w:rsidRDefault="001505E8" w:rsidP="001505E8">
            <w:pPr>
              <w:pStyle w:val="TAL"/>
              <w:snapToGrid w:val="0"/>
              <w:jc w:val="both"/>
              <w:rPr>
                <w:rFonts w:cs="Arial"/>
                <w:szCs w:val="18"/>
              </w:rPr>
            </w:pPr>
            <w:r w:rsidRPr="00477BB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9F2237"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p w14:paraId="23F08E72"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23AA7E4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8D6D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vAlign w:val="center"/>
          </w:tcPr>
          <w:p w14:paraId="65079C0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FA684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803A0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FC3BC" w14:textId="77777777" w:rsidR="00A67257" w:rsidRPr="00840CFD" w:rsidRDefault="00C8650C" w:rsidP="00BC6BDB">
            <w:pPr>
              <w:keepNext/>
              <w:snapToGrid w:val="0"/>
              <w:spacing w:after="0"/>
              <w:jc w:val="both"/>
              <w:rPr>
                <w:rStyle w:val="ae"/>
                <w:rFonts w:ascii="Arial" w:hAnsi="Arial" w:cs="Arial"/>
                <w:sz w:val="18"/>
                <w:szCs w:val="18"/>
              </w:rPr>
            </w:pPr>
            <w:hyperlink r:id="rId103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744FA5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456705" w14:textId="368362A0" w:rsidR="00A67257" w:rsidRPr="00840CFD"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8E359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A67257" w:rsidRPr="000549BB" w14:paraId="1408B4C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BA576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2DB7274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6B0FC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A4E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02184" w14:textId="77777777" w:rsidR="00A67257" w:rsidRPr="00840CFD" w:rsidRDefault="00C8650C" w:rsidP="00BC6BDB">
            <w:pPr>
              <w:keepNext/>
              <w:snapToGrid w:val="0"/>
              <w:spacing w:after="0"/>
              <w:jc w:val="both"/>
              <w:rPr>
                <w:rStyle w:val="ae"/>
                <w:rFonts w:ascii="Arial" w:hAnsi="Arial" w:cs="Arial"/>
                <w:sz w:val="18"/>
                <w:szCs w:val="18"/>
              </w:rPr>
            </w:pPr>
            <w:hyperlink r:id="rId103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027DF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A79C10" w14:textId="696B73E2" w:rsidR="00A67257" w:rsidRPr="00840CFD"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1AED2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3D028B" w:rsidRPr="000549BB" w14:paraId="6994F19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0B23C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1F6991EB"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0FB66B"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D5FCBD"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DBEA4" w14:textId="77777777" w:rsidR="003D028B" w:rsidRPr="00840CFD" w:rsidRDefault="00C8650C" w:rsidP="00BC6BDB">
            <w:pPr>
              <w:keepNext/>
              <w:snapToGrid w:val="0"/>
              <w:spacing w:after="0"/>
              <w:jc w:val="both"/>
              <w:rPr>
                <w:rStyle w:val="ae"/>
                <w:rFonts w:ascii="Arial" w:hAnsi="Arial" w:cs="Arial"/>
                <w:sz w:val="18"/>
                <w:szCs w:val="18"/>
              </w:rPr>
            </w:pPr>
            <w:hyperlink r:id="rId1039"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978D9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1ED468" w14:textId="65D0FC0B"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C786BB"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DC_66A_n260(A-P)_UL_66A_n260A</w:t>
            </w:r>
          </w:p>
          <w:p w14:paraId="01886B9C"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5DC246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0478B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w:t>
            </w:r>
          </w:p>
        </w:tc>
        <w:tc>
          <w:tcPr>
            <w:tcW w:w="1531" w:type="dxa"/>
            <w:tcBorders>
              <w:top w:val="single" w:sz="4" w:space="0" w:color="auto"/>
              <w:left w:val="single" w:sz="4" w:space="0" w:color="auto"/>
              <w:bottom w:val="single" w:sz="4" w:space="0" w:color="auto"/>
              <w:right w:val="single" w:sz="4" w:space="0" w:color="auto"/>
            </w:tcBorders>
            <w:vAlign w:val="center"/>
          </w:tcPr>
          <w:p w14:paraId="5096F93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E28CF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45BF9B"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9724" w14:textId="77777777" w:rsidR="003D028B" w:rsidRPr="00840CFD" w:rsidRDefault="00C8650C" w:rsidP="00BC6BDB">
            <w:pPr>
              <w:keepNext/>
              <w:snapToGrid w:val="0"/>
              <w:spacing w:after="0"/>
              <w:jc w:val="both"/>
              <w:rPr>
                <w:rStyle w:val="ae"/>
                <w:rFonts w:ascii="Arial" w:hAnsi="Arial" w:cs="Arial"/>
                <w:sz w:val="18"/>
                <w:szCs w:val="18"/>
              </w:rPr>
            </w:pPr>
            <w:hyperlink r:id="rId1040"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B72767"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6F86C4" w14:textId="1D621B93"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1D9DA"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045F796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3D028B" w:rsidRPr="000549BB" w14:paraId="33631A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1332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w:t>
            </w:r>
          </w:p>
        </w:tc>
        <w:tc>
          <w:tcPr>
            <w:tcW w:w="1531" w:type="dxa"/>
            <w:tcBorders>
              <w:top w:val="single" w:sz="4" w:space="0" w:color="auto"/>
              <w:left w:val="single" w:sz="4" w:space="0" w:color="auto"/>
              <w:bottom w:val="single" w:sz="4" w:space="0" w:color="auto"/>
              <w:right w:val="single" w:sz="4" w:space="0" w:color="auto"/>
            </w:tcBorders>
            <w:vAlign w:val="center"/>
          </w:tcPr>
          <w:p w14:paraId="71B34ABB"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6EEA9"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3E78A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4FEC" w14:textId="77777777" w:rsidR="003D028B" w:rsidRPr="00840CFD" w:rsidRDefault="00C8650C" w:rsidP="00BC6BDB">
            <w:pPr>
              <w:keepNext/>
              <w:snapToGrid w:val="0"/>
              <w:spacing w:after="0"/>
              <w:jc w:val="both"/>
              <w:rPr>
                <w:rStyle w:val="ae"/>
                <w:rFonts w:ascii="Arial" w:hAnsi="Arial" w:cs="Arial"/>
                <w:sz w:val="18"/>
                <w:szCs w:val="18"/>
              </w:rPr>
            </w:pPr>
            <w:hyperlink r:id="rId1041"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F1116"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F58AD" w14:textId="57C88741"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C9BCF8"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20998A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FFB19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1B4C5761"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0EB32"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0BB787"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C9220" w14:textId="77777777" w:rsidR="003D028B" w:rsidRPr="00840CFD" w:rsidRDefault="00C8650C" w:rsidP="00BC6BDB">
            <w:pPr>
              <w:keepNext/>
              <w:snapToGrid w:val="0"/>
              <w:spacing w:after="0"/>
              <w:jc w:val="both"/>
              <w:rPr>
                <w:rStyle w:val="ae"/>
                <w:rFonts w:ascii="Arial" w:hAnsi="Arial" w:cs="Arial"/>
                <w:sz w:val="18"/>
                <w:szCs w:val="18"/>
              </w:rPr>
            </w:pPr>
            <w:hyperlink r:id="rId1042"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CEDEE4"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49C80B" w14:textId="42F9B2F0"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C012D"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DC_66A_n260(O-P)_UL_66A_n260A</w:t>
            </w:r>
          </w:p>
          <w:p w14:paraId="1F15D12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DC_66A_n260(A-P)_UL_66A_n260A</w:t>
            </w:r>
          </w:p>
          <w:p w14:paraId="2305625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DC_66A_n260(A-O)_UL_66A_n260A</w:t>
            </w:r>
          </w:p>
        </w:tc>
      </w:tr>
      <w:tr w:rsidR="003D028B" w:rsidRPr="000549BB" w14:paraId="306B313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5D40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20B32267"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3B7C72"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21EFA3"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3254" w14:textId="77777777" w:rsidR="003D028B" w:rsidRPr="00840CFD" w:rsidRDefault="00C8650C" w:rsidP="00BC6BDB">
            <w:pPr>
              <w:keepNext/>
              <w:snapToGrid w:val="0"/>
              <w:spacing w:after="0"/>
              <w:jc w:val="both"/>
              <w:rPr>
                <w:rStyle w:val="ae"/>
                <w:rFonts w:ascii="Arial" w:hAnsi="Arial" w:cs="Arial"/>
                <w:sz w:val="18"/>
                <w:szCs w:val="18"/>
              </w:rPr>
            </w:pPr>
            <w:hyperlink r:id="rId1043"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DEB2EE"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33C63" w14:textId="0052715D"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B07955"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DC_66A_n260O_UL_66A_n260A</w:t>
            </w:r>
          </w:p>
          <w:p w14:paraId="502B83C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3D028B" w:rsidRPr="000549BB" w14:paraId="1A9B015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4C3FE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
        </w:tc>
        <w:tc>
          <w:tcPr>
            <w:tcW w:w="1531" w:type="dxa"/>
            <w:tcBorders>
              <w:top w:val="single" w:sz="4" w:space="0" w:color="auto"/>
              <w:left w:val="single" w:sz="4" w:space="0" w:color="auto"/>
              <w:bottom w:val="single" w:sz="4" w:space="0" w:color="auto"/>
              <w:right w:val="single" w:sz="4" w:space="0" w:color="auto"/>
            </w:tcBorders>
            <w:vAlign w:val="center"/>
          </w:tcPr>
          <w:p w14:paraId="573D80B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7F3AC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FFBA44"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99CD8" w14:textId="77777777" w:rsidR="003D028B" w:rsidRPr="00840CFD" w:rsidRDefault="00C8650C" w:rsidP="00BC6BDB">
            <w:pPr>
              <w:keepNext/>
              <w:snapToGrid w:val="0"/>
              <w:spacing w:after="0"/>
              <w:jc w:val="both"/>
              <w:rPr>
                <w:rStyle w:val="ae"/>
                <w:rFonts w:ascii="Arial" w:hAnsi="Arial" w:cs="Arial"/>
                <w:sz w:val="18"/>
                <w:szCs w:val="18"/>
              </w:rPr>
            </w:pPr>
            <w:hyperlink r:id="rId1044"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22D1A7"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D1BC92" w14:textId="75D3BDE5"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3C232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DC_66A_n260O_UL_66A_n260A</w:t>
            </w:r>
          </w:p>
          <w:p w14:paraId="561C66A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3D028B" w:rsidRPr="000549BB" w14:paraId="57BDA01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8E427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w:t>
            </w:r>
          </w:p>
        </w:tc>
        <w:tc>
          <w:tcPr>
            <w:tcW w:w="1531" w:type="dxa"/>
            <w:tcBorders>
              <w:top w:val="single" w:sz="4" w:space="0" w:color="auto"/>
              <w:left w:val="single" w:sz="4" w:space="0" w:color="auto"/>
              <w:bottom w:val="single" w:sz="4" w:space="0" w:color="auto"/>
              <w:right w:val="single" w:sz="4" w:space="0" w:color="auto"/>
            </w:tcBorders>
            <w:vAlign w:val="center"/>
          </w:tcPr>
          <w:p w14:paraId="37979D8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821708"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BA7E7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D4DF" w14:textId="77777777" w:rsidR="003D028B" w:rsidRPr="00840CFD" w:rsidRDefault="00C8650C" w:rsidP="00BC6BDB">
            <w:pPr>
              <w:keepNext/>
              <w:snapToGrid w:val="0"/>
              <w:spacing w:after="0"/>
              <w:jc w:val="both"/>
              <w:rPr>
                <w:rStyle w:val="ae"/>
                <w:rFonts w:ascii="Arial" w:hAnsi="Arial" w:cs="Arial"/>
                <w:sz w:val="18"/>
                <w:szCs w:val="18"/>
              </w:rPr>
            </w:pPr>
            <w:hyperlink r:id="rId1045"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A059C9"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A147A5" w14:textId="5728F47A"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462D5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DC_66A_n260(A-O)_UL_66A_n260A</w:t>
            </w:r>
          </w:p>
          <w:p w14:paraId="6845C5AE"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1E59F12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28FA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DC_66A_n260(2A-O) </w:t>
            </w:r>
          </w:p>
        </w:tc>
        <w:tc>
          <w:tcPr>
            <w:tcW w:w="1531" w:type="dxa"/>
            <w:tcBorders>
              <w:top w:val="single" w:sz="4" w:space="0" w:color="auto"/>
              <w:left w:val="single" w:sz="4" w:space="0" w:color="auto"/>
              <w:bottom w:val="single" w:sz="4" w:space="0" w:color="auto"/>
              <w:right w:val="single" w:sz="4" w:space="0" w:color="auto"/>
            </w:tcBorders>
            <w:vAlign w:val="center"/>
          </w:tcPr>
          <w:p w14:paraId="7D3EE87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6815E8"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1D63F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9A62" w14:textId="77777777" w:rsidR="003D028B" w:rsidRPr="00840CFD" w:rsidRDefault="00C8650C" w:rsidP="00BC6BDB">
            <w:pPr>
              <w:keepNext/>
              <w:snapToGrid w:val="0"/>
              <w:spacing w:after="0"/>
              <w:jc w:val="both"/>
              <w:rPr>
                <w:rStyle w:val="ae"/>
                <w:rFonts w:ascii="Arial" w:hAnsi="Arial" w:cs="Arial"/>
                <w:sz w:val="18"/>
                <w:szCs w:val="18"/>
              </w:rPr>
            </w:pPr>
            <w:hyperlink r:id="rId1046"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FDC614B"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8D3CDC" w14:textId="5937BEF7"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489C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DC_66A_n260(A-O)_UL_66A_n260O </w:t>
            </w:r>
          </w:p>
          <w:p w14:paraId="1105960B"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DC_66A_n260(2A)_UL_66A_n260A </w:t>
            </w:r>
          </w:p>
        </w:tc>
      </w:tr>
      <w:tr w:rsidR="003D028B" w:rsidRPr="000549BB" w14:paraId="12499F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6024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
        </w:tc>
        <w:tc>
          <w:tcPr>
            <w:tcW w:w="1531" w:type="dxa"/>
            <w:tcBorders>
              <w:top w:val="single" w:sz="4" w:space="0" w:color="auto"/>
              <w:left w:val="single" w:sz="4" w:space="0" w:color="auto"/>
              <w:bottom w:val="single" w:sz="4" w:space="0" w:color="auto"/>
              <w:right w:val="single" w:sz="4" w:space="0" w:color="auto"/>
            </w:tcBorders>
            <w:vAlign w:val="center"/>
          </w:tcPr>
          <w:p w14:paraId="5F11F06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3F6E8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7F770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F0F0" w14:textId="77777777" w:rsidR="003D028B" w:rsidRPr="00840CFD" w:rsidRDefault="00C8650C" w:rsidP="00BC6BDB">
            <w:pPr>
              <w:keepNext/>
              <w:snapToGrid w:val="0"/>
              <w:spacing w:after="0"/>
              <w:jc w:val="both"/>
              <w:rPr>
                <w:rStyle w:val="ae"/>
                <w:rFonts w:ascii="Arial" w:hAnsi="Arial" w:cs="Arial"/>
                <w:sz w:val="18"/>
                <w:szCs w:val="18"/>
              </w:rPr>
            </w:pPr>
            <w:hyperlink r:id="rId1047"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855D81D"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50C1D4" w14:textId="4AA5F0FB"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8AE1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34AAAA0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3D028B" w:rsidRPr="000549BB" w14:paraId="52FF444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69195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33FCD161"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F93C6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8DE2F3"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6756" w14:textId="77777777" w:rsidR="003D028B" w:rsidRPr="00840CFD" w:rsidRDefault="00C8650C" w:rsidP="00BC6BDB">
            <w:pPr>
              <w:keepNext/>
              <w:snapToGrid w:val="0"/>
              <w:spacing w:after="0"/>
              <w:jc w:val="both"/>
              <w:rPr>
                <w:rStyle w:val="ae"/>
                <w:rFonts w:ascii="Arial" w:hAnsi="Arial" w:cs="Arial"/>
                <w:sz w:val="18"/>
                <w:szCs w:val="18"/>
              </w:rPr>
            </w:pPr>
            <w:hyperlink r:id="rId1048"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B106AA"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5978FC" w14:textId="5B1AB28F"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30B2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DC_66A_n260(A-P)_UL_66A_n260P</w:t>
            </w:r>
          </w:p>
          <w:p w14:paraId="514EB19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041BD6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EAEC2D"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40733D69"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7AE6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BB57C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22E5" w14:textId="77777777" w:rsidR="003D028B" w:rsidRPr="00840CFD" w:rsidRDefault="00C8650C" w:rsidP="00BC6BDB">
            <w:pPr>
              <w:keepNext/>
              <w:snapToGrid w:val="0"/>
              <w:spacing w:after="0"/>
              <w:jc w:val="both"/>
              <w:rPr>
                <w:rStyle w:val="ae"/>
                <w:rFonts w:ascii="Arial" w:hAnsi="Arial" w:cs="Arial"/>
                <w:sz w:val="18"/>
                <w:szCs w:val="18"/>
              </w:rPr>
            </w:pPr>
            <w:hyperlink r:id="rId1049"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5B99B5"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24B1F6" w14:textId="2A410EF0"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CBF1D8"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DC_66A_n260(O-P)_UL_66A_n260O</w:t>
            </w:r>
          </w:p>
          <w:p w14:paraId="4E09F69C"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DC_66A_n260(A-P)_UL_66A_n260O</w:t>
            </w:r>
          </w:p>
          <w:p w14:paraId="6F46A459"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3D028B" w:rsidRPr="000549BB" w14:paraId="7CE6B7D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D5D7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0AC70E3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872F4"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4DEA580"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FF570" w14:textId="77777777" w:rsidR="003D028B" w:rsidRPr="00840CFD" w:rsidRDefault="00C8650C" w:rsidP="00BC6BDB">
            <w:pPr>
              <w:keepNext/>
              <w:snapToGrid w:val="0"/>
              <w:spacing w:after="0"/>
              <w:jc w:val="both"/>
              <w:rPr>
                <w:rStyle w:val="ae"/>
                <w:rFonts w:ascii="Arial" w:hAnsi="Arial" w:cs="Arial"/>
                <w:sz w:val="18"/>
                <w:szCs w:val="18"/>
              </w:rPr>
            </w:pPr>
            <w:hyperlink r:id="rId1050"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F7D700"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000B04" w14:textId="1CE6D1C0"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B3878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p w14:paraId="4461F45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3D028B" w:rsidRPr="000549BB" w14:paraId="4CFB4B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26B87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7A7EE06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74AED4"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63F75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3EBD0" w14:textId="77777777" w:rsidR="003D028B" w:rsidRPr="00840CFD" w:rsidRDefault="00C8650C" w:rsidP="00BC6BDB">
            <w:pPr>
              <w:keepNext/>
              <w:snapToGrid w:val="0"/>
              <w:spacing w:after="0"/>
              <w:jc w:val="both"/>
              <w:rPr>
                <w:rStyle w:val="ae"/>
                <w:rFonts w:ascii="Arial" w:hAnsi="Arial" w:cs="Arial"/>
                <w:sz w:val="18"/>
                <w:szCs w:val="18"/>
              </w:rPr>
            </w:pPr>
            <w:hyperlink r:id="rId1051"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44A8166"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53030A" w14:textId="5E096DF1"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A8806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DC_66A_n260(A-P)_UL_66A_n260O</w:t>
            </w:r>
          </w:p>
          <w:p w14:paraId="2B53E81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4F130B0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B12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268C0215"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389C18"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934F6"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19EF4" w14:textId="77777777" w:rsidR="003D028B" w:rsidRPr="00840CFD" w:rsidRDefault="00C8650C" w:rsidP="00BC6BDB">
            <w:pPr>
              <w:keepNext/>
              <w:snapToGrid w:val="0"/>
              <w:spacing w:after="0"/>
              <w:jc w:val="both"/>
              <w:rPr>
                <w:rStyle w:val="ae"/>
                <w:rFonts w:ascii="Arial" w:hAnsi="Arial" w:cs="Arial"/>
                <w:sz w:val="18"/>
                <w:szCs w:val="18"/>
              </w:rPr>
            </w:pPr>
            <w:hyperlink r:id="rId1052"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3BCB8A"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FC18E4" w14:textId="2ACBA36C"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3BFAA"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DC_66A_n260(O-P)_UL_66A_n260P</w:t>
            </w:r>
          </w:p>
          <w:p w14:paraId="12ECB89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DC_66A_n260(A-P)_UL_66A_n260P</w:t>
            </w:r>
          </w:p>
          <w:p w14:paraId="1E7379C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3D028B" w:rsidRPr="000549BB" w14:paraId="2C2700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9BCA1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7BA3A791"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06B1F"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FA716F"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E7BC1" w14:textId="77777777" w:rsidR="003D028B" w:rsidRPr="00840CFD" w:rsidRDefault="00C8650C" w:rsidP="00BC6BDB">
            <w:pPr>
              <w:keepNext/>
              <w:snapToGrid w:val="0"/>
              <w:spacing w:after="0"/>
              <w:jc w:val="both"/>
              <w:rPr>
                <w:rStyle w:val="ae"/>
                <w:rFonts w:ascii="Arial" w:hAnsi="Arial" w:cs="Arial"/>
                <w:sz w:val="18"/>
                <w:szCs w:val="18"/>
              </w:rPr>
            </w:pPr>
            <w:hyperlink r:id="rId1053"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3E5915"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EC366D" w14:textId="61493D26"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F0A52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p w14:paraId="01FB98F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3D028B" w:rsidRPr="000549BB" w14:paraId="6F65071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5031B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DC_66A_n260(2A-2O)</w:t>
            </w:r>
          </w:p>
        </w:tc>
        <w:tc>
          <w:tcPr>
            <w:tcW w:w="1531" w:type="dxa"/>
            <w:tcBorders>
              <w:top w:val="single" w:sz="4" w:space="0" w:color="auto"/>
              <w:left w:val="single" w:sz="4" w:space="0" w:color="auto"/>
              <w:bottom w:val="single" w:sz="4" w:space="0" w:color="auto"/>
              <w:right w:val="single" w:sz="4" w:space="0" w:color="auto"/>
            </w:tcBorders>
            <w:vAlign w:val="center"/>
          </w:tcPr>
          <w:p w14:paraId="728F919E"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D24254"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474199"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C3D16" w14:textId="77777777" w:rsidR="003D028B" w:rsidRPr="00840CFD" w:rsidRDefault="00C8650C" w:rsidP="00BC6BDB">
            <w:pPr>
              <w:keepNext/>
              <w:snapToGrid w:val="0"/>
              <w:spacing w:after="0"/>
              <w:jc w:val="both"/>
              <w:rPr>
                <w:rStyle w:val="ae"/>
                <w:rFonts w:ascii="Arial" w:hAnsi="Arial" w:cs="Arial"/>
                <w:sz w:val="18"/>
                <w:szCs w:val="18"/>
              </w:rPr>
            </w:pPr>
            <w:hyperlink r:id="rId1054"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B038C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7FF913" w14:textId="51BBCF9E"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3174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DC_66A_n260(A-2O)_UL_66A_n260O</w:t>
            </w:r>
          </w:p>
          <w:p w14:paraId="3E20122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3D028B" w:rsidRPr="000549BB" w14:paraId="1BFFA78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CE85B5"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DC_66A_n260(A-2O)</w:t>
            </w:r>
          </w:p>
        </w:tc>
        <w:tc>
          <w:tcPr>
            <w:tcW w:w="1531" w:type="dxa"/>
            <w:tcBorders>
              <w:top w:val="single" w:sz="4" w:space="0" w:color="auto"/>
              <w:left w:val="single" w:sz="4" w:space="0" w:color="auto"/>
              <w:bottom w:val="single" w:sz="4" w:space="0" w:color="auto"/>
              <w:right w:val="single" w:sz="4" w:space="0" w:color="auto"/>
            </w:tcBorders>
            <w:vAlign w:val="center"/>
          </w:tcPr>
          <w:p w14:paraId="3AEC1DA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39C87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CD27D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76E8" w14:textId="77777777" w:rsidR="003D028B" w:rsidRPr="00840CFD" w:rsidRDefault="00C8650C" w:rsidP="00BC6BDB">
            <w:pPr>
              <w:keepNext/>
              <w:snapToGrid w:val="0"/>
              <w:spacing w:after="0"/>
              <w:jc w:val="both"/>
              <w:rPr>
                <w:rStyle w:val="ae"/>
                <w:rFonts w:ascii="Arial" w:hAnsi="Arial" w:cs="Arial"/>
                <w:sz w:val="18"/>
                <w:szCs w:val="18"/>
              </w:rPr>
            </w:pPr>
            <w:hyperlink r:id="rId1055"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9765"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87D3F0" w14:textId="2D18C10F"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A5449"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DC_66A_n260(2O)_UL_66A_n260O</w:t>
            </w:r>
          </w:p>
          <w:p w14:paraId="3FE053E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A67257" w:rsidRPr="000549BB" w14:paraId="197F5CE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CA9B0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DC_66A_n260(2O)</w:t>
            </w:r>
          </w:p>
        </w:tc>
        <w:tc>
          <w:tcPr>
            <w:tcW w:w="1531" w:type="dxa"/>
            <w:tcBorders>
              <w:top w:val="single" w:sz="4" w:space="0" w:color="auto"/>
              <w:left w:val="single" w:sz="4" w:space="0" w:color="auto"/>
              <w:bottom w:val="single" w:sz="4" w:space="0" w:color="auto"/>
              <w:right w:val="single" w:sz="4" w:space="0" w:color="auto"/>
            </w:tcBorders>
            <w:vAlign w:val="center"/>
          </w:tcPr>
          <w:p w14:paraId="2CA9D26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F98D1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7674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FAA9" w14:textId="77777777" w:rsidR="00A67257" w:rsidRPr="00840CFD" w:rsidRDefault="00C8650C" w:rsidP="00BC6BDB">
            <w:pPr>
              <w:keepNext/>
              <w:snapToGrid w:val="0"/>
              <w:spacing w:after="0"/>
              <w:jc w:val="both"/>
              <w:rPr>
                <w:rStyle w:val="ae"/>
                <w:rFonts w:ascii="Arial" w:hAnsi="Arial" w:cs="Arial"/>
                <w:sz w:val="18"/>
                <w:szCs w:val="18"/>
              </w:rPr>
            </w:pPr>
            <w:hyperlink r:id="rId105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0CFB4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101953" w14:textId="29B31C11" w:rsidR="00A67257" w:rsidRPr="00840CFD" w:rsidRDefault="003D028B" w:rsidP="00BC6BDB">
            <w:pPr>
              <w:pStyle w:val="TAL"/>
              <w:snapToGrid w:val="0"/>
              <w:jc w:val="both"/>
              <w:rPr>
                <w:rFonts w:cs="Arial"/>
                <w:szCs w:val="18"/>
              </w:rPr>
            </w:pPr>
            <w:r w:rsidRPr="00477BB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52DB"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883193" w14:paraId="532E5E5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1BA604"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BCC5B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9C44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EC175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4947160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4ECB3" w14:textId="77777777" w:rsidR="00A67257" w:rsidRPr="00883193" w:rsidRDefault="00C8650C" w:rsidP="00BC6BDB">
            <w:pPr>
              <w:keepNext/>
              <w:snapToGrid w:val="0"/>
              <w:spacing w:after="0"/>
              <w:jc w:val="both"/>
              <w:rPr>
                <w:rFonts w:ascii="Arial" w:hAnsi="Arial" w:cs="Arial"/>
                <w:sz w:val="18"/>
                <w:szCs w:val="18"/>
                <w:highlight w:val="yellow"/>
              </w:rPr>
            </w:pPr>
            <w:hyperlink r:id="rId1057"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966E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0E21B0"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2F0805"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w:t>
            </w:r>
          </w:p>
          <w:p w14:paraId="5A5392AA"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_n261D</w:t>
            </w:r>
          </w:p>
        </w:tc>
      </w:tr>
      <w:tr w:rsidR="00A67257" w:rsidRPr="00883193" w14:paraId="2B095FE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E646F6"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3D21E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4AB99E"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BFB14C"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3701A03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6C39D7" w14:textId="77777777" w:rsidR="00A67257" w:rsidRPr="00883193" w:rsidRDefault="00C8650C" w:rsidP="00BC6BDB">
            <w:pPr>
              <w:keepNext/>
              <w:snapToGrid w:val="0"/>
              <w:spacing w:after="0"/>
              <w:jc w:val="both"/>
              <w:rPr>
                <w:rFonts w:ascii="Arial" w:hAnsi="Arial" w:cs="Arial"/>
                <w:sz w:val="18"/>
                <w:szCs w:val="18"/>
                <w:highlight w:val="yellow"/>
              </w:rPr>
            </w:pPr>
            <w:hyperlink r:id="rId1058"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F3E178"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1D95CD"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08D82D"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w:t>
            </w:r>
          </w:p>
          <w:p w14:paraId="5D5A161B"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w:t>
            </w:r>
          </w:p>
          <w:p w14:paraId="640EE8E4"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_n261(D-H)</w:t>
            </w:r>
          </w:p>
        </w:tc>
      </w:tr>
      <w:tr w:rsidR="00A67257" w:rsidRPr="00883193" w14:paraId="7F0DCB9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B1CC8F"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014C09"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CED70C"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1CE923"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3F28AE45"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B25CA5" w14:textId="77777777" w:rsidR="00A67257" w:rsidRPr="00883193" w:rsidRDefault="00C8650C" w:rsidP="00BC6BDB">
            <w:pPr>
              <w:keepNext/>
              <w:snapToGrid w:val="0"/>
              <w:spacing w:after="0"/>
              <w:jc w:val="both"/>
              <w:rPr>
                <w:rFonts w:ascii="Arial" w:hAnsi="Arial" w:cs="Arial"/>
                <w:sz w:val="18"/>
                <w:szCs w:val="18"/>
                <w:highlight w:val="yellow"/>
              </w:rPr>
            </w:pPr>
            <w:hyperlink r:id="rId1059"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98D5AB"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49F603"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F925B"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w:t>
            </w:r>
          </w:p>
          <w:p w14:paraId="744E688C"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w:t>
            </w:r>
          </w:p>
        </w:tc>
      </w:tr>
      <w:tr w:rsidR="00A67257" w:rsidRPr="00883193" w14:paraId="257E4A4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48BFD1"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F38BEB"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4B8BC9"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3EA0EC"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04B03DCD"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3FA08F" w14:textId="77777777" w:rsidR="00A67257" w:rsidRPr="00883193" w:rsidRDefault="00C8650C" w:rsidP="00BC6BDB">
            <w:pPr>
              <w:keepNext/>
              <w:snapToGrid w:val="0"/>
              <w:spacing w:after="0"/>
              <w:jc w:val="both"/>
              <w:rPr>
                <w:rFonts w:ascii="Arial" w:hAnsi="Arial" w:cs="Arial"/>
                <w:sz w:val="18"/>
                <w:szCs w:val="18"/>
                <w:highlight w:val="yellow"/>
              </w:rPr>
            </w:pPr>
            <w:hyperlink r:id="rId1060"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FF8BE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A703CB"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496BA6"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p w14:paraId="32B37E2C"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w:t>
            </w:r>
          </w:p>
          <w:p w14:paraId="2AFC20AD"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_n261(G-H)</w:t>
            </w:r>
          </w:p>
        </w:tc>
      </w:tr>
      <w:tr w:rsidR="00A67257" w:rsidRPr="00883193" w14:paraId="152FE4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F4D09F"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F4588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F4005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BDDB46"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920C30" w14:textId="77777777" w:rsidR="00A67257" w:rsidRPr="00883193" w:rsidRDefault="00C8650C" w:rsidP="00BC6BDB">
            <w:pPr>
              <w:keepNext/>
              <w:snapToGrid w:val="0"/>
              <w:spacing w:after="0"/>
              <w:jc w:val="both"/>
              <w:rPr>
                <w:rFonts w:ascii="Arial" w:hAnsi="Arial" w:cs="Arial"/>
                <w:sz w:val="18"/>
                <w:szCs w:val="18"/>
                <w:highlight w:val="yellow"/>
              </w:rPr>
            </w:pPr>
            <w:hyperlink r:id="rId1061"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A355F"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0E7698"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E89371"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w:t>
            </w:r>
          </w:p>
          <w:p w14:paraId="0A6D10F3"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_n261I</w:t>
            </w:r>
          </w:p>
        </w:tc>
      </w:tr>
      <w:tr w:rsidR="00A67257" w:rsidRPr="00883193" w14:paraId="074277E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6DA60B"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87E75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C1B072"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9ACAB9"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5FF5B8" w14:textId="77777777" w:rsidR="00A67257" w:rsidRPr="00883193" w:rsidRDefault="00C8650C" w:rsidP="00BC6BDB">
            <w:pPr>
              <w:keepNext/>
              <w:snapToGrid w:val="0"/>
              <w:spacing w:after="0"/>
              <w:jc w:val="both"/>
              <w:rPr>
                <w:rFonts w:ascii="Arial" w:hAnsi="Arial" w:cs="Arial"/>
                <w:sz w:val="18"/>
                <w:szCs w:val="18"/>
                <w:highlight w:val="yellow"/>
              </w:rPr>
            </w:pPr>
            <w:hyperlink r:id="rId1062"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27DDE"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838851"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136A8"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p w14:paraId="756AC3D0"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_n261(A-I)</w:t>
            </w:r>
          </w:p>
          <w:p w14:paraId="1BE6FB46"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_n261(G-I)</w:t>
            </w:r>
          </w:p>
        </w:tc>
      </w:tr>
      <w:tr w:rsidR="00A67257" w:rsidRPr="00883193" w14:paraId="6C0D7AC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FDEF92"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DC7F0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029C04"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8292F"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6BC0C0D8"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B31754" w14:textId="77777777" w:rsidR="00A67257" w:rsidRPr="00883193" w:rsidRDefault="00C8650C" w:rsidP="00BC6BDB">
            <w:pPr>
              <w:keepNext/>
              <w:snapToGrid w:val="0"/>
              <w:spacing w:after="0"/>
              <w:jc w:val="both"/>
              <w:rPr>
                <w:rFonts w:ascii="Arial" w:hAnsi="Arial" w:cs="Arial"/>
                <w:sz w:val="18"/>
                <w:szCs w:val="18"/>
                <w:highlight w:val="yellow"/>
              </w:rPr>
            </w:pPr>
            <w:hyperlink r:id="rId1063"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92CAE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7EF481"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76EAFB"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w:t>
            </w:r>
          </w:p>
          <w:p w14:paraId="25216B2A"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_n261(A-I)</w:t>
            </w:r>
          </w:p>
          <w:p w14:paraId="0E18E4C8"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_n261(H-I)</w:t>
            </w:r>
          </w:p>
        </w:tc>
      </w:tr>
      <w:tr w:rsidR="00A67257" w:rsidRPr="00883193" w14:paraId="529C149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D5334"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DDE368"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9EDBD"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D24726"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78004E53"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C9B7F8" w14:textId="77777777" w:rsidR="00A67257" w:rsidRPr="00883193" w:rsidRDefault="00C8650C" w:rsidP="00BC6BDB">
            <w:pPr>
              <w:keepNext/>
              <w:snapToGrid w:val="0"/>
              <w:spacing w:after="0"/>
              <w:jc w:val="both"/>
              <w:rPr>
                <w:rFonts w:ascii="Arial" w:hAnsi="Arial" w:cs="Arial"/>
                <w:sz w:val="18"/>
                <w:szCs w:val="18"/>
                <w:highlight w:val="yellow"/>
              </w:rPr>
            </w:pPr>
            <w:hyperlink r:id="rId1064"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37BA2"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CAEE30"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207656"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w:t>
            </w:r>
          </w:p>
          <w:p w14:paraId="1D68A559"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w:t>
            </w:r>
          </w:p>
        </w:tc>
      </w:tr>
      <w:tr w:rsidR="00A67257" w:rsidRPr="000549BB" w14:paraId="6BA5852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CE7C62"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8696C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39F65"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6C1A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350F1275"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3EB99" w14:textId="77777777" w:rsidR="00A67257" w:rsidRPr="00883193" w:rsidRDefault="00C8650C" w:rsidP="00BC6BDB">
            <w:pPr>
              <w:keepNext/>
              <w:snapToGrid w:val="0"/>
              <w:spacing w:after="0"/>
              <w:jc w:val="both"/>
              <w:rPr>
                <w:rFonts w:ascii="Arial" w:hAnsi="Arial" w:cs="Arial"/>
                <w:sz w:val="18"/>
                <w:szCs w:val="18"/>
                <w:highlight w:val="yellow"/>
              </w:rPr>
            </w:pPr>
            <w:hyperlink r:id="rId1065"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B1FEEF"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8DF30F"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B2774A"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w:t>
            </w:r>
          </w:p>
          <w:p w14:paraId="5E974100"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_n261I</w:t>
            </w:r>
          </w:p>
        </w:tc>
      </w:tr>
      <w:tr w:rsidR="00A67257" w:rsidRPr="000549BB" w14:paraId="1249A94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F1EF1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6D97E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683C6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E1EE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D8B1961" w14:textId="77777777" w:rsidR="00A67257" w:rsidRPr="00840CFD" w:rsidRDefault="00C8650C" w:rsidP="00BC6BDB">
            <w:pPr>
              <w:keepNext/>
              <w:snapToGrid w:val="0"/>
              <w:spacing w:after="0"/>
              <w:jc w:val="both"/>
              <w:rPr>
                <w:rFonts w:ascii="Arial" w:hAnsi="Arial" w:cs="Arial"/>
                <w:sz w:val="18"/>
                <w:szCs w:val="18"/>
              </w:rPr>
            </w:pPr>
            <w:hyperlink r:id="rId106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9881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C78D56" w14:textId="574873D1" w:rsidR="00A67257" w:rsidRPr="00840CFD" w:rsidDel="00597620" w:rsidRDefault="00182005" w:rsidP="00BC6BDB">
            <w:pPr>
              <w:pStyle w:val="TAL"/>
              <w:snapToGrid w:val="0"/>
              <w:jc w:val="both"/>
              <w:rPr>
                <w:rFonts w:cs="Arial"/>
                <w:szCs w:val="18"/>
              </w:rPr>
            </w:pPr>
            <w:r w:rsidRPr="0018200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85FD0D"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DC_66A_n261(3A)_UL_66A_n261A</w:t>
            </w:r>
          </w:p>
        </w:tc>
      </w:tr>
      <w:tr w:rsidR="00DD35A1" w:rsidRPr="000549BB" w14:paraId="7A5596B8"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FBC32"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1394DE"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42E62A" w14:textId="77777777" w:rsidR="00DD35A1" w:rsidRPr="00840CFD" w:rsidRDefault="00DD35A1"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8480BE"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4BEEAA" w14:textId="77777777" w:rsidR="00DD35A1" w:rsidRPr="00840CFD" w:rsidRDefault="00DD35A1" w:rsidP="00BC6BDB">
            <w:pPr>
              <w:keepNext/>
              <w:snapToGrid w:val="0"/>
              <w:spacing w:after="0"/>
              <w:jc w:val="both"/>
              <w:rPr>
                <w:rFonts w:ascii="Arial" w:hAnsi="Arial" w:cs="Arial"/>
                <w:sz w:val="18"/>
                <w:szCs w:val="18"/>
              </w:rPr>
            </w:pPr>
            <w:hyperlink r:id="rId1067" w:history="1">
              <w:r w:rsidRPr="00840CFD">
                <w:rPr>
                  <w:rStyle w:val="ae"/>
                  <w:rFonts w:ascii="Arial" w:hAnsi="Arial" w:cs="Arial"/>
                  <w:sz w:val="18"/>
                  <w:szCs w:val="18"/>
                </w:rPr>
                <w:t>zheng.zhao@ver</w:t>
              </w:r>
              <w:r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0FAA21"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AFE7A92" w14:textId="5A49842F" w:rsidR="00DD35A1" w:rsidRPr="00840CFD" w:rsidDel="00597620" w:rsidRDefault="00DD35A1" w:rsidP="00BC6BDB">
            <w:pPr>
              <w:pStyle w:val="TAL"/>
              <w:snapToGrid w:val="0"/>
              <w:jc w:val="both"/>
              <w:rPr>
                <w:rFonts w:cs="Arial"/>
                <w:szCs w:val="18"/>
              </w:rPr>
            </w:pPr>
            <w:r w:rsidRPr="00636642">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B127ED"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DC_66A_n261A_UL_66A_n261A</w:t>
            </w:r>
          </w:p>
        </w:tc>
      </w:tr>
      <w:tr w:rsidR="00DD35A1" w:rsidRPr="000549BB" w14:paraId="6989136D"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41923"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C53D24"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C7575B" w14:textId="77777777" w:rsidR="00DD35A1" w:rsidRPr="00840CFD" w:rsidRDefault="00DD35A1"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6F30A0"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A939A1" w14:textId="77777777" w:rsidR="00DD35A1" w:rsidRPr="00840CFD" w:rsidRDefault="00DD35A1" w:rsidP="00BC6BDB">
            <w:pPr>
              <w:keepNext/>
              <w:snapToGrid w:val="0"/>
              <w:spacing w:after="0"/>
              <w:jc w:val="both"/>
              <w:rPr>
                <w:rFonts w:ascii="Arial" w:hAnsi="Arial" w:cs="Arial"/>
                <w:sz w:val="18"/>
                <w:szCs w:val="18"/>
              </w:rPr>
            </w:pPr>
            <w:hyperlink r:id="rId106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147E40"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53C2FE5" w14:textId="5160EC2B" w:rsidR="00DD35A1" w:rsidRPr="00840CFD" w:rsidDel="00597620" w:rsidRDefault="00DD35A1" w:rsidP="00BC6BDB">
            <w:pPr>
              <w:pStyle w:val="TAL"/>
              <w:snapToGrid w:val="0"/>
              <w:jc w:val="both"/>
              <w:rPr>
                <w:rFonts w:cs="Arial"/>
                <w:szCs w:val="18"/>
              </w:rPr>
            </w:pPr>
            <w:r w:rsidRPr="00636642">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064B72"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DD35A1" w:rsidRPr="000549BB" w14:paraId="0719E975"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BB3396"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B6D185"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908E7F" w14:textId="77777777" w:rsidR="00DD35A1" w:rsidRPr="00840CFD" w:rsidRDefault="00DD35A1"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B753F0"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1BE1B2" w14:textId="77777777" w:rsidR="00DD35A1" w:rsidRPr="00840CFD" w:rsidRDefault="00DD35A1" w:rsidP="00BC6BDB">
            <w:pPr>
              <w:keepNext/>
              <w:snapToGrid w:val="0"/>
              <w:spacing w:after="0"/>
              <w:jc w:val="both"/>
              <w:rPr>
                <w:rFonts w:ascii="Arial" w:hAnsi="Arial" w:cs="Arial"/>
                <w:sz w:val="18"/>
                <w:szCs w:val="18"/>
              </w:rPr>
            </w:pPr>
            <w:hyperlink r:id="rId1069"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AE5CC2"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E2931F4" w14:textId="0E511972" w:rsidR="00DD35A1" w:rsidRPr="00840CFD" w:rsidDel="00597620" w:rsidRDefault="00DD35A1" w:rsidP="00BC6BDB">
            <w:pPr>
              <w:pStyle w:val="TAL"/>
              <w:snapToGrid w:val="0"/>
              <w:jc w:val="both"/>
              <w:rPr>
                <w:rFonts w:cs="Arial"/>
                <w:szCs w:val="18"/>
              </w:rPr>
            </w:pPr>
            <w:r w:rsidRPr="00636642">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6E2F4F"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DD35A1" w:rsidRPr="000549BB" w14:paraId="69B67A36"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1DD572"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9222C5"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CCDCA" w14:textId="77777777" w:rsidR="00DD35A1" w:rsidRPr="00840CFD" w:rsidRDefault="00DD35A1"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7F795B"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5F49A9" w14:textId="77777777" w:rsidR="00DD35A1" w:rsidRPr="00840CFD" w:rsidRDefault="00DD35A1" w:rsidP="00BC6BDB">
            <w:pPr>
              <w:keepNext/>
              <w:snapToGrid w:val="0"/>
              <w:spacing w:after="0"/>
              <w:jc w:val="both"/>
              <w:rPr>
                <w:rFonts w:ascii="Arial" w:hAnsi="Arial" w:cs="Arial"/>
                <w:sz w:val="18"/>
                <w:szCs w:val="18"/>
              </w:rPr>
            </w:pPr>
            <w:hyperlink r:id="rId107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99BBAC"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CC1A940" w14:textId="5849EC80" w:rsidR="00DD35A1" w:rsidRPr="00840CFD" w:rsidDel="00597620" w:rsidRDefault="00DD35A1" w:rsidP="00BC6BDB">
            <w:pPr>
              <w:pStyle w:val="TAL"/>
              <w:snapToGrid w:val="0"/>
              <w:jc w:val="both"/>
              <w:rPr>
                <w:rFonts w:cs="Arial"/>
                <w:szCs w:val="18"/>
              </w:rPr>
            </w:pPr>
            <w:r w:rsidRPr="00636642">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86C814"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r>
      <w:tr w:rsidR="00A67257" w:rsidRPr="000549BB" w14:paraId="2FEFC27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7B466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7CC22"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6F067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582C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BB43AF" w14:textId="77777777" w:rsidR="00A67257" w:rsidRPr="00840CFD" w:rsidRDefault="00C8650C" w:rsidP="00BC6BDB">
            <w:pPr>
              <w:keepNext/>
              <w:snapToGrid w:val="0"/>
              <w:spacing w:after="0"/>
              <w:jc w:val="both"/>
              <w:rPr>
                <w:rFonts w:ascii="Arial" w:hAnsi="Arial" w:cs="Arial"/>
                <w:sz w:val="18"/>
                <w:szCs w:val="18"/>
              </w:rPr>
            </w:pPr>
            <w:hyperlink r:id="rId107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0658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E45E96" w14:textId="1190093F" w:rsidR="00A67257" w:rsidRPr="00840CFD" w:rsidDel="00597620" w:rsidRDefault="00182005" w:rsidP="00BC6BDB">
            <w:pPr>
              <w:pStyle w:val="TAL"/>
              <w:snapToGrid w:val="0"/>
              <w:jc w:val="both"/>
              <w:rPr>
                <w:rFonts w:cs="Arial"/>
                <w:szCs w:val="18"/>
              </w:rPr>
            </w:pPr>
            <w:r w:rsidRPr="0018200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0D7935"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DC_66A_n261L_UL_66A_n261A</w:t>
            </w:r>
          </w:p>
        </w:tc>
      </w:tr>
      <w:tr w:rsidR="00A67257" w:rsidRPr="000549BB" w14:paraId="1D62A6E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052641"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99543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40C28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74B6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7AC84F" w14:textId="77777777" w:rsidR="00A67257" w:rsidRPr="00840CFD" w:rsidRDefault="00C8650C" w:rsidP="00BC6BDB">
            <w:pPr>
              <w:keepNext/>
              <w:snapToGrid w:val="0"/>
              <w:spacing w:after="0"/>
              <w:jc w:val="both"/>
              <w:rPr>
                <w:rFonts w:ascii="Arial" w:hAnsi="Arial" w:cs="Arial"/>
                <w:sz w:val="18"/>
                <w:szCs w:val="18"/>
              </w:rPr>
            </w:pPr>
            <w:hyperlink r:id="rId10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632F6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1E5ECD" w14:textId="2702CC49" w:rsidR="00A67257" w:rsidRPr="00840CFD" w:rsidDel="00597620" w:rsidRDefault="00DD35A1" w:rsidP="00BC6BDB">
            <w:pPr>
              <w:pStyle w:val="TAL"/>
              <w:snapToGrid w:val="0"/>
              <w:jc w:val="both"/>
              <w:rPr>
                <w:rFonts w:cs="Arial"/>
                <w:szCs w:val="18"/>
              </w:rPr>
            </w:pPr>
            <w:r w:rsidRPr="0018200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27DD5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DC_66A_n261L_UL_66A_n261I</w:t>
            </w:r>
          </w:p>
        </w:tc>
      </w:tr>
      <w:tr w:rsidR="001E2BF6" w:rsidRPr="000549BB" w14:paraId="696821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A898B"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6B8338"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95E092"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D52A16"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BC8129" w14:textId="77777777" w:rsidR="001E2BF6" w:rsidRPr="00840CFD" w:rsidRDefault="00C8650C" w:rsidP="00BC6BDB">
            <w:pPr>
              <w:keepNext/>
              <w:snapToGrid w:val="0"/>
              <w:spacing w:after="0"/>
              <w:jc w:val="both"/>
              <w:rPr>
                <w:rFonts w:ascii="Arial" w:hAnsi="Arial" w:cs="Arial"/>
                <w:sz w:val="18"/>
                <w:szCs w:val="18"/>
              </w:rPr>
            </w:pPr>
            <w:hyperlink r:id="rId1073"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B3BC57"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4D2328" w14:textId="5DBF7413" w:rsidR="001E2BF6" w:rsidRPr="00840CFD" w:rsidDel="00597620" w:rsidRDefault="001E2BF6" w:rsidP="001E2BF6">
            <w:pPr>
              <w:pStyle w:val="TAL"/>
              <w:snapToGrid w:val="0"/>
              <w:jc w:val="both"/>
              <w:rPr>
                <w:rFonts w:cs="Arial"/>
                <w:szCs w:val="18"/>
              </w:rPr>
            </w:pPr>
            <w:r w:rsidRPr="00A5267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4A8F4D"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w:t>
            </w:r>
          </w:p>
        </w:tc>
      </w:tr>
      <w:tr w:rsidR="001E2BF6" w:rsidRPr="000549BB" w14:paraId="2BCA56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D2D792"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A4F040"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A1BCE4"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D8310B"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E785E" w14:textId="77777777" w:rsidR="001E2BF6" w:rsidRPr="00840CFD" w:rsidRDefault="00C8650C" w:rsidP="00BC6BDB">
            <w:pPr>
              <w:keepNext/>
              <w:snapToGrid w:val="0"/>
              <w:spacing w:after="0"/>
              <w:jc w:val="both"/>
              <w:rPr>
                <w:rFonts w:ascii="Arial" w:hAnsi="Arial" w:cs="Arial"/>
                <w:sz w:val="18"/>
                <w:szCs w:val="18"/>
              </w:rPr>
            </w:pPr>
            <w:hyperlink r:id="rId1074"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C9446"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913173" w14:textId="14D4F3F7" w:rsidR="001E2BF6" w:rsidRPr="00840CFD" w:rsidDel="00597620" w:rsidRDefault="001E2BF6" w:rsidP="001E2BF6">
            <w:pPr>
              <w:pStyle w:val="TAL"/>
              <w:snapToGrid w:val="0"/>
              <w:jc w:val="both"/>
              <w:rPr>
                <w:rFonts w:cs="Arial"/>
                <w:szCs w:val="18"/>
              </w:rPr>
            </w:pPr>
            <w:r w:rsidRPr="00A5267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22D176"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DC_66A_n261A_UL_66A_n261G</w:t>
            </w:r>
          </w:p>
        </w:tc>
      </w:tr>
      <w:tr w:rsidR="001E2BF6" w:rsidRPr="000549BB" w14:paraId="5A3603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6C67F8"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DD5A41"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C3C32"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FDEFB4"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E1A64D" w14:textId="77777777" w:rsidR="001E2BF6" w:rsidRPr="00840CFD" w:rsidRDefault="00C8650C" w:rsidP="00BC6BDB">
            <w:pPr>
              <w:keepNext/>
              <w:snapToGrid w:val="0"/>
              <w:spacing w:after="0"/>
              <w:jc w:val="both"/>
              <w:rPr>
                <w:rFonts w:ascii="Arial" w:hAnsi="Arial" w:cs="Arial"/>
                <w:sz w:val="18"/>
                <w:szCs w:val="18"/>
              </w:rPr>
            </w:pPr>
            <w:hyperlink r:id="rId1075"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5D6FA"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050A29" w14:textId="48A01642" w:rsidR="001E2BF6" w:rsidRPr="00840CFD" w:rsidDel="00597620" w:rsidRDefault="001E2BF6" w:rsidP="001E2BF6">
            <w:pPr>
              <w:pStyle w:val="TAL"/>
              <w:snapToGrid w:val="0"/>
              <w:jc w:val="both"/>
              <w:rPr>
                <w:rFonts w:cs="Arial"/>
                <w:szCs w:val="18"/>
              </w:rPr>
            </w:pPr>
            <w:r w:rsidRPr="00FD760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63C2D4"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
        </w:tc>
      </w:tr>
      <w:tr w:rsidR="001E2BF6" w:rsidRPr="000549BB" w14:paraId="2919751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22C0BC"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48CB89"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B4F513"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2ABD7C"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B40C5A" w14:textId="77777777" w:rsidR="001E2BF6" w:rsidRPr="00840CFD" w:rsidRDefault="00C8650C" w:rsidP="00BC6BDB">
            <w:pPr>
              <w:keepNext/>
              <w:snapToGrid w:val="0"/>
              <w:spacing w:after="0"/>
              <w:jc w:val="both"/>
              <w:rPr>
                <w:rFonts w:ascii="Arial" w:hAnsi="Arial" w:cs="Arial"/>
                <w:sz w:val="18"/>
                <w:szCs w:val="18"/>
              </w:rPr>
            </w:pPr>
            <w:hyperlink r:id="rId1076"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4A850D"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DF31F1" w14:textId="4082BF6A" w:rsidR="001E2BF6" w:rsidRPr="00840CFD" w:rsidDel="00597620" w:rsidRDefault="001E2BF6" w:rsidP="001E2BF6">
            <w:pPr>
              <w:pStyle w:val="TAL"/>
              <w:snapToGrid w:val="0"/>
              <w:jc w:val="both"/>
              <w:rPr>
                <w:rFonts w:cs="Arial"/>
                <w:szCs w:val="18"/>
              </w:rPr>
            </w:pPr>
            <w:r w:rsidRPr="00FD760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BCBE2"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1E2BF6" w:rsidRPr="000549BB" w14:paraId="57D088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ACF074"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 xml:space="preserve">DC_66A_n261(2H) </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9185D5"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C8013E"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E4583A"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198576" w14:textId="77777777" w:rsidR="001E2BF6" w:rsidRPr="00840CFD" w:rsidRDefault="00C8650C" w:rsidP="00BC6BDB">
            <w:pPr>
              <w:keepNext/>
              <w:snapToGrid w:val="0"/>
              <w:spacing w:after="0"/>
              <w:jc w:val="both"/>
              <w:rPr>
                <w:rFonts w:ascii="Arial" w:hAnsi="Arial" w:cs="Arial"/>
                <w:sz w:val="18"/>
                <w:szCs w:val="18"/>
              </w:rPr>
            </w:pPr>
            <w:hyperlink r:id="rId1077"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21B1EC"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B36B19" w14:textId="72F60C63" w:rsidR="001E2BF6" w:rsidRPr="00840CFD" w:rsidDel="00597620" w:rsidRDefault="001E2BF6" w:rsidP="001E2BF6">
            <w:pPr>
              <w:pStyle w:val="TAL"/>
              <w:snapToGrid w:val="0"/>
              <w:jc w:val="both"/>
              <w:rPr>
                <w:rFonts w:cs="Arial"/>
                <w:szCs w:val="18"/>
              </w:rPr>
            </w:pPr>
            <w:r w:rsidRPr="006D264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20790B"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DC_66A_n261H_UL_66A_n261A</w:t>
            </w:r>
          </w:p>
        </w:tc>
      </w:tr>
      <w:tr w:rsidR="001E2BF6" w:rsidRPr="000549BB" w14:paraId="6B489B8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0259A"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7F861F"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4932CD"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2E864B"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E297FB" w14:textId="77777777" w:rsidR="001E2BF6" w:rsidRPr="00840CFD" w:rsidRDefault="00C8650C" w:rsidP="00BC6BDB">
            <w:pPr>
              <w:keepNext/>
              <w:snapToGrid w:val="0"/>
              <w:spacing w:after="0"/>
              <w:jc w:val="both"/>
              <w:rPr>
                <w:rFonts w:ascii="Arial" w:hAnsi="Arial" w:cs="Arial"/>
                <w:sz w:val="18"/>
                <w:szCs w:val="18"/>
              </w:rPr>
            </w:pPr>
            <w:hyperlink r:id="rId1078"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ED3C85"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3786F7" w14:textId="64462BB9" w:rsidR="001E2BF6" w:rsidRPr="00840CFD" w:rsidDel="00597620" w:rsidRDefault="001E2BF6" w:rsidP="001E2BF6">
            <w:pPr>
              <w:pStyle w:val="TAL"/>
              <w:snapToGrid w:val="0"/>
              <w:jc w:val="both"/>
              <w:rPr>
                <w:rFonts w:cs="Arial"/>
                <w:szCs w:val="18"/>
              </w:rPr>
            </w:pPr>
            <w:r w:rsidRPr="006D264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41AAF7"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r>
      <w:tr w:rsidR="001E2BF6" w:rsidRPr="000549BB" w14:paraId="29C18D0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833CB1"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BC4A69"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7F7E80"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24E4F7"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70CA39" w14:textId="77777777" w:rsidR="001E2BF6" w:rsidRPr="00840CFD" w:rsidRDefault="00C8650C" w:rsidP="00BC6BDB">
            <w:pPr>
              <w:keepNext/>
              <w:snapToGrid w:val="0"/>
              <w:spacing w:after="0"/>
              <w:jc w:val="both"/>
              <w:rPr>
                <w:rFonts w:ascii="Arial" w:hAnsi="Arial" w:cs="Arial"/>
                <w:sz w:val="18"/>
                <w:szCs w:val="18"/>
              </w:rPr>
            </w:pPr>
            <w:hyperlink r:id="rId1079"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AB529"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D4D888" w14:textId="7308387D" w:rsidR="001E2BF6" w:rsidRPr="00840CFD" w:rsidDel="00597620" w:rsidRDefault="001E2BF6" w:rsidP="001E2BF6">
            <w:pPr>
              <w:pStyle w:val="TAL"/>
              <w:snapToGrid w:val="0"/>
              <w:jc w:val="both"/>
              <w:rPr>
                <w:rFonts w:cs="Arial"/>
                <w:szCs w:val="18"/>
              </w:rPr>
            </w:pPr>
            <w:r w:rsidRPr="006D264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83D650"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DC_66A_n261H_UL_66A_n261G</w:t>
            </w:r>
          </w:p>
        </w:tc>
      </w:tr>
      <w:tr w:rsidR="00205D9D" w:rsidRPr="000549BB" w14:paraId="42DFF89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4C612C"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G-H</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3892B9" w14:textId="77777777" w:rsidR="00205D9D" w:rsidRPr="00840CFD" w:rsidRDefault="00205D9D"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61B6D3"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AF8602"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B4CDE5" w14:textId="77777777" w:rsidR="00205D9D" w:rsidRPr="00840CFD" w:rsidRDefault="00C8650C" w:rsidP="00BC6BDB">
            <w:pPr>
              <w:keepNext/>
              <w:snapToGrid w:val="0"/>
              <w:spacing w:after="0"/>
              <w:jc w:val="both"/>
              <w:rPr>
                <w:rFonts w:ascii="Arial" w:hAnsi="Arial" w:cs="Arial"/>
                <w:sz w:val="18"/>
                <w:szCs w:val="18"/>
              </w:rPr>
            </w:pPr>
            <w:hyperlink r:id="rId1080"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4BBBDB"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72AF74" w14:textId="1D6BFCE9"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C1C863"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w:t>
            </w:r>
            <w:r w:rsidRPr="00840CFD">
              <w:rPr>
                <w:rFonts w:ascii="Arial" w:eastAsia="Times New Roman" w:hAnsi="Arial" w:cs="Arial"/>
                <w:color w:val="000000"/>
                <w:sz w:val="18"/>
                <w:szCs w:val="18"/>
                <w:lang w:val="en-US"/>
              </w:rPr>
              <w:t>))</w:t>
            </w:r>
          </w:p>
          <w:p w14:paraId="1431503D"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DC_66A_n261(G-H)</w:t>
            </w:r>
          </w:p>
        </w:tc>
      </w:tr>
      <w:tr w:rsidR="00205D9D" w:rsidRPr="000549BB" w14:paraId="7C9E898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FCCA9"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6B3E26" w14:textId="77777777" w:rsidR="00205D9D" w:rsidRPr="00840CFD" w:rsidRDefault="00205D9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3BE79D" w14:textId="77777777" w:rsidR="00205D9D" w:rsidRPr="00840CFD" w:rsidRDefault="00205D9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31212B"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D23743" w14:textId="77777777" w:rsidR="00205D9D" w:rsidRPr="00840CFD" w:rsidRDefault="00C8650C" w:rsidP="00BC6BDB">
            <w:pPr>
              <w:keepNext/>
              <w:snapToGrid w:val="0"/>
              <w:spacing w:after="0"/>
              <w:jc w:val="both"/>
              <w:rPr>
                <w:rFonts w:ascii="Arial" w:hAnsi="Arial" w:cs="Arial"/>
                <w:sz w:val="18"/>
                <w:szCs w:val="18"/>
              </w:rPr>
            </w:pPr>
            <w:hyperlink r:id="rId1081"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9EF630"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5731D4" w14:textId="52D246E4"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F7A2B"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DC_66A_n261(A-G)))_UL_66A_n261G</w:t>
            </w:r>
          </w:p>
        </w:tc>
      </w:tr>
      <w:tr w:rsidR="00205D9D" w:rsidRPr="000549BB" w14:paraId="7CD32A3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0EEBF0"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A-G</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7E459A" w14:textId="77777777" w:rsidR="00205D9D" w:rsidRPr="00840CFD" w:rsidRDefault="00205D9D"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4128F9"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CD8E08"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CE9DDF" w14:textId="77777777" w:rsidR="00205D9D" w:rsidRPr="00840CFD" w:rsidRDefault="00C8650C" w:rsidP="00BC6BDB">
            <w:pPr>
              <w:keepNext/>
              <w:snapToGrid w:val="0"/>
              <w:spacing w:after="0"/>
              <w:jc w:val="both"/>
              <w:rPr>
                <w:rFonts w:ascii="Arial" w:hAnsi="Arial" w:cs="Arial"/>
                <w:sz w:val="18"/>
                <w:szCs w:val="18"/>
              </w:rPr>
            </w:pPr>
            <w:hyperlink r:id="rId1082"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8B7378"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D97506" w14:textId="67F68745"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6B2405" w14:textId="77777777" w:rsidR="00205D9D" w:rsidRPr="00840CFD" w:rsidRDefault="00205D9D" w:rsidP="00BC6BDB">
            <w:pPr>
              <w:keepNext/>
              <w:overflowPunct/>
              <w:autoSpaceDE/>
              <w:autoSpaceDN/>
              <w:adjustRightInd/>
              <w:snapToGrid w:val="0"/>
              <w:spacing w:after="0"/>
              <w:jc w:val="both"/>
              <w:textAlignment w:val="auto"/>
              <w:rPr>
                <w:rFonts w:ascii="Arial"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A-G)_UL_66A_n261G</w:t>
            </w:r>
          </w:p>
          <w:p w14:paraId="1451C08A"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)_UL_66A_n261I</w:t>
            </w:r>
          </w:p>
          <w:p w14:paraId="1F54371E"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DC_66A_n261(G-I)_UL_66A_n261I</w:t>
            </w:r>
          </w:p>
        </w:tc>
      </w:tr>
      <w:tr w:rsidR="00205D9D" w:rsidRPr="000549BB" w14:paraId="25E683F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07D2FA"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35ADD7" w14:textId="77777777" w:rsidR="00205D9D" w:rsidRPr="00840CFD" w:rsidRDefault="00205D9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F5F6" w14:textId="77777777" w:rsidR="00205D9D" w:rsidRPr="00840CFD" w:rsidRDefault="00205D9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9AA493"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A87CCF" w14:textId="77777777" w:rsidR="00205D9D" w:rsidRPr="00840CFD" w:rsidRDefault="00C8650C" w:rsidP="00BC6BDB">
            <w:pPr>
              <w:keepNext/>
              <w:snapToGrid w:val="0"/>
              <w:spacing w:after="0"/>
              <w:jc w:val="both"/>
              <w:rPr>
                <w:rFonts w:ascii="Arial" w:hAnsi="Arial" w:cs="Arial"/>
                <w:sz w:val="18"/>
                <w:szCs w:val="18"/>
              </w:rPr>
            </w:pPr>
            <w:hyperlink r:id="rId1083"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C8F022"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B12784" w14:textId="77B0583A"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59A4B"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w:t>
            </w:r>
          </w:p>
          <w:p w14:paraId="7D3CF095"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DC_66A_n261(G-I)</w:t>
            </w:r>
          </w:p>
        </w:tc>
      </w:tr>
      <w:tr w:rsidR="00205D9D" w:rsidRPr="000549BB" w14:paraId="422591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60C757"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CC01B6" w14:textId="77777777" w:rsidR="00205D9D" w:rsidRPr="00840CFD" w:rsidRDefault="00205D9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6A8A4C" w14:textId="77777777" w:rsidR="00205D9D" w:rsidRPr="00840CFD" w:rsidRDefault="00205D9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483DBC"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750AA6" w14:textId="77777777" w:rsidR="00205D9D" w:rsidRPr="00840CFD" w:rsidRDefault="00C8650C" w:rsidP="00BC6BDB">
            <w:pPr>
              <w:keepNext/>
              <w:snapToGrid w:val="0"/>
              <w:spacing w:after="0"/>
              <w:jc w:val="both"/>
              <w:rPr>
                <w:rFonts w:ascii="Arial" w:hAnsi="Arial" w:cs="Arial"/>
                <w:sz w:val="18"/>
                <w:szCs w:val="18"/>
              </w:rPr>
            </w:pPr>
            <w:hyperlink r:id="rId1084"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6425E"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CCF599" w14:textId="43359411"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F6ECB0"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DC_66A_n261(A-G)_UL_66A_n261G</w:t>
            </w:r>
          </w:p>
          <w:p w14:paraId="52E2EA63"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DC_66A_n261(A-I)_UL_66A_n261G</w:t>
            </w:r>
          </w:p>
          <w:p w14:paraId="6646B89F"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DC_66A_n261(G-I)_UL_66A_n261G</w:t>
            </w:r>
          </w:p>
        </w:tc>
      </w:tr>
      <w:tr w:rsidR="00D34D67" w:rsidRPr="000549BB" w14:paraId="49F0184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54E1AB"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622713" w14:textId="77777777" w:rsidR="00D34D67" w:rsidRPr="00840CFD" w:rsidRDefault="00D34D6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1E874" w14:textId="77777777" w:rsidR="00D34D67" w:rsidRPr="00840CFD" w:rsidRDefault="00D34D6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BFA15A"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9DD328" w14:textId="77777777" w:rsidR="00D34D67" w:rsidRPr="00840CFD" w:rsidRDefault="00C8650C" w:rsidP="00BC6BDB">
            <w:pPr>
              <w:keepNext/>
              <w:snapToGrid w:val="0"/>
              <w:spacing w:after="0"/>
              <w:jc w:val="both"/>
              <w:rPr>
                <w:rFonts w:ascii="Arial" w:hAnsi="Arial" w:cs="Arial"/>
                <w:sz w:val="18"/>
                <w:szCs w:val="18"/>
              </w:rPr>
            </w:pPr>
            <w:hyperlink r:id="rId1085" w:history="1">
              <w:r w:rsidR="00D34D6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BAA116"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C2B6FC" w14:textId="797E38B3" w:rsidR="00D34D67" w:rsidRPr="00840CFD" w:rsidDel="00597620" w:rsidRDefault="00D34D67" w:rsidP="00D34D67">
            <w:pPr>
              <w:pStyle w:val="TAL"/>
              <w:snapToGrid w:val="0"/>
              <w:jc w:val="both"/>
              <w:rPr>
                <w:rFonts w:cs="Arial"/>
                <w:szCs w:val="18"/>
              </w:rPr>
            </w:pPr>
            <w:r w:rsidRPr="005360E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F2D443" w14:textId="77777777" w:rsidR="00D34D67" w:rsidRPr="00840CFD" w:rsidRDefault="00D34D6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p w14:paraId="3EC5EBB3"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DC_66A_n261I_UL_66A_n261I</w:t>
            </w:r>
          </w:p>
        </w:tc>
      </w:tr>
      <w:tr w:rsidR="00D34D67" w:rsidRPr="000549BB" w14:paraId="37C3EA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E13FDB"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B6E07" w14:textId="77777777" w:rsidR="00D34D67" w:rsidRPr="00840CFD" w:rsidRDefault="00D34D6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98E899" w14:textId="77777777" w:rsidR="00D34D67" w:rsidRPr="00840CFD" w:rsidRDefault="00D34D6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FF832"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815BFE" w14:textId="77777777" w:rsidR="00D34D67" w:rsidRPr="00840CFD" w:rsidRDefault="00C8650C" w:rsidP="00BC6BDB">
            <w:pPr>
              <w:keepNext/>
              <w:snapToGrid w:val="0"/>
              <w:spacing w:after="0"/>
              <w:jc w:val="both"/>
              <w:rPr>
                <w:rFonts w:ascii="Arial" w:hAnsi="Arial" w:cs="Arial"/>
                <w:sz w:val="18"/>
                <w:szCs w:val="18"/>
              </w:rPr>
            </w:pPr>
            <w:hyperlink r:id="rId1086" w:history="1">
              <w:r w:rsidR="00D34D6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32A91"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74C9EE" w14:textId="7A5213C6" w:rsidR="00D34D67" w:rsidRPr="00840CFD" w:rsidDel="00597620" w:rsidRDefault="00D34D67" w:rsidP="00D34D67">
            <w:pPr>
              <w:pStyle w:val="TAL"/>
              <w:snapToGrid w:val="0"/>
              <w:jc w:val="both"/>
              <w:rPr>
                <w:rFonts w:cs="Arial"/>
                <w:szCs w:val="18"/>
              </w:rPr>
            </w:pPr>
            <w:r w:rsidRPr="005360E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736D5A" w14:textId="77777777" w:rsidR="00D34D67" w:rsidRPr="00840CFD" w:rsidRDefault="00D34D6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p w14:paraId="5536F0E2"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DC_66A_n261I_UL_66A_n261I</w:t>
            </w:r>
          </w:p>
        </w:tc>
      </w:tr>
      <w:tr w:rsidR="00D34D67" w:rsidRPr="000549BB" w14:paraId="4BC90E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F93678"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AB94EE" w14:textId="77777777" w:rsidR="00D34D67" w:rsidRPr="00840CFD" w:rsidRDefault="00D34D6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7D2156" w14:textId="77777777" w:rsidR="00D34D67" w:rsidRPr="00840CFD" w:rsidRDefault="00D34D6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4C6E5"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FF1EA6" w14:textId="77777777" w:rsidR="00D34D67" w:rsidRPr="00840CFD" w:rsidRDefault="00C8650C" w:rsidP="00BC6BDB">
            <w:pPr>
              <w:keepNext/>
              <w:snapToGrid w:val="0"/>
              <w:spacing w:after="0"/>
              <w:jc w:val="both"/>
              <w:rPr>
                <w:rFonts w:ascii="Arial" w:hAnsi="Arial" w:cs="Arial"/>
                <w:sz w:val="18"/>
                <w:szCs w:val="18"/>
              </w:rPr>
            </w:pPr>
            <w:hyperlink r:id="rId1087" w:history="1">
              <w:r w:rsidR="00D34D6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47AFE1"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93321F4" w14:textId="39CD90BC" w:rsidR="00D34D67" w:rsidRPr="00840CFD" w:rsidDel="00597620" w:rsidRDefault="00D34D67" w:rsidP="00D34D67">
            <w:pPr>
              <w:pStyle w:val="TAL"/>
              <w:snapToGrid w:val="0"/>
              <w:jc w:val="both"/>
              <w:rPr>
                <w:rFonts w:cs="Arial"/>
                <w:szCs w:val="18"/>
              </w:rPr>
            </w:pPr>
            <w:r w:rsidRPr="005360E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AA77F6"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DC_66A_n261H_UL_66A_n261G</w:t>
            </w:r>
          </w:p>
        </w:tc>
      </w:tr>
      <w:tr w:rsidR="00DD35A1" w:rsidRPr="000549BB" w14:paraId="38998761"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4D9B64"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vAlign w:val="center"/>
          </w:tcPr>
          <w:p w14:paraId="6B4F459C"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E5C4B"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7955F"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A151B" w14:textId="77777777" w:rsidR="00DD35A1" w:rsidRPr="00840CFD" w:rsidRDefault="00DD35A1" w:rsidP="00BC6BDB">
            <w:pPr>
              <w:keepNext/>
              <w:snapToGrid w:val="0"/>
              <w:spacing w:after="0"/>
              <w:jc w:val="both"/>
              <w:rPr>
                <w:rStyle w:val="ae"/>
                <w:rFonts w:ascii="Arial" w:hAnsi="Arial" w:cs="Arial"/>
                <w:sz w:val="18"/>
                <w:szCs w:val="18"/>
              </w:rPr>
            </w:pPr>
            <w:hyperlink r:id="rId108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18A477"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B6A6C94" w14:textId="3163C192" w:rsidR="00DD35A1" w:rsidRPr="00840CFD" w:rsidRDefault="00DD35A1" w:rsidP="00BC6BDB">
            <w:pPr>
              <w:pStyle w:val="TAL"/>
              <w:snapToGrid w:val="0"/>
              <w:jc w:val="both"/>
              <w:rPr>
                <w:rFonts w:cs="Arial"/>
                <w:szCs w:val="18"/>
              </w:rPr>
            </w:pPr>
            <w:r w:rsidRPr="007C1B4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D453A4"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tc>
      </w:tr>
      <w:tr w:rsidR="00DD35A1" w:rsidRPr="000549BB" w14:paraId="20C41A5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EB750B"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07F61AEA"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73367D"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FE04B7"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E03C" w14:textId="77777777" w:rsidR="00DD35A1" w:rsidRPr="00840CFD" w:rsidRDefault="00DD35A1" w:rsidP="00BC6BDB">
            <w:pPr>
              <w:keepNext/>
              <w:snapToGrid w:val="0"/>
              <w:spacing w:after="0"/>
              <w:jc w:val="both"/>
              <w:rPr>
                <w:rStyle w:val="ae"/>
                <w:rFonts w:ascii="Arial" w:hAnsi="Arial" w:cs="Arial"/>
                <w:sz w:val="18"/>
                <w:szCs w:val="18"/>
              </w:rPr>
            </w:pPr>
            <w:hyperlink r:id="rId108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322C06"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DCFADEF" w14:textId="5B05C897" w:rsidR="00DD35A1" w:rsidRPr="00840CFD" w:rsidRDefault="00DD35A1" w:rsidP="00BC6BDB">
            <w:pPr>
              <w:pStyle w:val="TAL"/>
              <w:snapToGrid w:val="0"/>
              <w:jc w:val="both"/>
              <w:rPr>
                <w:rFonts w:cs="Arial"/>
                <w:szCs w:val="18"/>
              </w:rPr>
            </w:pPr>
            <w:r w:rsidRPr="007C1B4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5075CD"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DD35A1" w:rsidRPr="000549BB" w14:paraId="6478576D"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E995"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DC_66A_n261L</w:t>
            </w:r>
          </w:p>
        </w:tc>
        <w:tc>
          <w:tcPr>
            <w:tcW w:w="1531" w:type="dxa"/>
            <w:tcBorders>
              <w:top w:val="single" w:sz="4" w:space="0" w:color="auto"/>
              <w:left w:val="single" w:sz="4" w:space="0" w:color="auto"/>
              <w:bottom w:val="single" w:sz="4" w:space="0" w:color="auto"/>
              <w:right w:val="single" w:sz="4" w:space="0" w:color="auto"/>
            </w:tcBorders>
            <w:vAlign w:val="center"/>
          </w:tcPr>
          <w:p w14:paraId="4894A869"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D8F3A"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3C57B2"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D2746" w14:textId="77777777" w:rsidR="00DD35A1" w:rsidRPr="00840CFD" w:rsidRDefault="00DD35A1" w:rsidP="00BC6BDB">
            <w:pPr>
              <w:keepNext/>
              <w:snapToGrid w:val="0"/>
              <w:spacing w:after="0"/>
              <w:jc w:val="both"/>
              <w:rPr>
                <w:rStyle w:val="ae"/>
                <w:rFonts w:ascii="Arial" w:hAnsi="Arial" w:cs="Arial"/>
                <w:sz w:val="18"/>
                <w:szCs w:val="18"/>
              </w:rPr>
            </w:pPr>
            <w:hyperlink r:id="rId109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8D87994"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3BCF1BE" w14:textId="07ED3ECC" w:rsidR="00DD35A1" w:rsidRPr="00840CFD" w:rsidRDefault="00DD35A1" w:rsidP="00BC6BDB">
            <w:pPr>
              <w:pStyle w:val="TAL"/>
              <w:snapToGrid w:val="0"/>
              <w:jc w:val="both"/>
              <w:rPr>
                <w:rFonts w:cs="Arial"/>
                <w:szCs w:val="18"/>
              </w:rPr>
            </w:pPr>
            <w:r w:rsidRPr="007C1B4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92CABB"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DC_66A_n261K_UL_66A_n261I</w:t>
            </w:r>
          </w:p>
        </w:tc>
      </w:tr>
      <w:tr w:rsidR="00DD35A1" w:rsidRPr="000549BB" w14:paraId="22387256"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BED539"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6F06E9BC"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41BF37"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518CCE"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7CFF" w14:textId="77777777" w:rsidR="00DD35A1" w:rsidRPr="00840CFD" w:rsidRDefault="00DD35A1" w:rsidP="00BC6BDB">
            <w:pPr>
              <w:keepNext/>
              <w:snapToGrid w:val="0"/>
              <w:spacing w:after="0"/>
              <w:jc w:val="both"/>
              <w:rPr>
                <w:rStyle w:val="ae"/>
                <w:rFonts w:ascii="Arial" w:hAnsi="Arial" w:cs="Arial"/>
                <w:sz w:val="18"/>
                <w:szCs w:val="18"/>
              </w:rPr>
            </w:pPr>
            <w:hyperlink r:id="rId109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2F2B64"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8A04C43" w14:textId="338EC7D7" w:rsidR="00DD35A1" w:rsidRPr="00840CFD" w:rsidRDefault="00DD35A1" w:rsidP="00BC6BDB">
            <w:pPr>
              <w:pStyle w:val="TAL"/>
              <w:snapToGrid w:val="0"/>
              <w:jc w:val="both"/>
              <w:rPr>
                <w:rFonts w:cs="Arial"/>
                <w:szCs w:val="18"/>
              </w:rPr>
            </w:pPr>
            <w:r w:rsidRPr="007C1B4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9A4AE9"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19399BA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70EBA"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w:t>
            </w:r>
          </w:p>
        </w:tc>
        <w:tc>
          <w:tcPr>
            <w:tcW w:w="1531" w:type="dxa"/>
            <w:tcBorders>
              <w:top w:val="single" w:sz="4" w:space="0" w:color="auto"/>
              <w:left w:val="single" w:sz="4" w:space="0" w:color="auto"/>
              <w:bottom w:val="single" w:sz="4" w:space="0" w:color="auto"/>
              <w:right w:val="single" w:sz="4" w:space="0" w:color="auto"/>
            </w:tcBorders>
            <w:vAlign w:val="center"/>
          </w:tcPr>
          <w:p w14:paraId="5A4CEC55"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34EE5"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C6951D"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33EEA" w14:textId="77777777" w:rsidR="0075428B" w:rsidRPr="00840CFD" w:rsidRDefault="00C8650C" w:rsidP="00BC6BDB">
            <w:pPr>
              <w:keepNext/>
              <w:snapToGrid w:val="0"/>
              <w:spacing w:after="0"/>
              <w:jc w:val="both"/>
              <w:rPr>
                <w:rStyle w:val="ae"/>
                <w:rFonts w:ascii="Arial" w:hAnsi="Arial" w:cs="Arial"/>
                <w:sz w:val="18"/>
                <w:szCs w:val="18"/>
              </w:rPr>
            </w:pPr>
            <w:hyperlink r:id="rId1092"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A19EDB"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57F72D" w14:textId="1E36553D" w:rsidR="0075428B" w:rsidRPr="00840CFD" w:rsidRDefault="00D34D67" w:rsidP="00BC6BDB">
            <w:pPr>
              <w:pStyle w:val="TAL"/>
              <w:snapToGrid w:val="0"/>
              <w:jc w:val="both"/>
              <w:rPr>
                <w:rFonts w:cs="Arial"/>
                <w:szCs w:val="18"/>
              </w:rPr>
            </w:pPr>
            <w:r w:rsidRPr="00D34D67">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B234FD"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17A7BE3B"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19A7" w:rsidRPr="000549BB" w14:paraId="7E0335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1419D2"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vAlign w:val="center"/>
          </w:tcPr>
          <w:p w14:paraId="682F7F2E"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EE527"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F19A9A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F9856" w14:textId="77777777" w:rsidR="007519A7" w:rsidRPr="00840CFD" w:rsidRDefault="00C8650C" w:rsidP="00BC6BDB">
            <w:pPr>
              <w:keepNext/>
              <w:snapToGrid w:val="0"/>
              <w:spacing w:after="0"/>
              <w:jc w:val="both"/>
              <w:rPr>
                <w:rStyle w:val="ae"/>
                <w:rFonts w:ascii="Arial" w:hAnsi="Arial" w:cs="Arial"/>
                <w:sz w:val="18"/>
                <w:szCs w:val="18"/>
              </w:rPr>
            </w:pPr>
            <w:hyperlink r:id="rId1093" w:history="1">
              <w:r w:rsidR="007519A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D3E0B4"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601B7A" w14:textId="2570CFF1"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0AF91A"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r>
      <w:tr w:rsidR="007519A7" w:rsidRPr="000549BB" w14:paraId="0FB4A74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360379"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vAlign w:val="center"/>
          </w:tcPr>
          <w:p w14:paraId="1F302EF9"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86BD28"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1371E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6C5D3" w14:textId="77777777" w:rsidR="007519A7" w:rsidRPr="00840CFD" w:rsidRDefault="00C8650C" w:rsidP="00BC6BDB">
            <w:pPr>
              <w:keepNext/>
              <w:snapToGrid w:val="0"/>
              <w:spacing w:after="0"/>
              <w:jc w:val="both"/>
              <w:rPr>
                <w:rStyle w:val="ae"/>
                <w:rFonts w:ascii="Arial" w:hAnsi="Arial" w:cs="Arial"/>
                <w:sz w:val="18"/>
                <w:szCs w:val="18"/>
              </w:rPr>
            </w:pPr>
            <w:hyperlink r:id="rId1094" w:history="1">
              <w:r w:rsidR="007519A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9E00DFE"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8570AF" w14:textId="73E60EAA"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40D83E"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r>
      <w:tr w:rsidR="007519A7" w:rsidRPr="000549BB" w14:paraId="3C4543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831A94"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vAlign w:val="center"/>
          </w:tcPr>
          <w:p w14:paraId="609F5EEE"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9AF05"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78C357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D2B72" w14:textId="77777777" w:rsidR="007519A7" w:rsidRPr="00840CFD" w:rsidRDefault="00C8650C" w:rsidP="00BC6BDB">
            <w:pPr>
              <w:keepNext/>
              <w:snapToGrid w:val="0"/>
              <w:spacing w:after="0"/>
              <w:jc w:val="both"/>
              <w:rPr>
                <w:rStyle w:val="ae"/>
                <w:rFonts w:ascii="Arial" w:hAnsi="Arial" w:cs="Arial"/>
                <w:sz w:val="18"/>
                <w:szCs w:val="18"/>
              </w:rPr>
            </w:pPr>
            <w:hyperlink r:id="rId1095" w:history="1">
              <w:r w:rsidR="007519A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A873E0"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7252CF" w14:textId="5BCD7FD9"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FA18C"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DC_66A_n261A_UL_66A_n261G</w:t>
            </w:r>
          </w:p>
        </w:tc>
      </w:tr>
      <w:tr w:rsidR="007519A7" w:rsidRPr="000549BB" w14:paraId="5FB5595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14AA9"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vAlign w:val="center"/>
          </w:tcPr>
          <w:p w14:paraId="260A0485"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34F6"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68A89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99AC6" w14:textId="77777777" w:rsidR="007519A7" w:rsidRPr="00840CFD" w:rsidRDefault="00C8650C" w:rsidP="00BC6BDB">
            <w:pPr>
              <w:keepNext/>
              <w:snapToGrid w:val="0"/>
              <w:spacing w:after="0"/>
              <w:jc w:val="both"/>
              <w:rPr>
                <w:rStyle w:val="ae"/>
                <w:rFonts w:ascii="Arial" w:hAnsi="Arial" w:cs="Arial"/>
                <w:sz w:val="18"/>
                <w:szCs w:val="18"/>
              </w:rPr>
            </w:pPr>
            <w:hyperlink r:id="rId1096" w:history="1">
              <w:r w:rsidR="007519A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C5394EB"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84BFEF" w14:textId="75AE9DD7"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C3EF05"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34F2" w:rsidRPr="000549BB" w14:paraId="6E30A0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09C12"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22E02CFE"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2AC692"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108EA7"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D7EAD" w14:textId="77777777" w:rsidR="007534F2" w:rsidRPr="00840CFD" w:rsidRDefault="00C8650C" w:rsidP="00BC6BDB">
            <w:pPr>
              <w:keepNext/>
              <w:snapToGrid w:val="0"/>
              <w:spacing w:after="0"/>
              <w:jc w:val="both"/>
              <w:rPr>
                <w:rStyle w:val="ae"/>
                <w:rFonts w:ascii="Arial" w:hAnsi="Arial" w:cs="Arial"/>
                <w:sz w:val="18"/>
                <w:szCs w:val="18"/>
              </w:rPr>
            </w:pPr>
            <w:hyperlink r:id="rId1097" w:history="1">
              <w:r w:rsidR="007534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317CCE"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8DA907" w14:textId="46EA4488"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9A423E"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0FEC100E"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34F2" w:rsidRPr="000549BB" w14:paraId="230AAD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7D0BC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DC_66A_n261(G-I)</w:t>
            </w:r>
          </w:p>
        </w:tc>
        <w:tc>
          <w:tcPr>
            <w:tcW w:w="1531" w:type="dxa"/>
            <w:tcBorders>
              <w:top w:val="single" w:sz="4" w:space="0" w:color="auto"/>
              <w:left w:val="single" w:sz="4" w:space="0" w:color="auto"/>
              <w:bottom w:val="single" w:sz="4" w:space="0" w:color="auto"/>
              <w:right w:val="single" w:sz="4" w:space="0" w:color="auto"/>
            </w:tcBorders>
            <w:vAlign w:val="center"/>
          </w:tcPr>
          <w:p w14:paraId="0A39A4D7"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7593E3"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B745C2"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BD23C" w14:textId="77777777" w:rsidR="007534F2" w:rsidRPr="00840CFD" w:rsidRDefault="00C8650C" w:rsidP="00BC6BDB">
            <w:pPr>
              <w:keepNext/>
              <w:snapToGrid w:val="0"/>
              <w:spacing w:after="0"/>
              <w:jc w:val="both"/>
              <w:rPr>
                <w:rStyle w:val="ae"/>
                <w:rFonts w:ascii="Arial" w:hAnsi="Arial" w:cs="Arial"/>
                <w:sz w:val="18"/>
                <w:szCs w:val="18"/>
              </w:rPr>
            </w:pPr>
            <w:hyperlink r:id="rId1098" w:history="1">
              <w:r w:rsidR="007534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BD0876"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FA6757" w14:textId="2453DFF6"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5B5198"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p w14:paraId="5E55F7A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34F2" w:rsidRPr="000549BB" w14:paraId="014DF72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B9FC5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59128D44"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C246B1"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1EB7BD"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B936B" w14:textId="77777777" w:rsidR="007534F2" w:rsidRPr="00840CFD" w:rsidRDefault="00C8650C" w:rsidP="00BC6BDB">
            <w:pPr>
              <w:keepNext/>
              <w:snapToGrid w:val="0"/>
              <w:spacing w:after="0"/>
              <w:jc w:val="both"/>
              <w:rPr>
                <w:rStyle w:val="ae"/>
                <w:rFonts w:ascii="Arial" w:hAnsi="Arial" w:cs="Arial"/>
                <w:sz w:val="18"/>
                <w:szCs w:val="18"/>
              </w:rPr>
            </w:pPr>
            <w:hyperlink r:id="rId1099" w:history="1">
              <w:r w:rsidR="007534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D34DD4"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5DB5AE" w14:textId="40C3AFF1"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0F8AD6"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r>
      <w:tr w:rsidR="007534F2" w:rsidRPr="000549BB" w14:paraId="467AE6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106579"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3B118A8E"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D4663"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820933"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BD14" w14:textId="77777777" w:rsidR="007534F2" w:rsidRPr="00840CFD" w:rsidRDefault="00C8650C" w:rsidP="00BC6BDB">
            <w:pPr>
              <w:keepNext/>
              <w:snapToGrid w:val="0"/>
              <w:spacing w:after="0"/>
              <w:jc w:val="both"/>
              <w:rPr>
                <w:rStyle w:val="ae"/>
                <w:rFonts w:ascii="Arial" w:hAnsi="Arial" w:cs="Arial"/>
                <w:sz w:val="18"/>
                <w:szCs w:val="18"/>
              </w:rPr>
            </w:pPr>
            <w:hyperlink r:id="rId1100" w:history="1">
              <w:r w:rsidR="007534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0D49AF"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D098DD" w14:textId="2E4186A5"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852B6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2ADEF572"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DC_66A_n261I_UL_66A_n261G</w:t>
            </w:r>
          </w:p>
        </w:tc>
      </w:tr>
      <w:tr w:rsidR="007534F2" w:rsidRPr="000549BB" w14:paraId="5EEC5C9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F86F73"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DC_66A_n261(G-I)</w:t>
            </w:r>
          </w:p>
        </w:tc>
        <w:tc>
          <w:tcPr>
            <w:tcW w:w="1531" w:type="dxa"/>
            <w:tcBorders>
              <w:top w:val="single" w:sz="4" w:space="0" w:color="auto"/>
              <w:left w:val="single" w:sz="4" w:space="0" w:color="auto"/>
              <w:bottom w:val="single" w:sz="4" w:space="0" w:color="auto"/>
              <w:right w:val="single" w:sz="4" w:space="0" w:color="auto"/>
            </w:tcBorders>
            <w:vAlign w:val="center"/>
          </w:tcPr>
          <w:p w14:paraId="1CD87894"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68B86"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7371A4"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B71E0" w14:textId="77777777" w:rsidR="007534F2" w:rsidRPr="00840CFD" w:rsidRDefault="00C8650C" w:rsidP="00BC6BDB">
            <w:pPr>
              <w:keepNext/>
              <w:snapToGrid w:val="0"/>
              <w:spacing w:after="0"/>
              <w:jc w:val="both"/>
              <w:rPr>
                <w:rStyle w:val="ae"/>
                <w:rFonts w:ascii="Arial" w:hAnsi="Arial" w:cs="Arial"/>
                <w:sz w:val="18"/>
                <w:szCs w:val="18"/>
              </w:rPr>
            </w:pPr>
            <w:hyperlink r:id="rId1101" w:history="1">
              <w:r w:rsidR="007534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AC7B48"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028259" w14:textId="22D73678"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4F80A5"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p w14:paraId="110744F0"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DC_66A_n261I_UL_66A_n261G</w:t>
            </w:r>
          </w:p>
        </w:tc>
      </w:tr>
      <w:tr w:rsidR="0075428B" w:rsidRPr="000549BB" w14:paraId="6521F7B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7F50D"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4270CD69"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851F3D"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0C6F28"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11F14" w14:textId="77777777" w:rsidR="0075428B" w:rsidRPr="00840CFD" w:rsidRDefault="00C8650C" w:rsidP="00BC6BDB">
            <w:pPr>
              <w:keepNext/>
              <w:snapToGrid w:val="0"/>
              <w:spacing w:after="0"/>
              <w:jc w:val="both"/>
              <w:rPr>
                <w:rStyle w:val="ae"/>
                <w:rFonts w:ascii="Arial" w:hAnsi="Arial" w:cs="Arial"/>
                <w:sz w:val="18"/>
                <w:szCs w:val="18"/>
              </w:rPr>
            </w:pPr>
            <w:hyperlink r:id="rId1102"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E24265"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19E765" w14:textId="079551A2" w:rsidR="0075428B" w:rsidRPr="00840CFD" w:rsidRDefault="00DD35A1" w:rsidP="00BC6BDB">
            <w:pPr>
              <w:pStyle w:val="TAL"/>
              <w:snapToGrid w:val="0"/>
              <w:jc w:val="both"/>
              <w:rPr>
                <w:rFonts w:cs="Arial"/>
                <w:szCs w:val="18"/>
              </w:rPr>
            </w:pPr>
            <w:r w:rsidRPr="0018200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CEEB33"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70DA62E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2A034C"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1531" w:type="dxa"/>
            <w:tcBorders>
              <w:top w:val="single" w:sz="4" w:space="0" w:color="auto"/>
              <w:left w:val="single" w:sz="4" w:space="0" w:color="auto"/>
              <w:bottom w:val="single" w:sz="4" w:space="0" w:color="auto"/>
              <w:right w:val="single" w:sz="4" w:space="0" w:color="auto"/>
            </w:tcBorders>
            <w:vAlign w:val="center"/>
          </w:tcPr>
          <w:p w14:paraId="5DCD5B31" w14:textId="77777777" w:rsidR="0075428B" w:rsidRPr="00840CFD" w:rsidRDefault="0075428B"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3045D0"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F2FC54"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6EC19" w14:textId="77777777" w:rsidR="0075428B" w:rsidRPr="00840CFD" w:rsidRDefault="00C8650C" w:rsidP="00BC6BDB">
            <w:pPr>
              <w:keepNext/>
              <w:snapToGrid w:val="0"/>
              <w:spacing w:after="0"/>
              <w:jc w:val="both"/>
              <w:rPr>
                <w:rStyle w:val="ae"/>
                <w:rFonts w:ascii="Arial" w:hAnsi="Arial" w:cs="Arial"/>
                <w:sz w:val="18"/>
                <w:szCs w:val="18"/>
              </w:rPr>
            </w:pPr>
            <w:hyperlink r:id="rId1103"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5C3CCC"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951D0D" w14:textId="35515ADB" w:rsidR="0075428B" w:rsidRPr="00840CFD" w:rsidRDefault="007534F2" w:rsidP="00BC6BDB">
            <w:pPr>
              <w:pStyle w:val="TAL"/>
              <w:snapToGrid w:val="0"/>
              <w:jc w:val="both"/>
              <w:rPr>
                <w:rFonts w:cs="Arial"/>
                <w:szCs w:val="18"/>
              </w:rPr>
            </w:pPr>
            <w:r w:rsidRPr="007534F2">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84560"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DD35A1" w:rsidRPr="000549BB" w14:paraId="65C231D5"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11B2B5"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DC_66A_n261K</w:t>
            </w:r>
          </w:p>
        </w:tc>
        <w:tc>
          <w:tcPr>
            <w:tcW w:w="1531" w:type="dxa"/>
            <w:tcBorders>
              <w:top w:val="single" w:sz="4" w:space="0" w:color="auto"/>
              <w:left w:val="single" w:sz="4" w:space="0" w:color="auto"/>
              <w:bottom w:val="single" w:sz="4" w:space="0" w:color="auto"/>
              <w:right w:val="single" w:sz="4" w:space="0" w:color="auto"/>
            </w:tcBorders>
            <w:vAlign w:val="center"/>
          </w:tcPr>
          <w:p w14:paraId="13017B6F"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E91536"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DF81D3"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440E4" w14:textId="77777777" w:rsidR="00DD35A1" w:rsidRPr="00840CFD" w:rsidRDefault="00DD35A1" w:rsidP="00BC6BDB">
            <w:pPr>
              <w:keepNext/>
              <w:snapToGrid w:val="0"/>
              <w:spacing w:after="0"/>
              <w:jc w:val="both"/>
              <w:rPr>
                <w:rStyle w:val="ae"/>
                <w:rFonts w:ascii="Arial" w:hAnsi="Arial" w:cs="Arial"/>
                <w:sz w:val="18"/>
                <w:szCs w:val="18"/>
              </w:rPr>
            </w:pPr>
            <w:hyperlink r:id="rId110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BA1802"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D37F2DF" w14:textId="0669751E" w:rsidR="00DD35A1" w:rsidRPr="00840CFD" w:rsidRDefault="00DD35A1" w:rsidP="00BC6BDB">
            <w:pPr>
              <w:pStyle w:val="TAL"/>
              <w:snapToGrid w:val="0"/>
              <w:jc w:val="both"/>
              <w:rPr>
                <w:rFonts w:cs="Arial"/>
                <w:szCs w:val="18"/>
              </w:rPr>
            </w:pPr>
            <w:r w:rsidRPr="001E6657">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D2F73"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DC_66A_n261J_UL_66A_n261I</w:t>
            </w:r>
          </w:p>
        </w:tc>
      </w:tr>
      <w:tr w:rsidR="00DD35A1" w:rsidRPr="000549BB" w14:paraId="12F93273"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FE9729"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DC_66A_n261J</w:t>
            </w:r>
          </w:p>
        </w:tc>
        <w:tc>
          <w:tcPr>
            <w:tcW w:w="1531" w:type="dxa"/>
            <w:tcBorders>
              <w:top w:val="single" w:sz="4" w:space="0" w:color="auto"/>
              <w:left w:val="single" w:sz="4" w:space="0" w:color="auto"/>
              <w:bottom w:val="single" w:sz="4" w:space="0" w:color="auto"/>
              <w:right w:val="single" w:sz="4" w:space="0" w:color="auto"/>
            </w:tcBorders>
            <w:vAlign w:val="center"/>
          </w:tcPr>
          <w:p w14:paraId="72F9F77A"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97FFA0"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368427"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9CB8" w14:textId="77777777" w:rsidR="00DD35A1" w:rsidRPr="00840CFD" w:rsidRDefault="00DD35A1" w:rsidP="00BC6BDB">
            <w:pPr>
              <w:keepNext/>
              <w:snapToGrid w:val="0"/>
              <w:spacing w:after="0"/>
              <w:jc w:val="both"/>
              <w:rPr>
                <w:rStyle w:val="ae"/>
                <w:rFonts w:ascii="Arial" w:hAnsi="Arial" w:cs="Arial"/>
                <w:sz w:val="18"/>
                <w:szCs w:val="18"/>
              </w:rPr>
            </w:pPr>
            <w:hyperlink r:id="rId110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20FC6F"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C811401" w14:textId="16BEBB65" w:rsidR="00DD35A1" w:rsidRPr="00840CFD" w:rsidRDefault="00DD35A1" w:rsidP="00BC6BDB">
            <w:pPr>
              <w:pStyle w:val="TAL"/>
              <w:snapToGrid w:val="0"/>
              <w:jc w:val="both"/>
              <w:rPr>
                <w:rFonts w:cs="Arial"/>
                <w:szCs w:val="18"/>
              </w:rPr>
            </w:pPr>
            <w:r w:rsidRPr="001E6657">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93092"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DD35A1" w:rsidRPr="000549BB" w14:paraId="188A090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111E58"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14C61B7E"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197EA1"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1B8F66"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91CA4" w14:textId="77777777" w:rsidR="00DD35A1" w:rsidRPr="00840CFD" w:rsidRDefault="00DD35A1" w:rsidP="00BC6BDB">
            <w:pPr>
              <w:keepNext/>
              <w:snapToGrid w:val="0"/>
              <w:spacing w:after="0"/>
              <w:jc w:val="both"/>
              <w:rPr>
                <w:rStyle w:val="ae"/>
                <w:rFonts w:ascii="Arial" w:hAnsi="Arial" w:cs="Arial"/>
                <w:sz w:val="18"/>
                <w:szCs w:val="18"/>
              </w:rPr>
            </w:pPr>
            <w:hyperlink r:id="rId110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AC783A"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08D08D5" w14:textId="2E27CDB6" w:rsidR="00DD35A1" w:rsidRPr="00840CFD" w:rsidRDefault="00DD35A1" w:rsidP="00BC6BDB">
            <w:pPr>
              <w:pStyle w:val="TAL"/>
              <w:snapToGrid w:val="0"/>
              <w:jc w:val="both"/>
              <w:rPr>
                <w:rFonts w:cs="Arial"/>
                <w:szCs w:val="18"/>
              </w:rPr>
            </w:pPr>
            <w:r w:rsidRPr="001E6657">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8C352"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r>
      <w:tr w:rsidR="00DD35A1" w:rsidRPr="000549BB" w14:paraId="6B173488"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88AB69"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50247D29"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7992"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5EA131"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B5C1" w14:textId="77777777" w:rsidR="00DD35A1" w:rsidRPr="00840CFD" w:rsidRDefault="00DD35A1" w:rsidP="00BC6BDB">
            <w:pPr>
              <w:keepNext/>
              <w:snapToGrid w:val="0"/>
              <w:spacing w:after="0"/>
              <w:jc w:val="both"/>
              <w:rPr>
                <w:rStyle w:val="ae"/>
                <w:rFonts w:ascii="Arial" w:hAnsi="Arial" w:cs="Arial"/>
                <w:sz w:val="18"/>
                <w:szCs w:val="18"/>
              </w:rPr>
            </w:pPr>
            <w:hyperlink r:id="rId110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FBAEF8"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6740B54" w14:textId="480B858D" w:rsidR="00DD35A1" w:rsidRPr="00840CFD" w:rsidRDefault="00DD35A1" w:rsidP="00BC6BDB">
            <w:pPr>
              <w:pStyle w:val="TAL"/>
              <w:snapToGrid w:val="0"/>
              <w:jc w:val="both"/>
              <w:rPr>
                <w:rFonts w:cs="Arial"/>
                <w:szCs w:val="18"/>
              </w:rPr>
            </w:pPr>
            <w:r w:rsidRPr="001E6657">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E367EF"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DD35A1" w:rsidRPr="000549BB" w14:paraId="1851E28F"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473738"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vAlign w:val="center"/>
          </w:tcPr>
          <w:p w14:paraId="6B1E5C3F"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C5D54D"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949A8D"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9FA2C" w14:textId="77777777" w:rsidR="00DD35A1" w:rsidRPr="00840CFD" w:rsidRDefault="00DD35A1" w:rsidP="00BC6BDB">
            <w:pPr>
              <w:keepNext/>
              <w:snapToGrid w:val="0"/>
              <w:spacing w:after="0"/>
              <w:jc w:val="both"/>
              <w:rPr>
                <w:rStyle w:val="ae"/>
                <w:rFonts w:ascii="Arial" w:hAnsi="Arial" w:cs="Arial"/>
                <w:sz w:val="18"/>
                <w:szCs w:val="18"/>
              </w:rPr>
            </w:pPr>
            <w:hyperlink r:id="rId110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FF5A00"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C2CA10B" w14:textId="7D0F422B" w:rsidR="00DD35A1" w:rsidRPr="00840CFD" w:rsidRDefault="00DD35A1" w:rsidP="00BC6BDB">
            <w:pPr>
              <w:pStyle w:val="TAL"/>
              <w:snapToGrid w:val="0"/>
              <w:jc w:val="both"/>
              <w:rPr>
                <w:rFonts w:cs="Arial"/>
                <w:szCs w:val="18"/>
              </w:rPr>
            </w:pPr>
            <w:r w:rsidRPr="001E6657">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2B0455"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tc>
      </w:tr>
      <w:tr w:rsidR="00DD35A1" w:rsidRPr="000549BB" w14:paraId="2EDF891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6D4BD6"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340319F3"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74482"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DC2923"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2EB93" w14:textId="77777777" w:rsidR="00DD35A1" w:rsidRPr="00840CFD" w:rsidRDefault="00DD35A1" w:rsidP="00BC6BDB">
            <w:pPr>
              <w:keepNext/>
              <w:snapToGrid w:val="0"/>
              <w:spacing w:after="0"/>
              <w:jc w:val="both"/>
              <w:rPr>
                <w:rStyle w:val="ae"/>
                <w:rFonts w:ascii="Arial" w:hAnsi="Arial" w:cs="Arial"/>
                <w:sz w:val="18"/>
                <w:szCs w:val="18"/>
              </w:rPr>
            </w:pPr>
            <w:hyperlink r:id="rId110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B4214C"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36E319B" w14:textId="4D6A648E" w:rsidR="00DD35A1" w:rsidRPr="00840CFD" w:rsidRDefault="00DD35A1" w:rsidP="00BC6BDB">
            <w:pPr>
              <w:pStyle w:val="TAL"/>
              <w:snapToGrid w:val="0"/>
              <w:jc w:val="both"/>
              <w:rPr>
                <w:rFonts w:cs="Arial"/>
                <w:szCs w:val="18"/>
              </w:rPr>
            </w:pPr>
            <w:r w:rsidRPr="001E6657">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1EEB5" w14:textId="77777777" w:rsidR="00DD35A1" w:rsidRPr="00840CFD" w:rsidRDefault="00DD35A1" w:rsidP="00BC6BDB">
            <w:pPr>
              <w:keepNext/>
              <w:shd w:val="clear" w:color="auto" w:fill="FFFFFF"/>
              <w:snapToGrid w:val="0"/>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DC_66A_n261H</w:t>
            </w:r>
          </w:p>
        </w:tc>
      </w:tr>
      <w:tr w:rsidR="00DD35A1" w:rsidRPr="000549BB" w14:paraId="25D75D4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A3FFE"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4895E5EA"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A21867"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8EEB75"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9847" w14:textId="77777777" w:rsidR="00DD35A1" w:rsidRPr="00840CFD" w:rsidRDefault="00DD35A1" w:rsidP="00BC6BDB">
            <w:pPr>
              <w:keepNext/>
              <w:snapToGrid w:val="0"/>
              <w:spacing w:after="0"/>
              <w:jc w:val="both"/>
              <w:rPr>
                <w:rStyle w:val="ae"/>
                <w:rFonts w:ascii="Arial" w:hAnsi="Arial" w:cs="Arial"/>
                <w:sz w:val="18"/>
                <w:szCs w:val="18"/>
              </w:rPr>
            </w:pPr>
            <w:hyperlink r:id="rId111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3DE583"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59AA708" w14:textId="05A07C06" w:rsidR="00DD35A1" w:rsidRPr="00840CFD" w:rsidRDefault="00DD35A1" w:rsidP="00BC6BDB">
            <w:pPr>
              <w:pStyle w:val="TAL"/>
              <w:snapToGrid w:val="0"/>
              <w:jc w:val="both"/>
              <w:rPr>
                <w:rFonts w:cs="Arial"/>
                <w:szCs w:val="18"/>
              </w:rPr>
            </w:pPr>
            <w:r w:rsidRPr="001E6657">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06D2F2"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DC_66A_n261H_UL_66A_n261G</w:t>
            </w:r>
          </w:p>
        </w:tc>
      </w:tr>
      <w:tr w:rsidR="00A67257" w:rsidRPr="000549BB" w14:paraId="4912C0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1BAE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DC_71A_n257A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0B97B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C82DF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E2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Sebastian </w:t>
            </w:r>
            <w:r w:rsidRPr="00840CFD">
              <w:rPr>
                <w:rFonts w:ascii="Arial" w:hAnsi="Arial" w:cs="Arial"/>
                <w:sz w:val="18"/>
                <w:szCs w:val="18"/>
                <w:lang w:val="sv-SE" w:eastAsia="ja-JP"/>
              </w:rPr>
              <w:lastRenderedPageBreak/>
              <w:t>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3A27C8" w14:textId="77777777" w:rsidR="00A67257" w:rsidRPr="00840CFD" w:rsidRDefault="00C8650C" w:rsidP="00BC6BDB">
            <w:pPr>
              <w:keepNext/>
              <w:snapToGrid w:val="0"/>
              <w:spacing w:after="0"/>
              <w:jc w:val="both"/>
              <w:rPr>
                <w:rFonts w:ascii="Arial" w:hAnsi="Arial" w:cs="Arial"/>
                <w:sz w:val="18"/>
                <w:szCs w:val="18"/>
                <w:lang w:val="sv-SE" w:eastAsia="ja-JP"/>
              </w:rPr>
            </w:pPr>
            <w:hyperlink r:id="rId1111" w:history="1">
              <w:r w:rsidR="00A67257" w:rsidRPr="00840CFD">
                <w:rPr>
                  <w:rFonts w:ascii="Arial" w:hAnsi="Arial" w:cs="Arial"/>
                  <w:sz w:val="18"/>
                  <w:szCs w:val="18"/>
                  <w:lang w:val="sv-SE" w:eastAsia="ja-JP"/>
                </w:rPr>
                <w:t>sebastian.thalan</w:t>
              </w:r>
              <w:r w:rsidR="00A67257" w:rsidRPr="00840CFD">
                <w:rPr>
                  <w:rFonts w:ascii="Arial" w:hAnsi="Arial" w:cs="Arial"/>
                  <w:sz w:val="18"/>
                  <w:szCs w:val="18"/>
                  <w:lang w:val="sv-SE" w:eastAsia="ja-JP"/>
                </w:rPr>
                <w:lastRenderedPageBreak/>
                <w:t>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14E47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8DB980" w14:textId="77777777" w:rsidR="00A67257" w:rsidRPr="00840CFD" w:rsidDel="00597620" w:rsidRDefault="00A67257" w:rsidP="00BC6BDB">
            <w:pPr>
              <w:pStyle w:val="TAL"/>
              <w:snapToGrid w:val="0"/>
              <w:jc w:val="both"/>
              <w:rPr>
                <w:rFonts w:cs="Arial"/>
                <w:szCs w:val="18"/>
                <w:lang w:val="sv-SE" w:eastAsia="ja-JP"/>
              </w:rPr>
            </w:pPr>
            <w:r w:rsidRPr="00840CFD">
              <w:rPr>
                <w:rFonts w:cs="Arial"/>
                <w:szCs w:val="18"/>
                <w:lang w:eastAsia="ja-JP"/>
              </w:rPr>
              <w:t>Complete</w:t>
            </w:r>
            <w:r w:rsidRPr="00840CFD">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23F4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none</w:t>
            </w:r>
          </w:p>
        </w:tc>
      </w:tr>
      <w:tr w:rsidR="00A67257" w:rsidRPr="000549BB" w14:paraId="6C6092F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FB25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DC_71A_n258A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E98B9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C437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D52DD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4D0D8B" w14:textId="77777777" w:rsidR="00A67257" w:rsidRPr="00840CFD" w:rsidRDefault="00C8650C" w:rsidP="00BC6BDB">
            <w:pPr>
              <w:keepNext/>
              <w:snapToGrid w:val="0"/>
              <w:spacing w:after="0"/>
              <w:jc w:val="both"/>
              <w:rPr>
                <w:rFonts w:ascii="Arial" w:hAnsi="Arial" w:cs="Arial"/>
                <w:sz w:val="18"/>
                <w:szCs w:val="18"/>
                <w:lang w:val="sv-SE" w:eastAsia="ja-JP"/>
              </w:rPr>
            </w:pPr>
            <w:hyperlink r:id="rId1112"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0D3EF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A34C5A0" w14:textId="4079128E" w:rsidR="00A67257" w:rsidRPr="00840CFD" w:rsidRDefault="00025E65"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8E3A5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03D4E76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F3D21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CFC8F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5EB62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7ED601"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9E4A40E" w14:textId="77777777" w:rsidR="00A67257" w:rsidRPr="00840CFD" w:rsidRDefault="00C8650C" w:rsidP="00BC6BDB">
            <w:pPr>
              <w:keepNext/>
              <w:snapToGrid w:val="0"/>
              <w:spacing w:after="0"/>
              <w:jc w:val="both"/>
              <w:rPr>
                <w:rFonts w:ascii="Arial" w:hAnsi="Arial" w:cs="Arial"/>
                <w:sz w:val="18"/>
                <w:szCs w:val="18"/>
                <w:lang w:val="sv-SE" w:eastAsia="ja-JP"/>
              </w:rPr>
            </w:pPr>
            <w:hyperlink r:id="rId1113"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66FB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A7EBDD" w14:textId="77777777" w:rsidR="00A67257" w:rsidRPr="00840CFD" w:rsidRDefault="00A67257" w:rsidP="00BC6BDB">
            <w:pPr>
              <w:pStyle w:val="TAL"/>
              <w:snapToGrid w:val="0"/>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103BD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595428E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BD04C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6DE56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07158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D0FBA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545226" w14:textId="77777777" w:rsidR="00A67257" w:rsidRPr="00840CFD" w:rsidRDefault="00C8650C" w:rsidP="00BC6BDB">
            <w:pPr>
              <w:keepNext/>
              <w:snapToGrid w:val="0"/>
              <w:spacing w:after="0"/>
              <w:jc w:val="both"/>
              <w:rPr>
                <w:rFonts w:ascii="Arial" w:hAnsi="Arial" w:cs="Arial"/>
                <w:sz w:val="18"/>
                <w:szCs w:val="18"/>
                <w:lang w:val="sv-SE" w:eastAsia="ja-JP"/>
              </w:rPr>
            </w:pPr>
            <w:hyperlink r:id="rId1114"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E05319"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E0B103" w14:textId="77777777" w:rsidR="00A67257" w:rsidRPr="00840CFD" w:rsidRDefault="00A67257" w:rsidP="00BC6BDB">
            <w:pPr>
              <w:pStyle w:val="TAL"/>
              <w:snapToGrid w:val="0"/>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F38C2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19125E5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B302D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8187F0"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8F01B"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30278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Zhang Peng, Huawei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6A541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zhangpeng169@huawei.com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27F61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HiSilicon, CKH IOD UK, Qorvo</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F18384F" w14:textId="0D17656B" w:rsidR="00A67257" w:rsidRPr="00840CFD" w:rsidRDefault="00914CDC" w:rsidP="00BC6BDB">
            <w:pPr>
              <w:pStyle w:val="TAL"/>
              <w:snapToGrid w:val="0"/>
              <w:jc w:val="both"/>
              <w:rPr>
                <w:rFonts w:cs="Arial"/>
                <w:szCs w:val="18"/>
                <w:lang w:val="sv-SE" w:eastAsia="ja-JP"/>
              </w:rPr>
            </w:pPr>
            <w:r w:rsidRPr="00914CDC">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34D66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5F959F3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96A5E" w14:textId="559A75E3" w:rsidR="00A67257" w:rsidRPr="00840CFD" w:rsidRDefault="00A67257" w:rsidP="00914CDC">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DC_11A</w:t>
            </w:r>
            <w:r w:rsidR="00914CDC">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329EA6" w14:textId="21A97243"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FCFB9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C3C3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AF406F" w14:textId="77777777" w:rsidR="00A67257" w:rsidRPr="00840CFD" w:rsidRDefault="00C8650C" w:rsidP="00BC6BDB">
            <w:pPr>
              <w:keepNext/>
              <w:snapToGrid w:val="0"/>
              <w:spacing w:after="0"/>
              <w:jc w:val="both"/>
              <w:rPr>
                <w:rFonts w:ascii="Arial" w:hAnsi="Arial" w:cs="Arial"/>
                <w:sz w:val="18"/>
                <w:szCs w:val="18"/>
                <w:lang w:val="sv-SE" w:eastAsia="ja-JP"/>
              </w:rPr>
            </w:pPr>
            <w:hyperlink r:id="rId1115" w:history="1">
              <w:r w:rsidR="00A67257" w:rsidRPr="00840CFD">
                <w:rPr>
                  <w:rFonts w:ascii="Arial" w:hAnsi="Arial" w:cs="Arial"/>
                  <w:sz w:val="18"/>
                  <w:szCs w:val="18"/>
                  <w:lang w:val="sv-SE" w:eastAsia="ja-JP"/>
                </w:rPr>
                <w:t>masashi.fushiki@g.softbank.co.jp</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47A11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Huawei, Hisilicon,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FCB79E" w14:textId="79C721C1" w:rsidR="00A67257" w:rsidRPr="00840CFD" w:rsidRDefault="00B357EC"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1CF95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2B_DL_11A-n257A_UL_11A_n257A-completed</w:t>
            </w:r>
          </w:p>
        </w:tc>
      </w:tr>
      <w:tr w:rsidR="0075428B" w:rsidRPr="000549BB" w14:paraId="6102BD2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0A1EC8"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4BA6AA" w14:textId="67AFBCCA"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w:t>
            </w:r>
            <w:r w:rsidR="00AF736B">
              <w:rPr>
                <w:rFonts w:ascii="Arial" w:eastAsia="新細明體" w:hAnsi="Arial" w:cs="Arial" w:hint="eastAsia"/>
                <w:sz w:val="18"/>
                <w:szCs w:val="18"/>
                <w:lang w:val="sv-SE" w:eastAsia="zh-TW"/>
              </w:rPr>
              <w:t>n</w:t>
            </w:r>
            <w:r w:rsidRPr="00840CFD">
              <w:rPr>
                <w:rFonts w:ascii="Arial" w:hAnsi="Arial" w:cs="Arial"/>
                <w:sz w:val="18"/>
                <w:szCs w:val="18"/>
                <w:lang w:val="sv-SE" w:eastAsia="ja-JP"/>
              </w:rPr>
              <w:t>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459097"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C8B99D"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857DD3"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38CD8F"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Ericsson,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32D2D9" w14:textId="204FC506" w:rsidR="0075428B" w:rsidRPr="00840CFD" w:rsidRDefault="00901D44"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F97E3"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75428B" w:rsidRPr="000549BB" w14:paraId="1E1CDC0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E506A"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FFB98A" w14:textId="7C914449" w:rsidR="0075428B" w:rsidRPr="00840CFD" w:rsidRDefault="0075428B" w:rsidP="00AF736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AF736B">
              <w:rPr>
                <w:rFonts w:ascii="Arial" w:eastAsia="新細明體" w:hAnsi="Arial" w:cs="Arial" w:hint="eastAsia"/>
                <w:sz w:val="18"/>
                <w:szCs w:val="18"/>
                <w:lang w:val="sv-SE" w:eastAsia="zh-TW"/>
              </w:rPr>
              <w:t>_n</w:t>
            </w:r>
            <w:r w:rsidRPr="00840CFD">
              <w:rPr>
                <w:rFonts w:ascii="Arial" w:hAnsi="Arial" w:cs="Arial"/>
                <w:sz w:val="18"/>
                <w:szCs w:val="18"/>
                <w:lang w:val="sv-SE" w:eastAsia="ja-JP"/>
              </w:rPr>
              <w:t>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7DC476"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E6E132"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5A1E71"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EC8BD"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Ericsson,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77E5E2" w14:textId="6BF59D74" w:rsidR="0075428B" w:rsidRPr="00840CFD" w:rsidRDefault="00AF736B" w:rsidP="00BC6BDB">
            <w:pPr>
              <w:pStyle w:val="TAL"/>
              <w:snapToGrid w:val="0"/>
              <w:jc w:val="both"/>
              <w:rPr>
                <w:rFonts w:cs="Arial"/>
                <w:szCs w:val="18"/>
                <w:lang w:val="sv-SE" w:eastAsia="ja-JP"/>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BAE62A"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DL_1A_n258A_UL_1A_n258A (new)</w:t>
            </w:r>
          </w:p>
        </w:tc>
      </w:tr>
      <w:tr w:rsidR="0075428B" w:rsidRPr="000549BB" w14:paraId="64B5DD1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311137" w14:textId="48A64B93" w:rsidR="0075428B" w:rsidRPr="00840CFD" w:rsidRDefault="0075428B" w:rsidP="00AF736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AF736B">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6E58AC" w14:textId="2EAE178D" w:rsidR="0075428B" w:rsidRPr="00840CFD" w:rsidRDefault="0075428B" w:rsidP="00AF736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AF736B">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4CBBB1"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C93CDC"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Alessandro Trogolo, </w:t>
            </w:r>
            <w:r w:rsidRPr="00840CFD">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30894E" w14:textId="77777777" w:rsidR="0075428B" w:rsidRPr="00840CFD" w:rsidRDefault="00C8650C" w:rsidP="00BC6BDB">
            <w:pPr>
              <w:keepNext/>
              <w:snapToGrid w:val="0"/>
              <w:spacing w:after="0"/>
              <w:jc w:val="both"/>
              <w:rPr>
                <w:rFonts w:ascii="Arial" w:hAnsi="Arial" w:cs="Arial"/>
                <w:sz w:val="18"/>
                <w:szCs w:val="18"/>
                <w:lang w:val="sv-SE" w:eastAsia="ja-JP"/>
              </w:rPr>
            </w:pPr>
            <w:hyperlink r:id="rId1116" w:history="1">
              <w:r w:rsidR="0075428B" w:rsidRPr="00840CFD">
                <w:rPr>
                  <w:rFonts w:ascii="Arial" w:hAnsi="Arial" w:cs="Arial"/>
                  <w:sz w:val="18"/>
                  <w:szCs w:val="18"/>
                  <w:lang w:val="sv-SE" w:eastAsia="ja-JP"/>
                </w:rPr>
                <w:t>alessandro.trogolo@telecomitalia.it</w:t>
              </w:r>
            </w:hyperlink>
            <w:r w:rsidR="0075428B" w:rsidRPr="00840CFD">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1056D2"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DF75D4" w14:textId="519D5F6F" w:rsidR="0075428B" w:rsidRPr="00840CFD" w:rsidRDefault="008C1E25"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B8210E" w14:textId="77777777" w:rsidR="0075428B" w:rsidRPr="00840CFD" w:rsidRDefault="0075428B" w:rsidP="00BC6BDB">
            <w:pPr>
              <w:pStyle w:val="TAL"/>
              <w:snapToGrid w:val="0"/>
              <w:jc w:val="both"/>
              <w:rPr>
                <w:rFonts w:cs="Arial"/>
                <w:szCs w:val="18"/>
                <w:lang w:val="sv-SE" w:eastAsia="ja-JP"/>
              </w:rPr>
            </w:pPr>
            <w:r w:rsidRPr="00840CFD">
              <w:rPr>
                <w:rFonts w:cs="Arial"/>
                <w:szCs w:val="18"/>
                <w:lang w:val="sv-SE" w:eastAsia="ja-JP"/>
              </w:rPr>
              <w:t>DC_3A-n257A (completed)</w:t>
            </w:r>
          </w:p>
          <w:p w14:paraId="5DD8E429"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CA_n257B (completed)</w:t>
            </w:r>
          </w:p>
        </w:tc>
      </w:tr>
      <w:tr w:rsidR="00A67257" w:rsidRPr="000549BB" w14:paraId="5DB6A91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EEF620" w14:textId="67CA4B32" w:rsidR="00A67257" w:rsidRPr="00F72C83" w:rsidRDefault="00A67257" w:rsidP="00AF736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DC_3A</w:t>
            </w:r>
            <w:r w:rsidR="00AF736B" w:rsidRPr="00F72C83">
              <w:rPr>
                <w:rFonts w:ascii="Arial" w:eastAsia="新細明體" w:hAnsi="Arial" w:cs="Arial" w:hint="eastAsia"/>
                <w:sz w:val="18"/>
                <w:szCs w:val="18"/>
                <w:highlight w:val="yellow"/>
                <w:lang w:val="sv-SE" w:eastAsia="zh-TW"/>
              </w:rPr>
              <w:t>_</w:t>
            </w:r>
            <w:r w:rsidRPr="00F72C83">
              <w:rPr>
                <w:rFonts w:ascii="Arial" w:hAnsi="Arial" w:cs="Arial"/>
                <w:sz w:val="18"/>
                <w:szCs w:val="18"/>
                <w:highlight w:val="yellow"/>
                <w:lang w:val="sv-SE" w:eastAsia="ja-JP"/>
              </w:rPr>
              <w:t>n257C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64E364" w14:textId="56B3A83C" w:rsidR="00A67257" w:rsidRPr="00F72C83" w:rsidRDefault="00A67257" w:rsidP="00F72C83">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DC_3A</w:t>
            </w:r>
            <w:r w:rsidR="00F72C83" w:rsidRPr="00F72C83">
              <w:rPr>
                <w:rFonts w:ascii="Arial" w:eastAsia="新細明體" w:hAnsi="Arial" w:cs="Arial" w:hint="eastAsia"/>
                <w:sz w:val="18"/>
                <w:szCs w:val="18"/>
                <w:highlight w:val="yellow"/>
                <w:lang w:val="sv-SE" w:eastAsia="zh-TW"/>
              </w:rPr>
              <w:t>_</w:t>
            </w:r>
            <w:r w:rsidRPr="00F72C83">
              <w:rPr>
                <w:rFonts w:ascii="Arial" w:hAnsi="Arial" w:cs="Arial"/>
                <w:sz w:val="18"/>
                <w:szCs w:val="18"/>
                <w:highlight w:val="yellow"/>
                <w:lang w:val="sv-SE" w:eastAsia="ja-JP"/>
              </w:rPr>
              <w:t>n257C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747542" w14:textId="77777777" w:rsidR="00A67257" w:rsidRPr="00F72C83" w:rsidRDefault="00A67257" w:rsidP="00BC6BD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C31740" w14:textId="77777777" w:rsidR="00A67257" w:rsidRPr="00F72C83" w:rsidRDefault="00A67257" w:rsidP="00BC6BD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 xml:space="preserve">Alessandro Trogolo, </w:t>
            </w:r>
            <w:r w:rsidRPr="00F72C83">
              <w:rPr>
                <w:rFonts w:ascii="Arial" w:hAnsi="Arial" w:cs="Arial"/>
                <w:sz w:val="18"/>
                <w:szCs w:val="18"/>
                <w:highlight w:val="yellow"/>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5FEDE2" w14:textId="77777777" w:rsidR="00A67257" w:rsidRPr="00F72C83" w:rsidRDefault="00C8650C" w:rsidP="00BC6BDB">
            <w:pPr>
              <w:keepNext/>
              <w:snapToGrid w:val="0"/>
              <w:spacing w:after="0"/>
              <w:jc w:val="both"/>
              <w:rPr>
                <w:rFonts w:ascii="Arial" w:hAnsi="Arial" w:cs="Arial"/>
                <w:sz w:val="18"/>
                <w:szCs w:val="18"/>
                <w:highlight w:val="yellow"/>
                <w:lang w:val="sv-SE" w:eastAsia="ja-JP"/>
              </w:rPr>
            </w:pPr>
            <w:hyperlink r:id="rId1117" w:history="1">
              <w:r w:rsidR="00A67257" w:rsidRPr="00F72C83">
                <w:rPr>
                  <w:rFonts w:ascii="Arial" w:hAnsi="Arial" w:cs="Arial"/>
                  <w:sz w:val="18"/>
                  <w:szCs w:val="18"/>
                  <w:highlight w:val="yellow"/>
                  <w:lang w:val="sv-SE" w:eastAsia="ja-JP"/>
                </w:rPr>
                <w:t>alessandro.trogolo@telecomitalia.it</w:t>
              </w:r>
            </w:hyperlink>
            <w:r w:rsidR="00A67257" w:rsidRPr="00F72C83">
              <w:rPr>
                <w:rFonts w:ascii="Arial" w:hAnsi="Arial" w:cs="Arial"/>
                <w:sz w:val="18"/>
                <w:szCs w:val="18"/>
                <w:highlight w:val="yellow"/>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35C5B4" w14:textId="77777777" w:rsidR="00A67257" w:rsidRPr="00F72C83" w:rsidRDefault="00A67257" w:rsidP="00BC6BD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EE529F" w14:textId="1D62FFD7" w:rsidR="00A67257" w:rsidRPr="00F72C83" w:rsidRDefault="008C1E25" w:rsidP="00BC6BDB">
            <w:pPr>
              <w:pStyle w:val="TAL"/>
              <w:snapToGrid w:val="0"/>
              <w:jc w:val="both"/>
              <w:rPr>
                <w:rFonts w:cs="Arial"/>
                <w:szCs w:val="18"/>
                <w:highlight w:val="yellow"/>
                <w:lang w:val="sv-SE" w:eastAsia="ja-JP"/>
              </w:rPr>
            </w:pPr>
            <w:r w:rsidRPr="00F72C83">
              <w:rPr>
                <w:rFonts w:cs="Arial"/>
                <w:szCs w:val="18"/>
                <w:highlight w:val="yellow"/>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E47B7F" w14:textId="77777777" w:rsidR="00A67257" w:rsidRPr="00F72C83" w:rsidRDefault="00A67257" w:rsidP="00BC6BDB">
            <w:pPr>
              <w:pStyle w:val="TAL"/>
              <w:snapToGrid w:val="0"/>
              <w:jc w:val="both"/>
              <w:rPr>
                <w:rFonts w:cs="Arial"/>
                <w:szCs w:val="18"/>
                <w:highlight w:val="yellow"/>
                <w:lang w:val="sv-SE" w:eastAsia="ja-JP"/>
              </w:rPr>
            </w:pPr>
            <w:r w:rsidRPr="00F72C83">
              <w:rPr>
                <w:rFonts w:cs="Arial"/>
                <w:szCs w:val="18"/>
                <w:highlight w:val="yellow"/>
                <w:lang w:val="sv-SE" w:eastAsia="ja-JP"/>
              </w:rPr>
              <w:t>DC_3A-n257B (new)</w:t>
            </w:r>
          </w:p>
          <w:p w14:paraId="2C6299E5" w14:textId="77777777" w:rsidR="00A67257" w:rsidRPr="00840CFD" w:rsidRDefault="00A67257" w:rsidP="00BC6BDB">
            <w:pPr>
              <w:keepNext/>
              <w:snapToGrid w:val="0"/>
              <w:spacing w:after="0"/>
              <w:jc w:val="both"/>
              <w:rPr>
                <w:rFonts w:ascii="Arial" w:hAnsi="Arial" w:cs="Arial"/>
                <w:sz w:val="18"/>
                <w:szCs w:val="18"/>
                <w:lang w:val="sv-SE" w:eastAsia="ja-JP"/>
              </w:rPr>
            </w:pPr>
            <w:r w:rsidRPr="00F72C83">
              <w:rPr>
                <w:rFonts w:ascii="Arial" w:hAnsi="Arial" w:cs="Arial"/>
                <w:sz w:val="18"/>
                <w:szCs w:val="18"/>
                <w:highlight w:val="yellow"/>
                <w:lang w:val="sv-SE" w:eastAsia="ja-JP"/>
              </w:rPr>
              <w:t>CA_n257C (new)</w:t>
            </w:r>
          </w:p>
        </w:tc>
      </w:tr>
      <w:tr w:rsidR="00A67257" w:rsidRPr="000549BB" w14:paraId="7339F15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822C2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DC_3A-3A_n257A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E4A89C" w14:textId="78C29CE3" w:rsidR="00A67257" w:rsidRPr="00840CFD" w:rsidRDefault="00A67257" w:rsidP="00C54220">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55DB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88DE7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Bo-Han Hsieh, CHTTL</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CB62C8" w14:textId="77777777" w:rsidR="00A67257" w:rsidRPr="00840CFD" w:rsidRDefault="00C8650C" w:rsidP="00BC6BDB">
            <w:pPr>
              <w:keepNext/>
              <w:snapToGrid w:val="0"/>
              <w:spacing w:after="0"/>
              <w:jc w:val="both"/>
              <w:rPr>
                <w:rFonts w:ascii="Arial" w:hAnsi="Arial" w:cs="Arial"/>
                <w:sz w:val="18"/>
                <w:szCs w:val="18"/>
                <w:lang w:val="sv-SE" w:eastAsia="ja-JP"/>
              </w:rPr>
            </w:pPr>
            <w:hyperlink r:id="rId1118" w:tgtFrame="_blank" w:history="1">
              <w:r w:rsidR="00A67257" w:rsidRPr="00840CFD">
                <w:rPr>
                  <w:rFonts w:ascii="Arial" w:hAnsi="Arial" w:cs="Arial"/>
                  <w:sz w:val="18"/>
                  <w:szCs w:val="18"/>
                  <w:lang w:val="sv-SE" w:eastAsia="ja-JP"/>
                </w:rPr>
                <w:t>pohanhsieh@cht.com.tw</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96D8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Mediatek, Google, SGS Wireless</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0C6B01" w14:textId="23CE400E" w:rsidR="00A67257" w:rsidRPr="00840CFD" w:rsidRDefault="00ED22F1"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1C25B"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DC_3A_n257A (completed in Rel.15)</w:t>
            </w:r>
          </w:p>
        </w:tc>
      </w:tr>
      <w:tr w:rsidR="00A67257" w:rsidRPr="0068638A" w14:paraId="4C371B7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CF0CD" w14:textId="4549F54A"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6CDE998C" w14:textId="4153FC83"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32B58F17" w14:textId="4E0B0541"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7A3F2950" w14:textId="17D57C63"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20D899" w14:textId="74119969"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5B224D35" w14:textId="62373ADE"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4DF8CC1C" w14:textId="7BDA3BE0"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5CBB308D" w14:textId="7E37E96C"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27E06"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E955C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738C12C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B91636" w14:textId="77777777" w:rsidR="00A67257" w:rsidRPr="00840CFD" w:rsidRDefault="00C8650C" w:rsidP="00BC6BDB">
            <w:pPr>
              <w:keepNext/>
              <w:snapToGrid w:val="0"/>
              <w:spacing w:after="0"/>
              <w:jc w:val="both"/>
              <w:rPr>
                <w:rFonts w:ascii="Arial" w:hAnsi="Arial" w:cs="Arial"/>
                <w:sz w:val="18"/>
                <w:szCs w:val="18"/>
                <w:lang w:val="sv-SE" w:eastAsia="ja-JP"/>
              </w:rPr>
            </w:pPr>
            <w:hyperlink r:id="rId1119" w:history="1">
              <w:r w:rsidR="00A67257"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95FF31"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BD204" w14:textId="289F4E95" w:rsidR="00A67257" w:rsidRPr="00840CFD" w:rsidRDefault="00332F83" w:rsidP="00BC6BDB">
            <w:pPr>
              <w:keepNext/>
              <w:snapToGrid w:val="0"/>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4CDC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DC_1A_n257A_UL_1A_n257A</w:t>
            </w:r>
          </w:p>
        </w:tc>
      </w:tr>
      <w:tr w:rsidR="00332F83" w:rsidRPr="0068638A" w14:paraId="79AAC1A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258BB4" w14:textId="4202C78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306D72AD" w14:textId="7FAE34A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71D51B1B" w14:textId="5927C37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177DC6DC" w14:textId="658368F3"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4296B3" w14:textId="7D5E2A9C"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489C3462" w14:textId="209597F0"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2B9267E6" w14:textId="25F29001"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2AA8A34B" w14:textId="658B4A95"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D4BB1" w14:textId="77777777" w:rsidR="00332F83" w:rsidRPr="00840CFD" w:rsidRDefault="00332F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9D77CE"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3109DDA6"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288EB8A" w14:textId="77777777" w:rsidR="00332F83" w:rsidRPr="00840CFD" w:rsidRDefault="00C8650C" w:rsidP="00BC6BDB">
            <w:pPr>
              <w:keepNext/>
              <w:snapToGrid w:val="0"/>
              <w:spacing w:after="0"/>
              <w:jc w:val="both"/>
              <w:rPr>
                <w:rFonts w:ascii="Arial" w:hAnsi="Arial" w:cs="Arial"/>
                <w:sz w:val="18"/>
                <w:szCs w:val="18"/>
                <w:lang w:val="sv-SE" w:eastAsia="ja-JP"/>
              </w:rPr>
            </w:pPr>
            <w:hyperlink r:id="rId1120" w:history="1">
              <w:r w:rsidR="00332F83"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C0FCDA"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B10A5E" w14:textId="02967CEE" w:rsidR="00332F83" w:rsidRPr="00840CFD" w:rsidRDefault="00332F83" w:rsidP="00BC6BDB">
            <w:pPr>
              <w:keepNext/>
              <w:snapToGrid w:val="0"/>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E78374"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DC_3A_n257A_UL_3A_n257A</w:t>
            </w:r>
          </w:p>
        </w:tc>
      </w:tr>
      <w:tr w:rsidR="00332F83" w:rsidRPr="0068638A" w14:paraId="390FFA1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B6BB" w14:textId="2BB91643"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4972F648" w14:textId="7697E3E6"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5A5EF388" w14:textId="3C0EED69"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07B19E46" w14:textId="23B69C8E"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118C31" w14:textId="2FA0AB09"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703C0672" w14:textId="41CE3BA1"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49D02AAA" w14:textId="1FD274A5"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5201A149" w14:textId="67D199A8"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954C15" w14:textId="77777777" w:rsidR="00332F83" w:rsidRPr="00840CFD" w:rsidRDefault="00332F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947DF3"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28B08F39"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733D2D" w14:textId="77777777" w:rsidR="00332F83" w:rsidRPr="00840CFD" w:rsidRDefault="00C8650C" w:rsidP="00BC6BDB">
            <w:pPr>
              <w:keepNext/>
              <w:snapToGrid w:val="0"/>
              <w:spacing w:after="0"/>
              <w:jc w:val="both"/>
              <w:rPr>
                <w:rFonts w:ascii="Arial" w:hAnsi="Arial" w:cs="Arial"/>
                <w:sz w:val="18"/>
                <w:szCs w:val="18"/>
                <w:lang w:val="sv-SE" w:eastAsia="ja-JP"/>
              </w:rPr>
            </w:pPr>
            <w:hyperlink r:id="rId1121" w:history="1">
              <w:r w:rsidR="00332F83"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FE950F"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A90C49" w14:textId="62435EEC" w:rsidR="00332F83" w:rsidRPr="00840CFD" w:rsidRDefault="00332F83" w:rsidP="00BC6BDB">
            <w:pPr>
              <w:keepNext/>
              <w:snapToGrid w:val="0"/>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4909F7"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DC_41A_n257A_UL_41A_n257A</w:t>
            </w:r>
          </w:p>
        </w:tc>
      </w:tr>
      <w:tr w:rsidR="00332F83" w:rsidRPr="0068638A" w14:paraId="1E75740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FAD28C" w14:textId="6F00B951"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n257D</w:t>
            </w:r>
          </w:p>
          <w:p w14:paraId="156C1E8D" w14:textId="09D238DD"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n257G</w:t>
            </w:r>
          </w:p>
          <w:p w14:paraId="6FDCCAF5" w14:textId="60DC2111"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n257H</w:t>
            </w:r>
          </w:p>
          <w:p w14:paraId="0462FAA4" w14:textId="77ED7E83"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lastRenderedPageBreak/>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360CC4" w14:textId="6D1B52A9"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lastRenderedPageBreak/>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n257D</w:t>
            </w:r>
          </w:p>
          <w:p w14:paraId="089494F9" w14:textId="4C3F0CF6"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n257G</w:t>
            </w:r>
          </w:p>
          <w:p w14:paraId="4723B8CC" w14:textId="29E1250A"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n257H</w:t>
            </w:r>
          </w:p>
          <w:p w14:paraId="4075479F" w14:textId="3D56CB26"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lastRenderedPageBreak/>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96C9C"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D89250"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 xml:space="preserve">Xiao Shao, </w:t>
            </w:r>
          </w:p>
          <w:p w14:paraId="3C71C16F"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1685E7" w14:textId="77777777" w:rsidR="00332F83" w:rsidRPr="00B24550" w:rsidRDefault="00C8650C" w:rsidP="00BC6BDB">
            <w:pPr>
              <w:keepNext/>
              <w:snapToGrid w:val="0"/>
              <w:spacing w:after="0"/>
              <w:jc w:val="both"/>
              <w:rPr>
                <w:rFonts w:ascii="Arial" w:hAnsi="Arial" w:cs="Arial"/>
                <w:sz w:val="18"/>
                <w:szCs w:val="18"/>
                <w:highlight w:val="yellow"/>
                <w:lang w:val="sv-SE" w:eastAsia="ja-JP"/>
              </w:rPr>
            </w:pPr>
            <w:hyperlink r:id="rId1122" w:history="1">
              <w:r w:rsidR="00332F83" w:rsidRPr="00B24550">
                <w:rPr>
                  <w:rFonts w:ascii="Arial" w:hAnsi="Arial" w:cs="Arial"/>
                  <w:sz w:val="18"/>
                  <w:szCs w:val="18"/>
                  <w:highlight w:val="yellow"/>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1BF32B"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4C8306" w14:textId="4D9D60DF"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4B652F" w14:textId="77777777" w:rsidR="00332F83" w:rsidRPr="00840CFD" w:rsidRDefault="00332F83" w:rsidP="00BC6BDB">
            <w:pPr>
              <w:keepNext/>
              <w:snapToGrid w:val="0"/>
              <w:spacing w:after="0"/>
              <w:jc w:val="both"/>
              <w:rPr>
                <w:rFonts w:ascii="Arial" w:hAnsi="Arial" w:cs="Arial"/>
                <w:sz w:val="18"/>
                <w:szCs w:val="18"/>
                <w:lang w:val="sv-SE" w:eastAsia="ja-JP"/>
              </w:rPr>
            </w:pPr>
            <w:r w:rsidRPr="00B24550">
              <w:rPr>
                <w:rFonts w:ascii="Arial" w:hAnsi="Arial" w:cs="Arial"/>
                <w:sz w:val="18"/>
                <w:szCs w:val="18"/>
                <w:highlight w:val="yellow"/>
                <w:lang w:val="sv-SE" w:eastAsia="ja-JP"/>
              </w:rPr>
              <w:t>(completed) DC_41C_n257A_UL_41C_n257A</w:t>
            </w:r>
          </w:p>
        </w:tc>
      </w:tr>
      <w:tr w:rsidR="00A67257" w:rsidRPr="0068638A" w14:paraId="0DD8A57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F1BE23" w14:textId="77777777" w:rsidR="00A67257" w:rsidRPr="00840CFD" w:rsidRDefault="00A67257" w:rsidP="00BC6BDB">
            <w:pPr>
              <w:keepNext/>
              <w:snapToGrid w:val="0"/>
              <w:spacing w:after="0"/>
              <w:jc w:val="both"/>
              <w:rPr>
                <w:rFonts w:ascii="Arial" w:hAnsi="Arial" w:cs="Arial"/>
                <w:sz w:val="18"/>
                <w:szCs w:val="18"/>
                <w:lang w:val="sv-SE" w:eastAsia="ja-JP"/>
              </w:rPr>
            </w:pPr>
            <w:bookmarkStart w:id="3" w:name="OLE_LINK31"/>
            <w:bookmarkStart w:id="4" w:name="OLE_LINK32"/>
            <w:r w:rsidRPr="00840CFD">
              <w:rPr>
                <w:rFonts w:ascii="Arial" w:hAnsi="Arial" w:cs="Arial"/>
                <w:sz w:val="18"/>
                <w:szCs w:val="18"/>
                <w:lang w:val="sv-SE" w:eastAsia="ja-JP"/>
              </w:rPr>
              <w:lastRenderedPageBreak/>
              <w:t>DC_</w:t>
            </w:r>
            <w:bookmarkEnd w:id="3"/>
            <w:bookmarkEnd w:id="4"/>
            <w:r w:rsidRPr="00840CFD">
              <w:rPr>
                <w:rFonts w:ascii="Arial" w:hAnsi="Arial" w:cs="Arial"/>
                <w:sz w:val="18"/>
                <w:szCs w:val="18"/>
                <w:lang w:val="sv-SE" w:eastAsia="ja-JP"/>
              </w:rPr>
              <w:t>14A_n260M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180D0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DC_14A_n260M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B85D86"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E895F4" w14:textId="77777777" w:rsidR="00A67257" w:rsidRPr="00840CFD" w:rsidRDefault="00A67257" w:rsidP="00BC6BDB">
            <w:pPr>
              <w:pStyle w:val="TAL"/>
              <w:snapToGrid w:val="0"/>
              <w:jc w:val="both"/>
              <w:rPr>
                <w:rFonts w:cs="Arial"/>
                <w:szCs w:val="18"/>
                <w:lang w:val="sv-SE" w:eastAsia="ja-JP"/>
              </w:rPr>
            </w:pPr>
            <w:r w:rsidRPr="00840CFD">
              <w:rPr>
                <w:rFonts w:cs="Arial"/>
                <w:szCs w:val="18"/>
                <w:lang w:val="sv-SE" w:eastAsia="ja-JP"/>
              </w:rPr>
              <w:t>Marc Grant</w:t>
            </w:r>
          </w:p>
          <w:p w14:paraId="64CD74E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AT&amp;T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0B91BF" w14:textId="77777777" w:rsidR="00A67257" w:rsidRPr="00840CFD" w:rsidRDefault="00C8650C" w:rsidP="00BC6BDB">
            <w:pPr>
              <w:pStyle w:val="TAL"/>
              <w:snapToGrid w:val="0"/>
              <w:jc w:val="both"/>
              <w:rPr>
                <w:rFonts w:cs="Arial"/>
                <w:szCs w:val="18"/>
                <w:lang w:val="sv-SE" w:eastAsia="ja-JP"/>
              </w:rPr>
            </w:pPr>
            <w:hyperlink r:id="rId1123" w:history="1">
              <w:r w:rsidR="00A67257" w:rsidRPr="00840CFD">
                <w:rPr>
                  <w:rFonts w:cs="Arial"/>
                  <w:szCs w:val="18"/>
                  <w:lang w:val="sv-SE" w:eastAsia="ja-JP"/>
                </w:rPr>
                <w:t>marc.grant@att.com</w:t>
              </w:r>
            </w:hyperlink>
          </w:p>
          <w:p w14:paraId="0BE32A93"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E5093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06013" w14:textId="45BC3477" w:rsidR="00A67257" w:rsidRPr="00840CFD" w:rsidRDefault="00B24550" w:rsidP="00BC6BDB">
            <w:pPr>
              <w:pStyle w:val="TAL"/>
              <w:snapToGrid w:val="0"/>
              <w:jc w:val="both"/>
              <w:rPr>
                <w:rFonts w:cs="Arial"/>
                <w:szCs w:val="18"/>
                <w:lang w:val="sv-SE" w:eastAsia="ja-JP"/>
              </w:rPr>
            </w:pPr>
            <w:r w:rsidRPr="00B24550">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2767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68638A" w14:paraId="56AE1B9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024C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F920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B16995"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2C79E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4E829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F4C0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8DEDC8" w14:textId="603593E4" w:rsidR="00A67257" w:rsidRPr="00840CFD" w:rsidRDefault="00C67D54" w:rsidP="00BC6BDB">
            <w:pPr>
              <w:pStyle w:val="TAL"/>
              <w:snapToGrid w:val="0"/>
              <w:jc w:val="both"/>
              <w:rPr>
                <w:rFonts w:cs="Arial"/>
                <w:szCs w:val="18"/>
                <w:lang w:val="sv-SE" w:eastAsia="ja-JP"/>
              </w:rPr>
            </w:pPr>
            <w:r>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E7B240"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68638A" w14:paraId="0110E57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663D9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557E6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DE35D0"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C35FF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44E2F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C4EB7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89E8C2" w14:textId="1F12ACD4"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B31A9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DL_48A_n261A_UL_48A_n261A</w:t>
            </w:r>
          </w:p>
        </w:tc>
      </w:tr>
      <w:tr w:rsidR="00A67257" w:rsidRPr="0068638A" w14:paraId="61FCFCC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F8CF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DC_48D_n261A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1013A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CE17C4"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72631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51301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AFD98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38AF5C" w14:textId="2A7D0B32"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AC59C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DL_48C_n261A_UL_48C_n261A</w:t>
            </w:r>
          </w:p>
        </w:tc>
      </w:tr>
      <w:tr w:rsidR="00A67257" w:rsidRPr="0068638A" w14:paraId="177DBEC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7A8E8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BA8CE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BCA581"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261E0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5BD0E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6A3B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7D95A7" w14:textId="027789CB" w:rsidR="00A67257" w:rsidRPr="00840CFD" w:rsidRDefault="00AD0EE2" w:rsidP="00BC6BDB">
            <w:pPr>
              <w:pStyle w:val="TAL"/>
              <w:snapToGrid w:val="0"/>
              <w:jc w:val="both"/>
              <w:rPr>
                <w:rFonts w:cs="Arial"/>
                <w:szCs w:val="18"/>
                <w:lang w:val="sv-SE" w:eastAsia="ja-JP"/>
              </w:rPr>
            </w:pPr>
            <w:r>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31A89"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DL_48A_n261A_UL_48A_n261A</w:t>
            </w:r>
          </w:p>
        </w:tc>
      </w:tr>
      <w:tr w:rsidR="00A67257" w:rsidRPr="0068638A" w14:paraId="05F9821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0CBD4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C6E0C1"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92547"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07F47B"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3AC46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8EC78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89E494" w14:textId="57CADEAC"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12EDBC" w14:textId="77777777" w:rsidR="00A67257" w:rsidRPr="00840CFD" w:rsidRDefault="00A67257" w:rsidP="00BC6BDB">
            <w:pPr>
              <w:pStyle w:val="TAL"/>
              <w:snapToGrid w:val="0"/>
              <w:jc w:val="both"/>
              <w:rPr>
                <w:rFonts w:cs="Arial"/>
                <w:szCs w:val="18"/>
                <w:lang w:val="sv-SE" w:eastAsia="ja-JP"/>
              </w:rPr>
            </w:pPr>
            <w:r w:rsidRPr="00840CFD">
              <w:rPr>
                <w:rFonts w:cs="Arial"/>
                <w:szCs w:val="18"/>
                <w:lang w:val="sv-SE" w:eastAsia="ja-JP"/>
              </w:rPr>
              <w:t>(new) DL_48A_n261(2A)_UL_48A_n261A</w:t>
            </w:r>
          </w:p>
          <w:p w14:paraId="74373BA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DL_48C_n261A_UL_48C_n261A</w:t>
            </w:r>
          </w:p>
        </w:tc>
      </w:tr>
      <w:tr w:rsidR="00A67257" w:rsidRPr="0068638A" w14:paraId="62C2CEC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16EC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DC_48D_n261(2A)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036C6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62C0C0"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895FF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3354E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4C26E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7CA290" w14:textId="1CCD5F80"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754ED2" w14:textId="77777777" w:rsidR="00A67257" w:rsidRPr="00840CFD" w:rsidRDefault="00A67257" w:rsidP="00BC6BDB">
            <w:pPr>
              <w:pStyle w:val="TAL"/>
              <w:snapToGrid w:val="0"/>
              <w:jc w:val="both"/>
              <w:rPr>
                <w:rFonts w:cs="Arial"/>
                <w:szCs w:val="18"/>
                <w:lang w:val="sv-SE" w:eastAsia="ja-JP"/>
              </w:rPr>
            </w:pPr>
            <w:r w:rsidRPr="00840CFD">
              <w:rPr>
                <w:rFonts w:cs="Arial"/>
                <w:szCs w:val="18"/>
                <w:lang w:val="sv-SE" w:eastAsia="ja-JP"/>
              </w:rPr>
              <w:t>(new) DL_48C_n261(2A)_UL_48C_n261A</w:t>
            </w:r>
          </w:p>
          <w:p w14:paraId="4B5DA65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DL_48D_n261A_UL_48C_n261A</w:t>
            </w:r>
          </w:p>
        </w:tc>
      </w:tr>
      <w:tr w:rsidR="00880DB7" w:rsidRPr="0068638A" w14:paraId="5528E38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66C761" w14:textId="3EEDDCCE" w:rsidR="00880DB7" w:rsidRPr="00E4582A"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DC_48D_n260A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BA7C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091CD"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C63FC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88F0F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90CE0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53CD961" w14:textId="463C9D2F"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6C3B3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DL_48C_n260A_UL_48C_n260A</w:t>
            </w:r>
          </w:p>
        </w:tc>
      </w:tr>
      <w:tr w:rsidR="00880DB7" w:rsidRPr="0068638A" w14:paraId="5EA9D8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1B1C82" w14:textId="1E66F675" w:rsidR="00880DB7" w:rsidRPr="00C67D54"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21788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198997"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C048B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B151E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9F7C6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2738C4D" w14:textId="6F09ACEF"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DA318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DL_48A_n260A_UL_48A_n260A</w:t>
            </w:r>
          </w:p>
        </w:tc>
      </w:tr>
      <w:tr w:rsidR="00880DB7" w:rsidRPr="0068638A" w14:paraId="2957BF8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CB23F0" w14:textId="613C4322"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DC_48C_n260(2A)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2E680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9DD6F"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90E60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D6954F"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AB29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5124237" w14:textId="5FE8685C"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31F6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DL_48A_n260(2A)_UL_48A_n260A</w:t>
            </w:r>
            <w:r w:rsidRPr="00840CFD">
              <w:rPr>
                <w:rFonts w:ascii="Arial" w:hAnsi="Arial" w:cs="Arial"/>
                <w:sz w:val="18"/>
                <w:szCs w:val="18"/>
                <w:lang w:val="sv-SE" w:eastAsia="ja-JP"/>
              </w:rPr>
              <w:br/>
              <w:t>(completed) DL_48C_n260A_UL_48C_n260A</w:t>
            </w:r>
          </w:p>
        </w:tc>
      </w:tr>
      <w:tr w:rsidR="00880DB7" w:rsidRPr="0068638A" w14:paraId="484510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B35967" w14:textId="71F878AC"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DC_48D_n260(2A)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799EE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D2FA7D"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E041B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45B4B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32A2E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6A04A43" w14:textId="643A43DC"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4DDE1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DL_48C_n260(2A)_UL_48C_n260A</w:t>
            </w:r>
          </w:p>
          <w:p w14:paraId="7C4D9B2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DL_48D_n260A_UL_48C_n260A</w:t>
            </w:r>
          </w:p>
        </w:tc>
      </w:tr>
      <w:tr w:rsidR="00880DB7" w:rsidRPr="0068638A" w14:paraId="1BEA39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BBFAF7" w14:textId="2A4A45FC"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9794B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323402"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021BA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EB90D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2134C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3F326BE" w14:textId="7E6BA012"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21F61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DL_48A_n260(2A)_UL_48A_n260A</w:t>
            </w:r>
          </w:p>
        </w:tc>
      </w:tr>
      <w:tr w:rsidR="00880DB7" w:rsidRPr="0068638A" w14:paraId="3C6540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778402" w14:textId="01E8D658"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DC_48C_n260(3A)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101851"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81C23B"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050D01"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D0A25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11902"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0593220" w14:textId="5C738E90"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E4CBA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DL_48A_n260(3A)_UL_48A_n260A</w:t>
            </w:r>
            <w:r w:rsidRPr="00840CFD">
              <w:rPr>
                <w:rFonts w:ascii="Arial" w:hAnsi="Arial" w:cs="Arial"/>
                <w:sz w:val="18"/>
                <w:szCs w:val="18"/>
                <w:lang w:val="sv-SE" w:eastAsia="ja-JP"/>
              </w:rPr>
              <w:br/>
              <w:t>(new) DL_48C_n260(2A)_UL_48C_n260A</w:t>
            </w:r>
          </w:p>
        </w:tc>
      </w:tr>
      <w:tr w:rsidR="00880DB7" w:rsidRPr="0068638A" w14:paraId="14400A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9B4696" w14:textId="583104AD"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DC_48D_n260(3A)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EFA80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0E15F1"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6CB2FD"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1B781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DADE92"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E998D89" w14:textId="6B8D53EF"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D79C6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DL_48C_n260(3A)_UL_48C_n260A</w:t>
            </w:r>
          </w:p>
          <w:p w14:paraId="1198213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DL_48D_n260(2A)_UL_48C_n260A</w:t>
            </w:r>
          </w:p>
        </w:tc>
      </w:tr>
      <w:tr w:rsidR="00880DB7" w:rsidRPr="0068638A" w14:paraId="64C366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227CEA" w14:textId="27D9F807"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DC_48A_n260(4A)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1EED41"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0C50F"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14A04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547BE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2175A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DAA63E1" w14:textId="700CF64A"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C676AB"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DL_48A_n260(3A)_UL_48A_n260A</w:t>
            </w:r>
          </w:p>
        </w:tc>
      </w:tr>
      <w:tr w:rsidR="00880DB7" w:rsidRPr="0068638A" w14:paraId="30339C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3A314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8185E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AB43A"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1E0EF9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54112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22DFD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DF1D6FB" w14:textId="3C51553E" w:rsidR="00880DB7" w:rsidRPr="00840CFD" w:rsidRDefault="00880DB7" w:rsidP="00BC6BDB">
            <w:pPr>
              <w:pStyle w:val="TAL"/>
              <w:snapToGrid w:val="0"/>
              <w:jc w:val="both"/>
              <w:rPr>
                <w:rFonts w:cs="Arial"/>
                <w:szCs w:val="18"/>
                <w:lang w:val="sv-SE" w:eastAsia="ja-JP"/>
              </w:rPr>
            </w:pPr>
            <w:r w:rsidRPr="005055B9">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D1248B" w14:textId="77777777" w:rsidR="00880DB7" w:rsidRPr="00840CFD" w:rsidRDefault="00880DB7" w:rsidP="00BC6BDB">
            <w:pPr>
              <w:pStyle w:val="TAL"/>
              <w:snapToGrid w:val="0"/>
              <w:jc w:val="both"/>
              <w:rPr>
                <w:rFonts w:cs="Arial"/>
                <w:szCs w:val="18"/>
                <w:lang w:val="sv-SE" w:eastAsia="ja-JP"/>
              </w:rPr>
            </w:pPr>
            <w:r w:rsidRPr="00840CFD">
              <w:rPr>
                <w:rFonts w:cs="Arial"/>
                <w:szCs w:val="18"/>
                <w:lang w:val="sv-SE" w:eastAsia="ja-JP"/>
              </w:rPr>
              <w:t>(new) DL_48A_n260(4A)_UL_48A_n260A</w:t>
            </w:r>
          </w:p>
          <w:p w14:paraId="1F73954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DL_48C_n260(3A)_UL_48C_n260A</w:t>
            </w:r>
          </w:p>
        </w:tc>
      </w:tr>
      <w:tr w:rsidR="00880DB7" w:rsidRPr="0068638A" w14:paraId="461EC41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0D081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DC_48D_n260(4A)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FCED6A"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2CF424"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29EF3D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FDC5D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9AB1A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99F1004" w14:textId="173FF5C8" w:rsidR="00880DB7" w:rsidRPr="00840CFD" w:rsidRDefault="00880DB7" w:rsidP="00BC6BDB">
            <w:pPr>
              <w:pStyle w:val="TAL"/>
              <w:snapToGrid w:val="0"/>
              <w:jc w:val="both"/>
              <w:rPr>
                <w:rFonts w:cs="Arial"/>
                <w:szCs w:val="18"/>
                <w:lang w:val="sv-SE" w:eastAsia="ja-JP"/>
              </w:rPr>
            </w:pPr>
            <w:r w:rsidRPr="005055B9">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63EF2" w14:textId="77777777" w:rsidR="00880DB7" w:rsidRPr="00840CFD" w:rsidRDefault="00880DB7" w:rsidP="00BC6BDB">
            <w:pPr>
              <w:pStyle w:val="TAL"/>
              <w:snapToGrid w:val="0"/>
              <w:jc w:val="both"/>
              <w:rPr>
                <w:rFonts w:cs="Arial"/>
                <w:szCs w:val="18"/>
                <w:lang w:val="sv-SE" w:eastAsia="ja-JP"/>
              </w:rPr>
            </w:pPr>
            <w:r w:rsidRPr="00840CFD">
              <w:rPr>
                <w:rFonts w:cs="Arial"/>
                <w:szCs w:val="18"/>
                <w:lang w:val="sv-SE" w:eastAsia="ja-JP"/>
              </w:rPr>
              <w:t>(new) DL_48C_n260(4A)_UL_48C_n260A</w:t>
            </w:r>
          </w:p>
          <w:p w14:paraId="7A19AD6A"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DL_48D_n260(3A)_UL_48C_n260A</w:t>
            </w:r>
          </w:p>
        </w:tc>
      </w:tr>
      <w:tr w:rsidR="00D57223" w:rsidRPr="0068638A" w14:paraId="065567A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3D85FA" w14:textId="4AFBDEA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249BF09" w14:textId="3B9A7754"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326F72"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EA4494" w14:textId="7B8E2580"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55BC48" w14:textId="1741949E"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24D9D1" w14:textId="49EF2147"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9C50196" w14:textId="5D099ED5"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BE0600"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A_UL_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5DACF75" w14:textId="62F8EA51"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DL_3A_n257D_UL_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357FA53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AE79C1" w14:textId="2FE09B3F"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81D5A0" w14:textId="56B08F8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ED4645"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ADBBAE" w14:textId="024207BC"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05CA5E" w14:textId="3A2F76C3"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314EEB" w14:textId="49EBEAE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CAD4DE2" w14:textId="551F40A5"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DB9A35"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D_UL_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F91C001" w14:textId="63B7BBE4"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DL_3A_n257E_UL_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3A69161D"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DF48AA" w14:textId="4E7F57D4"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F38052" w14:textId="065950C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8E861B"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BB9C1D" w14:textId="1AB01576"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60EA5C" w14:textId="70341E77"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0BC5DA" w14:textId="1A81A9D4"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4B234C2" w14:textId="2AFFF008"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3F75B9"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E_UL_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439EB3EB" w14:textId="5E93FD44"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DL_3A_n257F_UL_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5BB00E6A"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72BB8A" w14:textId="2B7CF0A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918129" w14:textId="73293B5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14EE8A"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100C83" w14:textId="6E680958"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BCB209" w14:textId="283B678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07092C" w14:textId="09FFC246"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9F780DF" w14:textId="37A82093"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2A4A72"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F_UL_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717EB71" w14:textId="0D76DEAB"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DL_3A_n257G_UL_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3F28F2B5"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29DB98" w14:textId="0FD752E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DA457C" w14:textId="5295168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A89C35"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7D8855" w14:textId="24490523"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w:t>
            </w:r>
            <w:r w:rsidRPr="00472645">
              <w:rPr>
                <w:rFonts w:ascii="Arial" w:eastAsia="新細明體" w:hAnsi="Arial" w:cs="Arial"/>
                <w:sz w:val="18"/>
                <w:szCs w:val="18"/>
                <w:lang w:eastAsia="zh-TW"/>
              </w:rPr>
              <w:lastRenderedPageBreak/>
              <w:t xml:space="preserve">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E3C7A5" w14:textId="2056E057"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lastRenderedPageBreak/>
              <w:t>pohanhsieh@cht</w:t>
            </w:r>
            <w:r w:rsidRPr="00472645">
              <w:rPr>
                <w:rFonts w:ascii="Arial" w:eastAsia="新細明體" w:hAnsi="Arial" w:cs="Arial"/>
                <w:sz w:val="18"/>
                <w:szCs w:val="18"/>
                <w:lang w:val="sv-SE" w:eastAsia="zh-TW"/>
              </w:rPr>
              <w:lastRenderedPageBreak/>
              <w: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6EE991" w14:textId="3FE92E2A"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lastRenderedPageBreak/>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1035DB5" w14:textId="47F66DAF"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w:t>
            </w:r>
            <w:r w:rsidRPr="00A24174">
              <w:rPr>
                <w:rFonts w:cs="Arial"/>
                <w:szCs w:val="18"/>
                <w:lang w:val="sv-SE"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B6326E"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lastRenderedPageBreak/>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G_UL_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692EB029" w14:textId="18B9A352" w:rsidR="00D57223" w:rsidRPr="00472645" w:rsidRDefault="00D57223" w:rsidP="00BC6BDB">
            <w:pPr>
              <w:pStyle w:val="TAL"/>
              <w:snapToGrid w:val="0"/>
              <w:jc w:val="both"/>
              <w:rPr>
                <w:rFonts w:cs="Arial"/>
                <w:szCs w:val="18"/>
                <w:lang w:val="sv-SE" w:eastAsia="ja-JP"/>
              </w:rPr>
            </w:pPr>
            <w:r w:rsidRPr="00472645">
              <w:rPr>
                <w:rFonts w:cs="Arial"/>
                <w:szCs w:val="18"/>
                <w:lang w:eastAsia="ja-JP"/>
              </w:rPr>
              <w:lastRenderedPageBreak/>
              <w:t>(</w:t>
            </w:r>
            <w:r w:rsidRPr="00472645">
              <w:rPr>
                <w:rFonts w:cs="Arial"/>
                <w:szCs w:val="18"/>
                <w:lang w:eastAsia="zh-TW"/>
              </w:rPr>
              <w:t>completed</w:t>
            </w:r>
            <w:r w:rsidRPr="00472645">
              <w:rPr>
                <w:rFonts w:cs="Arial"/>
                <w:szCs w:val="18"/>
                <w:lang w:eastAsia="ja-JP"/>
              </w:rPr>
              <w:t>) DL_3A_n257H_UL_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6CD46F3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F84DE4" w14:textId="3C8F11D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lastRenderedPageBreak/>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D1193F" w14:textId="57AD21A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C22B33"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002EE7" w14:textId="24BB2FEC"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14298F" w14:textId="3C2A2DE0"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8B4464" w14:textId="392ECC9B"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CCB8A78" w14:textId="53DABAF3"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408ACF"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H_UL_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78BE4C7" w14:textId="3C1A1F62"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DL_3A_n257I_UL_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32B511B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FE6C64" w14:textId="27F1D43F"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90F3D2" w14:textId="03684C08"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E6A1AC"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D509EB" w14:textId="5132D9E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EA4C51" w14:textId="26DF4572"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7EB85B" w14:textId="5E77F2EA"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27381DC" w14:textId="0942D718"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C61C5F"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I_UL_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4497FB5" w14:textId="653B40C6"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DL_3A_n257J_UL_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50E3835E"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E75541" w14:textId="53398BE6"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8BE7BD2" w14:textId="61B8CAD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A125FE"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3B611B" w14:textId="2D30EB16"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092EDC" w14:textId="48B767D5"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5796E6" w14:textId="3F17431A"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644BB64" w14:textId="64426CE3"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BAFD4B"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J_UL_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65D5A9E4" w14:textId="4C93DFDE"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DL_3A_n257K_UL_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2DE9A0A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188604" w14:textId="094ACDF0"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DA2903" w14:textId="15CB2145"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641E99"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F6AA7F" w14:textId="60001546"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F7BEF3" w14:textId="7E3CFF2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6550F0" w14:textId="0515B4D8"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ADEC6CE" w14:textId="63583101"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A58F57"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K_UL_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F7D887B" w14:textId="1978FBC3"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DL_3A_n257L_UL_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255BE31D"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6AC5D8" w14:textId="2CC80692"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34BC6B" w14:textId="10B0D2DA"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2D439E"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87C9B6" w14:textId="515F24C1"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51FF45" w14:textId="4A11F3C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BABDBB" w14:textId="2DC2EAB2"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50D633C" w14:textId="495CECD2"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C13352"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L_UL_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DA4C665" w14:textId="4EDAA934"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DL_3A_n257M_UL_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FC6492" w:rsidRPr="0068638A" w14:paraId="254CCB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7D9BC0" w14:textId="524E2985"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CCBF63" w14:textId="1B9BC55C"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D6FA01" w14:textId="77777777" w:rsidR="00FC6492" w:rsidRPr="00472645" w:rsidRDefault="00FC6492"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92C4DD"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Gao Yuan</w:t>
            </w:r>
          </w:p>
          <w:p w14:paraId="1E41C551" w14:textId="5797467F"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CATT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3B7CCE" w14:textId="61786BC6" w:rsidR="00FC6492" w:rsidRPr="00472645" w:rsidRDefault="00C8650C" w:rsidP="00BC6BDB">
            <w:pPr>
              <w:keepNext/>
              <w:snapToGrid w:val="0"/>
              <w:spacing w:after="0"/>
              <w:jc w:val="both"/>
              <w:rPr>
                <w:rFonts w:ascii="Arial" w:hAnsi="Arial" w:cs="Arial"/>
                <w:sz w:val="18"/>
                <w:szCs w:val="18"/>
                <w:lang w:val="sv-SE" w:eastAsia="ja-JP"/>
              </w:rPr>
            </w:pPr>
            <w:hyperlink r:id="rId1124" w:history="1">
              <w:r w:rsidR="00FC6492" w:rsidRPr="00472645">
                <w:rPr>
                  <w:rStyle w:val="ae"/>
                  <w:rFonts w:ascii="Arial" w:eastAsia="SimSun" w:hAnsi="Arial" w:cs="Arial"/>
                  <w:sz w:val="18"/>
                  <w:szCs w:val="18"/>
                  <w:lang w:val="sv-SE" w:eastAsia="zh-CN"/>
                </w:rPr>
                <w:t>gaoyuan@catt.cn</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2FD681" w14:textId="63CB6B83"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CMCC, [Huawei, ZTE]</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4513BD" w14:textId="706F9ECC" w:rsidR="00FC6492" w:rsidRPr="00472645" w:rsidRDefault="00FC6492" w:rsidP="00FC6492">
            <w:pPr>
              <w:pStyle w:val="TAL"/>
              <w:snapToGrid w:val="0"/>
              <w:jc w:val="both"/>
              <w:rPr>
                <w:rFonts w:cs="Arial"/>
                <w:szCs w:val="18"/>
                <w:lang w:val="sv-SE" w:eastAsia="ja-JP"/>
              </w:rPr>
            </w:pPr>
            <w:r w:rsidRPr="004641EC">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A856B6"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DC_3A_n260M</w:t>
            </w:r>
          </w:p>
          <w:p w14:paraId="1C1323B0" w14:textId="23134DB3" w:rsidR="00FC6492" w:rsidRPr="00472645" w:rsidRDefault="00FC6492" w:rsidP="00BC6BDB">
            <w:pPr>
              <w:pStyle w:val="TAL"/>
              <w:snapToGrid w:val="0"/>
              <w:jc w:val="both"/>
              <w:rPr>
                <w:rFonts w:cs="Arial"/>
                <w:szCs w:val="18"/>
                <w:lang w:val="sv-SE" w:eastAsia="ja-JP"/>
              </w:rPr>
            </w:pPr>
            <w:r w:rsidRPr="00472645">
              <w:rPr>
                <w:rFonts w:eastAsia="SimSun" w:cs="Arial"/>
                <w:szCs w:val="18"/>
                <w:lang w:eastAsia="zh-CN"/>
              </w:rPr>
              <w:t>CA_n260M</w:t>
            </w:r>
          </w:p>
        </w:tc>
      </w:tr>
      <w:tr w:rsidR="00FC6492" w:rsidRPr="0068638A" w14:paraId="3CEB5EE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482D85" w14:textId="41EF1F6E"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072D98" w14:textId="0D95A3F8"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6CF7BC" w14:textId="77777777" w:rsidR="00FC6492" w:rsidRPr="00472645" w:rsidRDefault="00FC6492"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988DBE"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Gao Yuan</w:t>
            </w:r>
          </w:p>
          <w:p w14:paraId="6868C721" w14:textId="158270F7"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CATT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AC230B" w14:textId="48347D63" w:rsidR="00FC6492" w:rsidRPr="00472645" w:rsidRDefault="00C8650C" w:rsidP="00BC6BDB">
            <w:pPr>
              <w:keepNext/>
              <w:snapToGrid w:val="0"/>
              <w:spacing w:after="0"/>
              <w:jc w:val="both"/>
              <w:rPr>
                <w:rFonts w:ascii="Arial" w:hAnsi="Arial" w:cs="Arial"/>
                <w:sz w:val="18"/>
                <w:szCs w:val="18"/>
                <w:lang w:val="sv-SE" w:eastAsia="ja-JP"/>
              </w:rPr>
            </w:pPr>
            <w:hyperlink r:id="rId1125" w:history="1">
              <w:r w:rsidR="00FC6492" w:rsidRPr="00472645">
                <w:rPr>
                  <w:rStyle w:val="ae"/>
                  <w:rFonts w:ascii="Arial" w:eastAsia="SimSun" w:hAnsi="Arial" w:cs="Arial"/>
                  <w:sz w:val="18"/>
                  <w:szCs w:val="18"/>
                  <w:lang w:val="sv-SE" w:eastAsia="zh-CN"/>
                </w:rPr>
                <w:t>gaoyuan@catt.cn</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C91F9B" w14:textId="20BB07A6"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CMCC, [Huawei, ZTE]</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CE6982" w14:textId="052BF338" w:rsidR="00FC6492" w:rsidRPr="00472645" w:rsidRDefault="00FC6492" w:rsidP="00FC6492">
            <w:pPr>
              <w:pStyle w:val="TAL"/>
              <w:snapToGrid w:val="0"/>
              <w:jc w:val="both"/>
              <w:rPr>
                <w:rFonts w:cs="Arial"/>
                <w:szCs w:val="18"/>
                <w:lang w:val="sv-SE" w:eastAsia="ja-JP"/>
              </w:rPr>
            </w:pPr>
            <w:r w:rsidRPr="004641EC">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C063A8"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DC_3A_n260I</w:t>
            </w:r>
          </w:p>
          <w:p w14:paraId="13B25ECB" w14:textId="4BBBE931" w:rsidR="00FC6492" w:rsidRPr="00472645" w:rsidRDefault="00FC6492" w:rsidP="00BC6BDB">
            <w:pPr>
              <w:pStyle w:val="TAL"/>
              <w:snapToGrid w:val="0"/>
              <w:jc w:val="both"/>
              <w:rPr>
                <w:rFonts w:cs="Arial"/>
                <w:szCs w:val="18"/>
                <w:lang w:val="sv-SE" w:eastAsia="ja-JP"/>
              </w:rPr>
            </w:pPr>
            <w:r w:rsidRPr="00472645">
              <w:rPr>
                <w:rFonts w:eastAsia="SimSun" w:cs="Arial"/>
                <w:szCs w:val="18"/>
                <w:lang w:eastAsia="zh-CN"/>
              </w:rPr>
              <w:t>CA_n260I</w:t>
            </w:r>
          </w:p>
        </w:tc>
      </w:tr>
      <w:tr w:rsidR="002B40EC" w:rsidRPr="0068638A" w14:paraId="2EBDD7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1C8D16" w14:textId="021E6F9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5D39D0" w14:textId="64AC52FD"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7FE2EF" w14:textId="44D940AF"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31ED20" w14:textId="5D936133"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62B9AC" w14:textId="7A04C361" w:rsidR="002B40EC" w:rsidRPr="00840CFD" w:rsidRDefault="00C8650C" w:rsidP="00BC6BDB">
            <w:pPr>
              <w:keepNext/>
              <w:snapToGrid w:val="0"/>
              <w:spacing w:after="0"/>
              <w:jc w:val="both"/>
              <w:rPr>
                <w:rFonts w:ascii="Arial" w:hAnsi="Arial" w:cs="Arial"/>
                <w:sz w:val="18"/>
                <w:szCs w:val="18"/>
                <w:lang w:val="sv-SE" w:eastAsia="ja-JP"/>
              </w:rPr>
            </w:pPr>
            <w:hyperlink r:id="rId1126" w:history="1">
              <w:r w:rsidR="002B40EC" w:rsidRPr="007F060B">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79B52E" w14:textId="23C868F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87A4F" w14:textId="0CF61EFE" w:rsidR="002B40EC" w:rsidRPr="008548C2" w:rsidRDefault="008548C2" w:rsidP="002B40EC">
            <w:pPr>
              <w:pStyle w:val="TAL"/>
              <w:snapToGrid w:val="0"/>
              <w:jc w:val="both"/>
              <w:rPr>
                <w:rFonts w:eastAsia="新細明體" w:cs="Arial"/>
                <w:szCs w:val="18"/>
                <w:lang w:val="sv-SE" w:eastAsia="zh-TW"/>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E8DEF3" w14:textId="2208BA01"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DL_2A-n260(2A-G)_UL_2A-n260A</w:t>
            </w:r>
            <w:r w:rsidRPr="00334A5B">
              <w:rPr>
                <w:rFonts w:eastAsia="Times New Roman" w:cs="Arial"/>
                <w:color w:val="000000"/>
                <w:szCs w:val="18"/>
              </w:rPr>
              <w:br/>
              <w:t>DL_2A-n260(4A)_UL_2A-n260A</w:t>
            </w:r>
          </w:p>
        </w:tc>
      </w:tr>
      <w:tr w:rsidR="002B40EC" w:rsidRPr="0068638A" w14:paraId="66D391C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2B198D" w14:textId="7CB56A1F"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7FFA8E" w14:textId="56B52118"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BC0C9A" w14:textId="26A8DC53"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3C42D1" w14:textId="371917C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DC21B7" w14:textId="58B2B710" w:rsidR="002B40EC" w:rsidRPr="00840CFD" w:rsidRDefault="00C8650C" w:rsidP="00BC6BDB">
            <w:pPr>
              <w:keepNext/>
              <w:snapToGrid w:val="0"/>
              <w:spacing w:after="0"/>
              <w:jc w:val="both"/>
              <w:rPr>
                <w:rFonts w:ascii="Arial" w:hAnsi="Arial" w:cs="Arial"/>
                <w:sz w:val="18"/>
                <w:szCs w:val="18"/>
                <w:lang w:val="sv-SE" w:eastAsia="ja-JP"/>
              </w:rPr>
            </w:pPr>
            <w:hyperlink r:id="rId1127" w:history="1">
              <w:r w:rsidR="002B40EC" w:rsidRPr="007F060B">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0668DC" w14:textId="5B25C55D"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BF191AB" w14:textId="590F9C90" w:rsidR="002B40EC" w:rsidRPr="00840CFD" w:rsidRDefault="008548C2" w:rsidP="002B40EC">
            <w:pPr>
              <w:pStyle w:val="TAL"/>
              <w:snapToGrid w:val="0"/>
              <w:jc w:val="both"/>
              <w:rPr>
                <w:rFonts w:cs="Arial"/>
                <w:szCs w:val="18"/>
                <w:lang w:val="sv-SE" w:eastAsia="ja-JP"/>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6E2D7A" w14:textId="602F8B5C"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DL_2A-n260(A-H)_UL_2A-n260A</w:t>
            </w:r>
            <w:r w:rsidRPr="00334A5B">
              <w:rPr>
                <w:rFonts w:eastAsia="Times New Roman" w:cs="Arial"/>
                <w:color w:val="000000"/>
                <w:szCs w:val="18"/>
              </w:rPr>
              <w:br/>
              <w:t>DL_2A-n260(2G)_UL_2A-n260A</w:t>
            </w:r>
          </w:p>
        </w:tc>
      </w:tr>
      <w:tr w:rsidR="002B40EC" w:rsidRPr="0068638A" w14:paraId="10CF6E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19B1C1" w14:textId="4FA0FB57"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51AAB" w14:textId="6DD72B9E"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9CFEFF" w14:textId="29FDC53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DEF2D31" w14:textId="078448A5"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A57F40" w14:textId="78E39E1B" w:rsidR="002B40EC" w:rsidRPr="00840CFD" w:rsidRDefault="00C8650C" w:rsidP="00BC6BDB">
            <w:pPr>
              <w:keepNext/>
              <w:snapToGrid w:val="0"/>
              <w:spacing w:after="0"/>
              <w:jc w:val="both"/>
              <w:rPr>
                <w:rFonts w:ascii="Arial" w:hAnsi="Arial" w:cs="Arial"/>
                <w:sz w:val="18"/>
                <w:szCs w:val="18"/>
                <w:lang w:val="sv-SE" w:eastAsia="ja-JP"/>
              </w:rPr>
            </w:pPr>
            <w:hyperlink r:id="rId1128"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0F9AE8" w14:textId="4F356C8A"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B69C69" w14:textId="46F6132F" w:rsidR="002B40EC" w:rsidRPr="008548C2" w:rsidRDefault="008548C2" w:rsidP="002B40EC">
            <w:pPr>
              <w:pStyle w:val="TAL"/>
              <w:snapToGrid w:val="0"/>
              <w:jc w:val="both"/>
              <w:rPr>
                <w:rFonts w:eastAsia="新細明體" w:cs="Arial"/>
                <w:szCs w:val="18"/>
                <w:lang w:val="sv-SE" w:eastAsia="zh-TW"/>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9B31B9" w14:textId="2925D5F4"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DL_2A-n261(A-I)_UL_2A-n261A</w:t>
            </w:r>
            <w:r w:rsidRPr="00334A5B">
              <w:rPr>
                <w:rFonts w:eastAsia="Times New Roman" w:cs="Arial"/>
                <w:color w:val="000000"/>
                <w:szCs w:val="18"/>
              </w:rPr>
              <w:br/>
              <w:t>DL_2A-n261(2A-H)_UL_2A-n261A</w:t>
            </w:r>
          </w:p>
        </w:tc>
      </w:tr>
      <w:tr w:rsidR="002B40EC" w:rsidRPr="0068638A" w14:paraId="33F767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2A62E1" w14:textId="15C92DC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03060" w14:textId="61EEABC5"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EC9629" w14:textId="1AB3505A"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498114" w14:textId="6C1E5526"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E9C278" w14:textId="62B58571" w:rsidR="002B40EC" w:rsidRPr="00840CFD" w:rsidRDefault="00C8650C" w:rsidP="00BC6BDB">
            <w:pPr>
              <w:keepNext/>
              <w:snapToGrid w:val="0"/>
              <w:spacing w:after="0"/>
              <w:jc w:val="both"/>
              <w:rPr>
                <w:rFonts w:ascii="Arial" w:hAnsi="Arial" w:cs="Arial"/>
                <w:sz w:val="18"/>
                <w:szCs w:val="18"/>
                <w:lang w:val="sv-SE" w:eastAsia="ja-JP"/>
              </w:rPr>
            </w:pPr>
            <w:hyperlink r:id="rId1129"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D64623" w14:textId="68CD3CF4"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4DB708" w14:textId="694AC7DD" w:rsidR="002B40EC" w:rsidRPr="008548C2" w:rsidRDefault="008548C2" w:rsidP="002B40EC">
            <w:pPr>
              <w:pStyle w:val="TAL"/>
              <w:snapToGrid w:val="0"/>
              <w:jc w:val="both"/>
              <w:rPr>
                <w:rFonts w:eastAsia="新細明體" w:cs="Arial"/>
                <w:szCs w:val="18"/>
                <w:lang w:val="sv-SE" w:eastAsia="zh-TW"/>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7393BB" w14:textId="68D0C9B8"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DL_2A-n261(A-H)_UL_2A-n261A</w:t>
            </w:r>
            <w:r w:rsidRPr="00334A5B">
              <w:rPr>
                <w:rFonts w:eastAsia="Times New Roman" w:cs="Arial"/>
                <w:color w:val="000000"/>
                <w:szCs w:val="18"/>
              </w:rPr>
              <w:br/>
              <w:t>DL_2A-n261(2A-G)_UL_2A-n261A</w:t>
            </w:r>
          </w:p>
        </w:tc>
      </w:tr>
      <w:tr w:rsidR="002B40EC" w:rsidRPr="0068638A" w14:paraId="4C5341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7FC40F" w14:textId="75969B67"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9916545" w14:textId="2DD4A838"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E6B82C" w14:textId="5A2AAD4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343AFE" w14:textId="324717C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C7CEEE" w14:textId="6C68C91E" w:rsidR="002B40EC" w:rsidRPr="00840CFD" w:rsidRDefault="00C8650C" w:rsidP="00BC6BDB">
            <w:pPr>
              <w:keepNext/>
              <w:snapToGrid w:val="0"/>
              <w:spacing w:after="0"/>
              <w:jc w:val="both"/>
              <w:rPr>
                <w:rFonts w:ascii="Arial" w:hAnsi="Arial" w:cs="Arial"/>
                <w:sz w:val="18"/>
                <w:szCs w:val="18"/>
                <w:lang w:val="sv-SE" w:eastAsia="ja-JP"/>
              </w:rPr>
            </w:pPr>
            <w:hyperlink r:id="rId1130"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5A6430" w14:textId="0AF88634"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C27C93" w14:textId="74E268A9" w:rsidR="002B40EC" w:rsidRPr="00840CFD" w:rsidRDefault="008548C2" w:rsidP="002B40EC">
            <w:pPr>
              <w:pStyle w:val="TAL"/>
              <w:snapToGrid w:val="0"/>
              <w:jc w:val="both"/>
              <w:rPr>
                <w:rFonts w:cs="Arial"/>
                <w:szCs w:val="18"/>
                <w:lang w:val="sv-SE" w:eastAsia="ja-JP"/>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31E60D" w14:textId="0D97EC1A"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DL_2A-n261(2G)_UL_2A-n261A</w:t>
            </w:r>
            <w:r w:rsidRPr="00334A5B">
              <w:rPr>
                <w:rFonts w:eastAsia="Times New Roman" w:cs="Arial"/>
                <w:color w:val="000000"/>
                <w:szCs w:val="18"/>
              </w:rPr>
              <w:br/>
              <w:t>DL_2A-n261(2A-G)_UL_2A-n261A</w:t>
            </w:r>
          </w:p>
        </w:tc>
      </w:tr>
      <w:tr w:rsidR="002B40EC" w:rsidRPr="0068638A" w14:paraId="143169E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A4B1D" w14:textId="69FCED67"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E05067" w14:textId="272C8015"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797A74" w14:textId="387A559B"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5B7182" w14:textId="4832F66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1E5901" w14:textId="66246247" w:rsidR="002B40EC" w:rsidRPr="00840CFD" w:rsidRDefault="00C8650C" w:rsidP="00BC6BDB">
            <w:pPr>
              <w:keepNext/>
              <w:snapToGrid w:val="0"/>
              <w:spacing w:after="0"/>
              <w:jc w:val="both"/>
              <w:rPr>
                <w:rFonts w:ascii="Arial" w:hAnsi="Arial" w:cs="Arial"/>
                <w:sz w:val="18"/>
                <w:szCs w:val="18"/>
                <w:lang w:val="sv-SE" w:eastAsia="ja-JP"/>
              </w:rPr>
            </w:pPr>
            <w:hyperlink r:id="rId1131"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49277F" w14:textId="1CDB1DDA"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7D0C74" w14:textId="2CD61382" w:rsidR="002B40EC" w:rsidRPr="00840CFD" w:rsidRDefault="008548C2" w:rsidP="002B40EC">
            <w:pPr>
              <w:pStyle w:val="TAL"/>
              <w:snapToGrid w:val="0"/>
              <w:jc w:val="both"/>
              <w:rPr>
                <w:rFonts w:cs="Arial"/>
                <w:szCs w:val="18"/>
                <w:lang w:val="sv-SE" w:eastAsia="ja-JP"/>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538565" w14:textId="4AFF09FE"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DL_2A-n261(A-G)_UL_2A-n261A</w:t>
            </w:r>
          </w:p>
        </w:tc>
      </w:tr>
      <w:tr w:rsidR="002B40EC" w:rsidRPr="0068638A" w14:paraId="0299AAD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DBBB61" w14:textId="66EF0D2D"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9B0518D" w14:textId="7BD967A9"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357BD9" w14:textId="24CF7F38"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DCDD57" w14:textId="475043F6"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244493" w14:textId="6D4C0C2E" w:rsidR="002B40EC" w:rsidRPr="00840CFD" w:rsidRDefault="00C8650C" w:rsidP="00BC6BDB">
            <w:pPr>
              <w:keepNext/>
              <w:snapToGrid w:val="0"/>
              <w:spacing w:after="0"/>
              <w:jc w:val="both"/>
              <w:rPr>
                <w:rFonts w:ascii="Arial" w:hAnsi="Arial" w:cs="Arial"/>
                <w:sz w:val="18"/>
                <w:szCs w:val="18"/>
                <w:lang w:val="sv-SE" w:eastAsia="ja-JP"/>
              </w:rPr>
            </w:pPr>
            <w:hyperlink r:id="rId1132"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677985" w14:textId="197C3C6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4ADAD0B" w14:textId="2BB71C4C" w:rsidR="002B40EC" w:rsidRPr="00840CFD" w:rsidRDefault="008548C2" w:rsidP="002B40EC">
            <w:pPr>
              <w:pStyle w:val="TAL"/>
              <w:snapToGrid w:val="0"/>
              <w:jc w:val="both"/>
              <w:rPr>
                <w:rFonts w:cs="Arial"/>
                <w:szCs w:val="18"/>
                <w:lang w:val="sv-SE" w:eastAsia="ja-JP"/>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D47502" w14:textId="3C685508"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DL_2A-n261(A-G)_UL_2A-n261A</w:t>
            </w:r>
            <w:r w:rsidRPr="00334A5B">
              <w:rPr>
                <w:rFonts w:eastAsia="Times New Roman" w:cs="Arial"/>
                <w:color w:val="000000"/>
                <w:szCs w:val="18"/>
              </w:rPr>
              <w:br/>
              <w:t>DL_2A-n261(3A)_UL_2A-n261A</w:t>
            </w:r>
          </w:p>
        </w:tc>
      </w:tr>
      <w:tr w:rsidR="002B40EC" w:rsidRPr="0068638A" w14:paraId="75D40E0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30A8E6" w14:textId="41B9D2E9"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CC702D" w14:textId="10DD0E1D"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8220C" w14:textId="4CC50E9F"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3F0CEF" w14:textId="3ECEB8BD"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E02BAD" w14:textId="1B91EF5F" w:rsidR="002B40EC" w:rsidRPr="00840CFD" w:rsidRDefault="00C8650C" w:rsidP="00BC6BDB">
            <w:pPr>
              <w:keepNext/>
              <w:snapToGrid w:val="0"/>
              <w:spacing w:after="0"/>
              <w:jc w:val="both"/>
              <w:rPr>
                <w:rFonts w:ascii="Arial" w:hAnsi="Arial" w:cs="Arial"/>
                <w:sz w:val="18"/>
                <w:szCs w:val="18"/>
                <w:lang w:val="sv-SE" w:eastAsia="ja-JP"/>
              </w:rPr>
            </w:pPr>
            <w:hyperlink r:id="rId1133"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F8799E" w14:textId="4898D8A4"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5E8035" w14:textId="2AC560AF" w:rsidR="002B40EC" w:rsidRPr="00840CFD" w:rsidRDefault="008548C2" w:rsidP="002B40EC">
            <w:pPr>
              <w:pStyle w:val="TAL"/>
              <w:snapToGrid w:val="0"/>
              <w:jc w:val="both"/>
              <w:rPr>
                <w:rFonts w:cs="Arial"/>
                <w:szCs w:val="18"/>
                <w:lang w:val="sv-SE" w:eastAsia="ja-JP"/>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695AFA" w14:textId="06FAF8EC"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COMPLETE: DL_2A-n261K_UL_66A-n261A</w:t>
            </w:r>
            <w:r w:rsidRPr="00326A1E">
              <w:rPr>
                <w:rFonts w:eastAsia="Times New Roman" w:cs="Arial"/>
                <w:color w:val="000000"/>
                <w:szCs w:val="18"/>
              </w:rPr>
              <w:br/>
              <w:t>NEW: DL_2A-n261(A-J)_UL_66A-n261A</w:t>
            </w:r>
          </w:p>
        </w:tc>
      </w:tr>
      <w:tr w:rsidR="002B40EC" w:rsidRPr="0068638A" w14:paraId="41DC556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831E17" w14:textId="5A3A66C7"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263D36" w14:textId="0D85D303"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706D4" w14:textId="4261CD30"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9DAE0E" w14:textId="3D098FAB"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B5462" w14:textId="32D955CF" w:rsidR="002B40EC" w:rsidRPr="00840CFD" w:rsidRDefault="00C8650C" w:rsidP="00BC6BDB">
            <w:pPr>
              <w:keepNext/>
              <w:snapToGrid w:val="0"/>
              <w:spacing w:after="0"/>
              <w:jc w:val="both"/>
              <w:rPr>
                <w:rFonts w:ascii="Arial" w:hAnsi="Arial" w:cs="Arial"/>
                <w:sz w:val="18"/>
                <w:szCs w:val="18"/>
                <w:lang w:val="sv-SE" w:eastAsia="ja-JP"/>
              </w:rPr>
            </w:pPr>
            <w:hyperlink r:id="rId1134"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5112D6" w14:textId="56BDB300"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4C7069" w14:textId="711AE194" w:rsidR="002B40EC" w:rsidRPr="00840CFD" w:rsidRDefault="008548C2" w:rsidP="002B40EC">
            <w:pPr>
              <w:pStyle w:val="TAL"/>
              <w:snapToGrid w:val="0"/>
              <w:jc w:val="both"/>
              <w:rPr>
                <w:rFonts w:cs="Arial"/>
                <w:szCs w:val="18"/>
                <w:lang w:val="sv-SE" w:eastAsia="ja-JP"/>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814FB9" w14:textId="0D31BDC1"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NEW: DL_2A-n261(A-J)_UL_66A-n261A</w:t>
            </w:r>
            <w:r w:rsidRPr="00326A1E">
              <w:rPr>
                <w:rFonts w:eastAsia="Times New Roman" w:cs="Arial"/>
                <w:color w:val="000000"/>
                <w:szCs w:val="18"/>
              </w:rPr>
              <w:br/>
              <w:t>COMLETE: DL_2A-n261(G-I)_UL_66A-n261A</w:t>
            </w:r>
          </w:p>
        </w:tc>
      </w:tr>
      <w:tr w:rsidR="002B40EC" w:rsidRPr="0068638A" w14:paraId="2A9D7F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CACEE1" w14:textId="3AEE1F45"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6F4675" w14:textId="5C327195"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EEE399" w14:textId="5F589C8A"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9E5068" w14:textId="657A4E58"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7F67F2" w14:textId="201C7B9C" w:rsidR="002B40EC" w:rsidRPr="00840CFD" w:rsidRDefault="00C8650C" w:rsidP="00BC6BDB">
            <w:pPr>
              <w:keepNext/>
              <w:snapToGrid w:val="0"/>
              <w:spacing w:after="0"/>
              <w:jc w:val="both"/>
              <w:rPr>
                <w:rFonts w:ascii="Arial" w:hAnsi="Arial" w:cs="Arial"/>
                <w:sz w:val="18"/>
                <w:szCs w:val="18"/>
                <w:lang w:val="sv-SE" w:eastAsia="ja-JP"/>
              </w:rPr>
            </w:pPr>
            <w:hyperlink r:id="rId1135"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C3714C" w14:textId="7FBEC9E3"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DE6E44" w14:textId="2F4CD9F6" w:rsidR="002B40EC" w:rsidRPr="008548C2" w:rsidRDefault="008548C2" w:rsidP="002B40EC">
            <w:pPr>
              <w:pStyle w:val="TAL"/>
              <w:snapToGrid w:val="0"/>
              <w:jc w:val="both"/>
              <w:rPr>
                <w:rFonts w:eastAsia="新細明體" w:cs="Arial"/>
                <w:szCs w:val="18"/>
                <w:lang w:val="sv-SE" w:eastAsia="zh-TW"/>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38F1B5" w14:textId="14CA0DDF"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COMPLETE: DL_2A-n261J_UL_66A-n261A</w:t>
            </w:r>
            <w:r w:rsidRPr="00326A1E">
              <w:rPr>
                <w:rFonts w:eastAsia="Times New Roman" w:cs="Arial"/>
                <w:color w:val="000000"/>
                <w:szCs w:val="18"/>
              </w:rPr>
              <w:br/>
              <w:t>COMPLETE: DL_2A-n261(A-I)_UL_66A-n261A</w:t>
            </w:r>
          </w:p>
        </w:tc>
      </w:tr>
      <w:tr w:rsidR="002B40EC" w:rsidRPr="0068638A" w14:paraId="44358EF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517C1D" w14:textId="2095036C"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lastRenderedPageBreak/>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130DF9" w14:textId="0FB108D9" w:rsidR="002B40EC" w:rsidRPr="00840CFD" w:rsidRDefault="002B40EC" w:rsidP="002B40EC">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Pr>
                <w:rFonts w:ascii="Arial" w:eastAsia="新細明體" w:hAnsi="Arial" w:cs="Arial" w:hint="eastAsia"/>
                <w:color w:val="000000"/>
                <w:sz w:val="18"/>
                <w:szCs w:val="18"/>
                <w:lang w:eastAsia="zh-TW"/>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0BCE18" w14:textId="760E0CC3"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E30E2" w14:textId="140C84DC"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D6107D" w14:textId="3F51B4AD" w:rsidR="002B40EC" w:rsidRPr="00840CFD" w:rsidRDefault="00C8650C" w:rsidP="00BC6BDB">
            <w:pPr>
              <w:keepNext/>
              <w:snapToGrid w:val="0"/>
              <w:spacing w:after="0"/>
              <w:jc w:val="both"/>
              <w:rPr>
                <w:rFonts w:ascii="Arial" w:hAnsi="Arial" w:cs="Arial"/>
                <w:sz w:val="18"/>
                <w:szCs w:val="18"/>
                <w:lang w:val="sv-SE" w:eastAsia="ja-JP"/>
              </w:rPr>
            </w:pPr>
            <w:hyperlink r:id="rId1136"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4362B3" w14:textId="3C8D3900"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2E5E51" w14:textId="32527B20" w:rsidR="002B40EC" w:rsidRPr="00840CFD" w:rsidRDefault="008548C2" w:rsidP="002B40EC">
            <w:pPr>
              <w:pStyle w:val="TAL"/>
              <w:snapToGrid w:val="0"/>
              <w:jc w:val="both"/>
              <w:rPr>
                <w:rFonts w:cs="Arial"/>
                <w:szCs w:val="18"/>
                <w:lang w:val="sv-SE" w:eastAsia="ja-JP"/>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E53BD8" w14:textId="2908022E"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NEW: DL_2A-n261(2A-G)_UL_66A-n261A</w:t>
            </w:r>
            <w:r w:rsidRPr="00326A1E">
              <w:rPr>
                <w:rFonts w:eastAsia="Times New Roman" w:cs="Arial"/>
                <w:color w:val="000000"/>
                <w:szCs w:val="18"/>
              </w:rPr>
              <w:br/>
              <w:t>COMPLETE: DL_2A-n261(4A)_UL_66A-n261A</w:t>
            </w:r>
          </w:p>
        </w:tc>
      </w:tr>
      <w:tr w:rsidR="00456557" w:rsidRPr="0068638A" w14:paraId="6D54324E"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6BB2DA" w14:textId="307D88B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B94789" w14:textId="5AF1951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FA33CD" w14:textId="4F51A512"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221ED" w14:textId="0A369103"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FC74DD" w14:textId="6A65E206" w:rsidR="00456557" w:rsidRPr="00840CFD" w:rsidRDefault="00456557" w:rsidP="00BC6BDB">
            <w:pPr>
              <w:keepNext/>
              <w:snapToGrid w:val="0"/>
              <w:spacing w:after="0"/>
              <w:jc w:val="both"/>
              <w:rPr>
                <w:rFonts w:ascii="Arial" w:hAnsi="Arial" w:cs="Arial"/>
                <w:sz w:val="18"/>
                <w:szCs w:val="18"/>
                <w:lang w:val="sv-SE" w:eastAsia="ja-JP"/>
              </w:rPr>
            </w:pPr>
            <w:hyperlink r:id="rId113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1C0E1C" w14:textId="619CFA6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256417B" w14:textId="214A3C6A" w:rsidR="00456557" w:rsidRPr="00840CFD" w:rsidRDefault="00456557" w:rsidP="00A6232E">
            <w:pPr>
              <w:pStyle w:val="TAL"/>
              <w:snapToGrid w:val="0"/>
              <w:jc w:val="both"/>
              <w:rPr>
                <w:rFonts w:cs="Arial"/>
                <w:szCs w:val="18"/>
                <w:lang w:val="sv-SE" w:eastAsia="ja-JP"/>
              </w:rPr>
            </w:pPr>
            <w:r w:rsidRPr="00CD0FDF">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1AE872" w14:textId="207F1C91"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DL_13A-n260H_UL_13A-n260A</w:t>
            </w:r>
          </w:p>
        </w:tc>
      </w:tr>
      <w:tr w:rsidR="00456557" w:rsidRPr="0068638A" w14:paraId="091E7691"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546A38" w14:textId="6BF99598"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7BAF53" w14:textId="60ECEA38"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01D9D8" w14:textId="0CA45F3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0F1361" w14:textId="18E5A576"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6736E5" w14:textId="3D096999" w:rsidR="00456557" w:rsidRPr="00840CFD" w:rsidRDefault="00456557" w:rsidP="00BC6BDB">
            <w:pPr>
              <w:keepNext/>
              <w:snapToGrid w:val="0"/>
              <w:spacing w:after="0"/>
              <w:jc w:val="both"/>
              <w:rPr>
                <w:rFonts w:ascii="Arial" w:hAnsi="Arial" w:cs="Arial"/>
                <w:sz w:val="18"/>
                <w:szCs w:val="18"/>
                <w:lang w:val="sv-SE" w:eastAsia="ja-JP"/>
              </w:rPr>
            </w:pPr>
            <w:hyperlink r:id="rId113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B1D40C" w14:textId="2D24E23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5209690" w14:textId="37FC746B" w:rsidR="00456557" w:rsidRPr="00840CFD" w:rsidRDefault="00456557" w:rsidP="00A6232E">
            <w:pPr>
              <w:pStyle w:val="TAL"/>
              <w:snapToGrid w:val="0"/>
              <w:jc w:val="both"/>
              <w:rPr>
                <w:rFonts w:cs="Arial"/>
                <w:szCs w:val="18"/>
                <w:lang w:val="sv-SE" w:eastAsia="ja-JP"/>
              </w:rPr>
            </w:pPr>
            <w:r w:rsidRPr="00CD0FDF">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3D1A14" w14:textId="7589A88A"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DL_13A-n260I_UL_13A-n260A</w:t>
            </w:r>
          </w:p>
        </w:tc>
      </w:tr>
      <w:tr w:rsidR="00456557" w:rsidRPr="0068638A" w14:paraId="07C4F85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2133CB" w14:textId="345A3F01"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CCF066" w14:textId="052FC7A2"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2F6A58" w14:textId="5B87E37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0FA462" w14:textId="072E83E2"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222B87" w14:textId="1E86304C" w:rsidR="00456557" w:rsidRPr="00840CFD" w:rsidRDefault="00456557" w:rsidP="00BC6BDB">
            <w:pPr>
              <w:keepNext/>
              <w:snapToGrid w:val="0"/>
              <w:spacing w:after="0"/>
              <w:jc w:val="both"/>
              <w:rPr>
                <w:rFonts w:ascii="Arial" w:hAnsi="Arial" w:cs="Arial"/>
                <w:sz w:val="18"/>
                <w:szCs w:val="18"/>
                <w:lang w:val="sv-SE" w:eastAsia="ja-JP"/>
              </w:rPr>
            </w:pPr>
            <w:hyperlink r:id="rId113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ECB169" w14:textId="1CF79A1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55EDB0A" w14:textId="6B0AF267" w:rsidR="00456557" w:rsidRPr="00840CFD" w:rsidRDefault="00456557" w:rsidP="00A6232E">
            <w:pPr>
              <w:pStyle w:val="TAL"/>
              <w:snapToGrid w:val="0"/>
              <w:jc w:val="both"/>
              <w:rPr>
                <w:rFonts w:cs="Arial"/>
                <w:szCs w:val="18"/>
                <w:lang w:val="sv-SE" w:eastAsia="ja-JP"/>
              </w:rPr>
            </w:pPr>
            <w:r w:rsidRPr="00CD0FDF">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05FCEE" w14:textId="742FEB5F"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DL_13A-n260J_UL_13A-n260A</w:t>
            </w:r>
          </w:p>
        </w:tc>
      </w:tr>
      <w:tr w:rsidR="00456557" w:rsidRPr="0068638A" w14:paraId="03CC88A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E375B6" w14:textId="45BF1CF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279AE2" w14:textId="4FC600F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6DD327" w14:textId="32284E6D"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A4D2C" w14:textId="4F55745A"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7F47D5" w14:textId="1C5D88D9" w:rsidR="00456557" w:rsidRPr="00840CFD" w:rsidRDefault="00456557" w:rsidP="00BC6BDB">
            <w:pPr>
              <w:keepNext/>
              <w:snapToGrid w:val="0"/>
              <w:spacing w:after="0"/>
              <w:jc w:val="both"/>
              <w:rPr>
                <w:rFonts w:ascii="Arial" w:hAnsi="Arial" w:cs="Arial"/>
                <w:sz w:val="18"/>
                <w:szCs w:val="18"/>
                <w:lang w:val="sv-SE" w:eastAsia="ja-JP"/>
              </w:rPr>
            </w:pPr>
            <w:hyperlink r:id="rId114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38EB8" w14:textId="4B57B2B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EB7089B" w14:textId="1E0248D7" w:rsidR="00456557" w:rsidRPr="00840CFD" w:rsidRDefault="00456557" w:rsidP="00A6232E">
            <w:pPr>
              <w:pStyle w:val="TAL"/>
              <w:snapToGrid w:val="0"/>
              <w:jc w:val="both"/>
              <w:rPr>
                <w:rFonts w:cs="Arial"/>
                <w:szCs w:val="18"/>
                <w:lang w:val="sv-SE" w:eastAsia="ja-JP"/>
              </w:rPr>
            </w:pPr>
            <w:r w:rsidRPr="00CD0FDF">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D1DB07" w14:textId="4C967F01"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DL_13A-n260K_UL_13A-n260A</w:t>
            </w:r>
          </w:p>
        </w:tc>
      </w:tr>
      <w:tr w:rsidR="00456557" w:rsidRPr="0068638A" w14:paraId="3F09C519"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F9C25" w14:textId="63E34E9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C6272A" w14:textId="224A3FA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D92310" w14:textId="7C721703"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230E7B" w14:textId="3FE9D62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EF4D4A" w14:textId="08C9B758" w:rsidR="00456557" w:rsidRPr="00840CFD" w:rsidRDefault="00456557" w:rsidP="00BC6BDB">
            <w:pPr>
              <w:keepNext/>
              <w:snapToGrid w:val="0"/>
              <w:spacing w:after="0"/>
              <w:jc w:val="both"/>
              <w:rPr>
                <w:rFonts w:ascii="Arial" w:hAnsi="Arial" w:cs="Arial"/>
                <w:sz w:val="18"/>
                <w:szCs w:val="18"/>
                <w:lang w:val="sv-SE" w:eastAsia="ja-JP"/>
              </w:rPr>
            </w:pPr>
            <w:hyperlink r:id="rId114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74EA18" w14:textId="3D8B5348"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0458F3B" w14:textId="58B1177A" w:rsidR="00456557" w:rsidRPr="00840CFD" w:rsidRDefault="00456557" w:rsidP="00A6232E">
            <w:pPr>
              <w:pStyle w:val="TAL"/>
              <w:snapToGrid w:val="0"/>
              <w:jc w:val="both"/>
              <w:rPr>
                <w:rFonts w:cs="Arial"/>
                <w:szCs w:val="18"/>
                <w:lang w:val="sv-SE" w:eastAsia="ja-JP"/>
              </w:rPr>
            </w:pPr>
            <w:r w:rsidRPr="00CD0FDF">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94B5A9" w14:textId="0F0E3CAD"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DL_13A-n260L_UL_13A-n260A</w:t>
            </w:r>
          </w:p>
        </w:tc>
      </w:tr>
      <w:tr w:rsidR="007F060B" w:rsidRPr="0068638A" w14:paraId="1B1D915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028569" w14:textId="38F3064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C4CE1B" w14:textId="5E45D68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3CE29" w14:textId="30B52B7C"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A8A130" w14:textId="31520A5E"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5AF1" w14:textId="33647537" w:rsidR="007F060B" w:rsidRPr="00840CFD" w:rsidRDefault="00C8650C" w:rsidP="00BC6BDB">
            <w:pPr>
              <w:keepNext/>
              <w:snapToGrid w:val="0"/>
              <w:spacing w:after="0"/>
              <w:jc w:val="both"/>
              <w:rPr>
                <w:rFonts w:ascii="Arial" w:hAnsi="Arial" w:cs="Arial"/>
                <w:sz w:val="18"/>
                <w:szCs w:val="18"/>
                <w:lang w:val="sv-SE" w:eastAsia="ja-JP"/>
              </w:rPr>
            </w:pPr>
            <w:hyperlink r:id="rId1142"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9CBB6" w14:textId="2FF19A3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88B7D8" w14:textId="384393A5" w:rsidR="007F060B" w:rsidRPr="00BA15F3" w:rsidRDefault="00BA15F3"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01B22F" w14:textId="26406FAE"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DL_13A-n260(G-H)_UL_13A-n260A</w:t>
            </w:r>
          </w:p>
        </w:tc>
      </w:tr>
      <w:tr w:rsidR="00BA15F3" w:rsidRPr="0068638A" w14:paraId="73C37F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F1A21C" w14:textId="1383E6ED"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E4D274" w14:textId="463EDE99"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6A9484" w14:textId="3C939EA4"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D066C4" w14:textId="0639D7B1"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034CBC" w14:textId="74145A2B" w:rsidR="00BA15F3" w:rsidRPr="00840CFD" w:rsidRDefault="00C8650C" w:rsidP="00BC6BDB">
            <w:pPr>
              <w:keepNext/>
              <w:snapToGrid w:val="0"/>
              <w:spacing w:after="0"/>
              <w:jc w:val="both"/>
              <w:rPr>
                <w:rFonts w:ascii="Arial" w:hAnsi="Arial" w:cs="Arial"/>
                <w:sz w:val="18"/>
                <w:szCs w:val="18"/>
                <w:lang w:val="sv-SE" w:eastAsia="ja-JP"/>
              </w:rPr>
            </w:pPr>
            <w:hyperlink r:id="rId1143" w:history="1">
              <w:r w:rsidR="00BA15F3"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A3B8D7" w14:textId="4BD41EA7"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F6E35B" w14:textId="1CDE8614" w:rsidR="00BA15F3" w:rsidRPr="00456557" w:rsidRDefault="00456557" w:rsidP="00BA15F3">
            <w:pPr>
              <w:pStyle w:val="TAL"/>
              <w:snapToGrid w:val="0"/>
              <w:jc w:val="both"/>
              <w:rPr>
                <w:rFonts w:eastAsia="新細明體" w:cs="Arial"/>
                <w:szCs w:val="18"/>
                <w:lang w:val="sv-SE" w:eastAsia="zh-TW"/>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7CC5F7" w14:textId="1E4FA9D4" w:rsidR="00BA15F3" w:rsidRPr="00840CFD" w:rsidRDefault="00BA15F3" w:rsidP="00BC6BDB">
            <w:pPr>
              <w:pStyle w:val="TAL"/>
              <w:snapToGrid w:val="0"/>
              <w:jc w:val="both"/>
              <w:rPr>
                <w:rFonts w:cs="Arial"/>
                <w:szCs w:val="18"/>
                <w:lang w:val="sv-SE" w:eastAsia="ja-JP"/>
              </w:rPr>
            </w:pPr>
            <w:r w:rsidRPr="00334A5B">
              <w:rPr>
                <w:rFonts w:eastAsia="Times New Roman" w:cs="Arial"/>
                <w:color w:val="000000"/>
                <w:szCs w:val="18"/>
              </w:rPr>
              <w:t>DL_13A-n260(2A-G)_UL_13A-n260A</w:t>
            </w:r>
            <w:r w:rsidRPr="00334A5B">
              <w:rPr>
                <w:rFonts w:eastAsia="Times New Roman" w:cs="Arial"/>
                <w:color w:val="000000"/>
                <w:szCs w:val="18"/>
              </w:rPr>
              <w:br/>
              <w:t>DL_13A-n260(4A)_UL_13A-n260A</w:t>
            </w:r>
          </w:p>
        </w:tc>
      </w:tr>
      <w:tr w:rsidR="00BA15F3" w:rsidRPr="0068638A" w14:paraId="143E76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474E96" w14:textId="7C865BC5"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9EC6A7" w14:textId="497B9345"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37DFBD" w14:textId="512BB98A"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8F4527" w14:textId="1579B302"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5CCDCB" w14:textId="78D51F53" w:rsidR="00BA15F3" w:rsidRPr="00840CFD" w:rsidRDefault="00C8650C" w:rsidP="00BC6BDB">
            <w:pPr>
              <w:keepNext/>
              <w:snapToGrid w:val="0"/>
              <w:spacing w:after="0"/>
              <w:jc w:val="both"/>
              <w:rPr>
                <w:rFonts w:ascii="Arial" w:hAnsi="Arial" w:cs="Arial"/>
                <w:sz w:val="18"/>
                <w:szCs w:val="18"/>
                <w:lang w:val="sv-SE" w:eastAsia="ja-JP"/>
              </w:rPr>
            </w:pPr>
            <w:hyperlink r:id="rId1144" w:history="1">
              <w:r w:rsidR="00BA15F3"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FE2C8" w14:textId="231FBDEC"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BBB3B3" w14:textId="1FCA702E" w:rsidR="00BA15F3" w:rsidRPr="00456557" w:rsidRDefault="00456557" w:rsidP="00BA15F3">
            <w:pPr>
              <w:pStyle w:val="TAL"/>
              <w:snapToGrid w:val="0"/>
              <w:jc w:val="both"/>
              <w:rPr>
                <w:rFonts w:eastAsia="新細明體" w:cs="Arial"/>
                <w:szCs w:val="18"/>
                <w:lang w:val="sv-SE" w:eastAsia="zh-TW"/>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E9B7D7" w14:textId="25CFE0E9" w:rsidR="00BA15F3" w:rsidRPr="00840CFD" w:rsidRDefault="00BA15F3" w:rsidP="00BC6BDB">
            <w:pPr>
              <w:pStyle w:val="TAL"/>
              <w:snapToGrid w:val="0"/>
              <w:jc w:val="both"/>
              <w:rPr>
                <w:rFonts w:cs="Arial"/>
                <w:szCs w:val="18"/>
                <w:lang w:val="sv-SE" w:eastAsia="ja-JP"/>
              </w:rPr>
            </w:pPr>
            <w:r w:rsidRPr="00334A5B">
              <w:rPr>
                <w:rFonts w:eastAsia="Times New Roman" w:cs="Arial"/>
                <w:color w:val="000000"/>
                <w:szCs w:val="18"/>
              </w:rPr>
              <w:t>DL_13A-n260(A-H)_UL_13A-n260A</w:t>
            </w:r>
            <w:r w:rsidRPr="00334A5B">
              <w:rPr>
                <w:rFonts w:eastAsia="Times New Roman" w:cs="Arial"/>
                <w:color w:val="000000"/>
                <w:szCs w:val="18"/>
              </w:rPr>
              <w:br/>
              <w:t>DL_13A-n260(2G)_UL_13A-n260A</w:t>
            </w:r>
          </w:p>
        </w:tc>
      </w:tr>
      <w:tr w:rsidR="007F060B" w:rsidRPr="0068638A" w14:paraId="73E4240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9BED58" w14:textId="7F2F669A"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ED4666" w14:textId="5880314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B29397" w14:textId="0C98AE1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D4EE35" w14:textId="585A51E9"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C345BD" w14:textId="1C053708" w:rsidR="007F060B" w:rsidRPr="00840CFD" w:rsidRDefault="00C8650C" w:rsidP="00BC6BDB">
            <w:pPr>
              <w:keepNext/>
              <w:snapToGrid w:val="0"/>
              <w:spacing w:after="0"/>
              <w:jc w:val="both"/>
              <w:rPr>
                <w:rFonts w:ascii="Arial" w:hAnsi="Arial" w:cs="Arial"/>
                <w:sz w:val="18"/>
                <w:szCs w:val="18"/>
                <w:lang w:val="sv-SE" w:eastAsia="ja-JP"/>
              </w:rPr>
            </w:pPr>
            <w:hyperlink r:id="rId1145"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573F5E" w14:textId="0F1CEA2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705F1" w14:textId="48EF836D" w:rsidR="007F060B" w:rsidRPr="00BA15F3" w:rsidRDefault="00BA15F3"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BADB7" w14:textId="7E334206"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DL_13A-n260(A-G)_UL_13A-n260A</w:t>
            </w:r>
          </w:p>
        </w:tc>
      </w:tr>
      <w:tr w:rsidR="007F060B" w:rsidRPr="0068638A" w14:paraId="2EBB68D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350141" w14:textId="2791D87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7DE52C" w14:textId="212B4932"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D7233" w14:textId="39F808A8"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A2BE42" w14:textId="7B70E6C6"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69B880" w14:textId="355240A7" w:rsidR="007F060B" w:rsidRPr="00840CFD" w:rsidRDefault="00C8650C" w:rsidP="00BC6BDB">
            <w:pPr>
              <w:keepNext/>
              <w:snapToGrid w:val="0"/>
              <w:spacing w:after="0"/>
              <w:jc w:val="both"/>
              <w:rPr>
                <w:rFonts w:ascii="Arial" w:hAnsi="Arial" w:cs="Arial"/>
                <w:sz w:val="18"/>
                <w:szCs w:val="18"/>
                <w:lang w:val="sv-SE" w:eastAsia="ja-JP"/>
              </w:rPr>
            </w:pPr>
            <w:hyperlink r:id="rId1146"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D80521" w14:textId="2F8710EC"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8499BC7" w14:textId="14A3BA77" w:rsidR="007F060B" w:rsidRPr="00840CFD" w:rsidRDefault="003923DA"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EA047F" w14:textId="1BB503B0"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DL_13A-n260(A-G)_UL_13A-n260A</w:t>
            </w:r>
            <w:r w:rsidRPr="00334A5B">
              <w:rPr>
                <w:rFonts w:eastAsia="Times New Roman" w:cs="Arial"/>
                <w:color w:val="000000"/>
                <w:szCs w:val="18"/>
              </w:rPr>
              <w:br/>
              <w:t>DL_13A-n260(3A)_UL_13A-n260A</w:t>
            </w:r>
          </w:p>
        </w:tc>
      </w:tr>
      <w:tr w:rsidR="007F060B" w:rsidRPr="0068638A" w14:paraId="75ACF7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C257BA" w14:textId="68351CA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9AC5562" w14:textId="58992010"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47022" w14:textId="4EE092B5"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5EB8E6" w14:textId="18690505"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E7FC71" w14:textId="0FF24D70" w:rsidR="007F060B" w:rsidRPr="00840CFD" w:rsidRDefault="00C8650C" w:rsidP="00BC6BDB">
            <w:pPr>
              <w:keepNext/>
              <w:snapToGrid w:val="0"/>
              <w:spacing w:after="0"/>
              <w:jc w:val="both"/>
              <w:rPr>
                <w:rFonts w:ascii="Arial" w:hAnsi="Arial" w:cs="Arial"/>
                <w:sz w:val="18"/>
                <w:szCs w:val="18"/>
                <w:lang w:val="sv-SE" w:eastAsia="ja-JP"/>
              </w:rPr>
            </w:pPr>
            <w:hyperlink r:id="rId1147"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CC26F6" w14:textId="5D917324"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FF6FC7" w14:textId="056FE726" w:rsidR="007F060B" w:rsidRPr="00840CFD" w:rsidRDefault="003923DA"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FF8EA" w14:textId="4B7261CD"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DL_13A-n260H_UL_13A-n260A</w:t>
            </w:r>
            <w:r w:rsidRPr="00334A5B">
              <w:rPr>
                <w:rFonts w:eastAsia="Times New Roman" w:cs="Arial"/>
                <w:color w:val="000000"/>
                <w:szCs w:val="18"/>
              </w:rPr>
              <w:br/>
              <w:t>DL_13A-n260(A-G)_UL_13A-n260A</w:t>
            </w:r>
          </w:p>
        </w:tc>
      </w:tr>
      <w:tr w:rsidR="003923DA" w:rsidRPr="0068638A" w14:paraId="375A12B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562C7D" w14:textId="31034E69"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F576E0" w14:textId="66E3CF0F"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DE4372" w14:textId="78D33669"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CE3E9D" w14:textId="59DB552D"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44CA7B" w14:textId="4E5F8E77" w:rsidR="003923DA" w:rsidRPr="00840CFD" w:rsidRDefault="00C8650C" w:rsidP="00BC6BDB">
            <w:pPr>
              <w:keepNext/>
              <w:snapToGrid w:val="0"/>
              <w:spacing w:after="0"/>
              <w:jc w:val="both"/>
              <w:rPr>
                <w:rFonts w:ascii="Arial" w:hAnsi="Arial" w:cs="Arial"/>
                <w:sz w:val="18"/>
                <w:szCs w:val="18"/>
                <w:lang w:val="sv-SE" w:eastAsia="ja-JP"/>
              </w:rPr>
            </w:pPr>
            <w:hyperlink r:id="rId1148" w:history="1">
              <w:r w:rsidR="003923DA"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88211" w14:textId="42E95362"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426E31" w14:textId="4C8B6623" w:rsidR="003923DA" w:rsidRPr="00840CFD" w:rsidRDefault="003923DA" w:rsidP="003923DA">
            <w:pPr>
              <w:pStyle w:val="TAL"/>
              <w:snapToGrid w:val="0"/>
              <w:jc w:val="both"/>
              <w:rPr>
                <w:rFonts w:cs="Arial"/>
                <w:szCs w:val="18"/>
                <w:lang w:val="sv-SE" w:eastAsia="ja-JP"/>
              </w:rPr>
            </w:pPr>
            <w:r w:rsidRPr="008F6B7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8A0120" w14:textId="3FF11320" w:rsidR="003923DA" w:rsidRPr="00840CFD" w:rsidRDefault="003923DA" w:rsidP="00BC6BDB">
            <w:pPr>
              <w:pStyle w:val="TAL"/>
              <w:snapToGrid w:val="0"/>
              <w:jc w:val="both"/>
              <w:rPr>
                <w:rFonts w:cs="Arial"/>
                <w:szCs w:val="18"/>
                <w:lang w:val="sv-SE" w:eastAsia="ja-JP"/>
              </w:rPr>
            </w:pPr>
            <w:r w:rsidRPr="00334A5B">
              <w:rPr>
                <w:rFonts w:eastAsia="Times New Roman" w:cs="Arial"/>
                <w:color w:val="000000"/>
                <w:szCs w:val="18"/>
              </w:rPr>
              <w:t>DL_13A-n261H_UL_13A-n261A</w:t>
            </w:r>
          </w:p>
        </w:tc>
      </w:tr>
      <w:tr w:rsidR="003923DA" w:rsidRPr="0068638A" w14:paraId="688DA4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7E625" w14:textId="1ADA37F1"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E4DD8D" w14:textId="40A0C941"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144856" w14:textId="269209CD"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7C41D" w14:textId="4B8EC481"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9B6134" w14:textId="3F156A32" w:rsidR="003923DA" w:rsidRPr="00840CFD" w:rsidRDefault="00C8650C" w:rsidP="00BC6BDB">
            <w:pPr>
              <w:keepNext/>
              <w:snapToGrid w:val="0"/>
              <w:spacing w:after="0"/>
              <w:jc w:val="both"/>
              <w:rPr>
                <w:rFonts w:ascii="Arial" w:hAnsi="Arial" w:cs="Arial"/>
                <w:sz w:val="18"/>
                <w:szCs w:val="18"/>
                <w:lang w:val="sv-SE" w:eastAsia="ja-JP"/>
              </w:rPr>
            </w:pPr>
            <w:hyperlink r:id="rId1149" w:history="1">
              <w:r w:rsidR="003923DA"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ED0279" w14:textId="3397D822"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84BC17" w14:textId="73559EFF" w:rsidR="003923DA" w:rsidRPr="00840CFD" w:rsidRDefault="003923DA" w:rsidP="003923DA">
            <w:pPr>
              <w:pStyle w:val="TAL"/>
              <w:snapToGrid w:val="0"/>
              <w:jc w:val="both"/>
              <w:rPr>
                <w:rFonts w:cs="Arial"/>
                <w:szCs w:val="18"/>
                <w:lang w:val="sv-SE" w:eastAsia="ja-JP"/>
              </w:rPr>
            </w:pPr>
            <w:r w:rsidRPr="008F6B7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3099EB" w14:textId="5AE01D64" w:rsidR="003923DA" w:rsidRPr="00840CFD" w:rsidRDefault="003923DA" w:rsidP="00BC6BDB">
            <w:pPr>
              <w:pStyle w:val="TAL"/>
              <w:snapToGrid w:val="0"/>
              <w:jc w:val="both"/>
              <w:rPr>
                <w:rFonts w:cs="Arial"/>
                <w:szCs w:val="18"/>
                <w:lang w:val="sv-SE" w:eastAsia="ja-JP"/>
              </w:rPr>
            </w:pPr>
            <w:r w:rsidRPr="00334A5B">
              <w:rPr>
                <w:rFonts w:eastAsia="Times New Roman" w:cs="Arial"/>
                <w:color w:val="000000"/>
                <w:szCs w:val="18"/>
              </w:rPr>
              <w:t>DL_13A-n261I_UL_13A-n261A</w:t>
            </w:r>
          </w:p>
        </w:tc>
      </w:tr>
      <w:tr w:rsidR="003923DA" w:rsidRPr="0068638A" w14:paraId="36CEF75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85AD78" w14:textId="36C19B6B"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CAAB0" w14:textId="3C74183C"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0CF076" w14:textId="00BAFB46"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71C67F" w14:textId="20465E7C"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D8B1A2" w14:textId="46A37B69" w:rsidR="003923DA" w:rsidRPr="00840CFD" w:rsidRDefault="00C8650C" w:rsidP="00BC6BDB">
            <w:pPr>
              <w:keepNext/>
              <w:snapToGrid w:val="0"/>
              <w:spacing w:after="0"/>
              <w:jc w:val="both"/>
              <w:rPr>
                <w:rFonts w:ascii="Arial" w:hAnsi="Arial" w:cs="Arial"/>
                <w:sz w:val="18"/>
                <w:szCs w:val="18"/>
                <w:lang w:val="sv-SE" w:eastAsia="ja-JP"/>
              </w:rPr>
            </w:pPr>
            <w:hyperlink r:id="rId1150" w:history="1">
              <w:r w:rsidR="003923DA"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234FDF" w14:textId="08C2519D"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BE473" w14:textId="4CD290C2" w:rsidR="003923DA" w:rsidRPr="00840CFD" w:rsidRDefault="003923DA" w:rsidP="003923DA">
            <w:pPr>
              <w:pStyle w:val="TAL"/>
              <w:snapToGrid w:val="0"/>
              <w:jc w:val="both"/>
              <w:rPr>
                <w:rFonts w:cs="Arial"/>
                <w:szCs w:val="18"/>
                <w:lang w:val="sv-SE" w:eastAsia="ja-JP"/>
              </w:rPr>
            </w:pPr>
            <w:r w:rsidRPr="008F6B7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37B95D" w14:textId="1CA60561" w:rsidR="003923DA" w:rsidRPr="00840CFD" w:rsidRDefault="003923DA" w:rsidP="00BC6BDB">
            <w:pPr>
              <w:pStyle w:val="TAL"/>
              <w:snapToGrid w:val="0"/>
              <w:jc w:val="both"/>
              <w:rPr>
                <w:rFonts w:cs="Arial"/>
                <w:szCs w:val="18"/>
                <w:lang w:val="sv-SE" w:eastAsia="ja-JP"/>
              </w:rPr>
            </w:pPr>
            <w:r w:rsidRPr="00334A5B">
              <w:rPr>
                <w:rFonts w:eastAsia="Times New Roman" w:cs="Arial"/>
                <w:color w:val="000000"/>
                <w:szCs w:val="18"/>
              </w:rPr>
              <w:t>DL_13A-n261J_UL_13A-n261A</w:t>
            </w:r>
          </w:p>
        </w:tc>
      </w:tr>
      <w:tr w:rsidR="007F060B" w:rsidRPr="0068638A" w14:paraId="3A856E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E95643" w14:textId="45084FF2"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9F1763" w14:textId="6AEFDF3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12302" w14:textId="2725805B"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B8C8E2" w14:textId="64B9DD6D"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FF790B" w14:textId="49708B8B" w:rsidR="007F060B" w:rsidRPr="00840CFD" w:rsidRDefault="00C8650C" w:rsidP="00BC6BDB">
            <w:pPr>
              <w:keepNext/>
              <w:snapToGrid w:val="0"/>
              <w:spacing w:after="0"/>
              <w:jc w:val="both"/>
              <w:rPr>
                <w:rFonts w:ascii="Arial" w:hAnsi="Arial" w:cs="Arial"/>
                <w:sz w:val="18"/>
                <w:szCs w:val="18"/>
                <w:lang w:val="sv-SE" w:eastAsia="ja-JP"/>
              </w:rPr>
            </w:pPr>
            <w:hyperlink r:id="rId1151"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366E6" w14:textId="7DA6316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1F5F79" w14:textId="343E500E" w:rsidR="007F060B" w:rsidRPr="003A02DB" w:rsidRDefault="00456557"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9E573C" w14:textId="70CAF97E"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DL_13A-n261(A-I)_UL_13A-n261A</w:t>
            </w:r>
            <w:r w:rsidRPr="00334A5B">
              <w:rPr>
                <w:rFonts w:eastAsia="Times New Roman" w:cs="Arial"/>
                <w:color w:val="000000"/>
                <w:szCs w:val="18"/>
              </w:rPr>
              <w:br/>
              <w:t>DL_13A-n261(2A-H)_UL_13A-n261A</w:t>
            </w:r>
          </w:p>
        </w:tc>
      </w:tr>
      <w:tr w:rsidR="003A02DB" w:rsidRPr="0068638A" w14:paraId="7859D70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11E51" w14:textId="0152C663"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94EC69" w14:textId="5F916E5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3E2998" w14:textId="13CE7C55"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CEA7EC" w14:textId="73849813"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0D04AB" w14:textId="40CB10E1" w:rsidR="003A02DB" w:rsidRPr="00840CFD" w:rsidRDefault="00C8650C" w:rsidP="00BC6BDB">
            <w:pPr>
              <w:keepNext/>
              <w:snapToGrid w:val="0"/>
              <w:spacing w:after="0"/>
              <w:jc w:val="both"/>
              <w:rPr>
                <w:rFonts w:ascii="Arial" w:hAnsi="Arial" w:cs="Arial"/>
                <w:sz w:val="18"/>
                <w:szCs w:val="18"/>
                <w:lang w:val="sv-SE" w:eastAsia="ja-JP"/>
              </w:rPr>
            </w:pPr>
            <w:hyperlink r:id="rId1152"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78D862" w14:textId="49536ADE"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11ED49" w14:textId="5591FD87" w:rsidR="003A02DB" w:rsidRPr="00840CFD" w:rsidRDefault="00456557" w:rsidP="003A02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C8E083" w14:textId="12DDB886"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DL_13A-n261(A-H)_UL_13A-n261A</w:t>
            </w:r>
            <w:r w:rsidRPr="00334A5B">
              <w:rPr>
                <w:rFonts w:eastAsia="Times New Roman" w:cs="Arial"/>
                <w:color w:val="000000"/>
                <w:szCs w:val="18"/>
              </w:rPr>
              <w:br/>
              <w:t>DL_13A-n261(2A-G)_UL_13A-n261A</w:t>
            </w:r>
          </w:p>
        </w:tc>
      </w:tr>
      <w:tr w:rsidR="003A02DB" w:rsidRPr="0068638A" w14:paraId="4247CE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68A23" w14:textId="7740C04A"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4E3396" w14:textId="0A1DBC7D"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1DD74A" w14:textId="7356636B"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D8E489" w14:textId="5430E2DA"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C42D83" w14:textId="727B9D15" w:rsidR="003A02DB" w:rsidRPr="00840CFD" w:rsidRDefault="00C8650C" w:rsidP="00BC6BDB">
            <w:pPr>
              <w:keepNext/>
              <w:snapToGrid w:val="0"/>
              <w:spacing w:after="0"/>
              <w:jc w:val="both"/>
              <w:rPr>
                <w:rFonts w:ascii="Arial" w:hAnsi="Arial" w:cs="Arial"/>
                <w:sz w:val="18"/>
                <w:szCs w:val="18"/>
                <w:lang w:val="sv-SE" w:eastAsia="ja-JP"/>
              </w:rPr>
            </w:pPr>
            <w:hyperlink r:id="rId1153"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130150" w14:textId="0B46314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262451" w14:textId="5CB81914" w:rsidR="003A02DB" w:rsidRPr="00840CFD" w:rsidRDefault="00456557" w:rsidP="003A02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C117E" w14:textId="51813981"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DL_13A-n261(2G)_UL_13A-n261A</w:t>
            </w:r>
            <w:r w:rsidRPr="00334A5B">
              <w:rPr>
                <w:rFonts w:eastAsia="Times New Roman" w:cs="Arial"/>
                <w:color w:val="000000"/>
                <w:szCs w:val="18"/>
              </w:rPr>
              <w:br/>
              <w:t>DL_13A-n261(2A-G)_UL_13A-n261A</w:t>
            </w:r>
          </w:p>
        </w:tc>
      </w:tr>
      <w:tr w:rsidR="003A02DB" w:rsidRPr="0068638A" w14:paraId="3CC37B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934D24" w14:textId="4AD2D3F6"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034674" w14:textId="151A670D"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B2AAF3" w14:textId="16AE5C1D"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5322C" w14:textId="3A107025"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72B29A" w14:textId="23AB0A58" w:rsidR="003A02DB" w:rsidRPr="00840CFD" w:rsidRDefault="00C8650C" w:rsidP="00BC6BDB">
            <w:pPr>
              <w:keepNext/>
              <w:snapToGrid w:val="0"/>
              <w:spacing w:after="0"/>
              <w:jc w:val="both"/>
              <w:rPr>
                <w:rFonts w:ascii="Arial" w:hAnsi="Arial" w:cs="Arial"/>
                <w:sz w:val="18"/>
                <w:szCs w:val="18"/>
                <w:lang w:val="sv-SE" w:eastAsia="ja-JP"/>
              </w:rPr>
            </w:pPr>
            <w:hyperlink r:id="rId1154"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3A9815" w14:textId="73B88FB5"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E94B2D" w14:textId="1DA709D5" w:rsidR="003A02DB" w:rsidRPr="00840CFD" w:rsidRDefault="00456557" w:rsidP="003A02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F5C641" w14:textId="39F7287A"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DL_13A-n261(A-G)_UL_13A-n261A</w:t>
            </w:r>
          </w:p>
        </w:tc>
      </w:tr>
      <w:tr w:rsidR="007F060B" w:rsidRPr="0068638A" w14:paraId="5DF7D75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B6BFD2" w14:textId="0615749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E9CDB5" w14:textId="0026729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55A51" w14:textId="68B155ED"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E6ACCA" w14:textId="763A5CE8"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7FB9A4" w14:textId="380B1B21" w:rsidR="007F060B" w:rsidRPr="00840CFD" w:rsidRDefault="00C8650C" w:rsidP="00BC6BDB">
            <w:pPr>
              <w:keepNext/>
              <w:snapToGrid w:val="0"/>
              <w:spacing w:after="0"/>
              <w:jc w:val="both"/>
              <w:rPr>
                <w:rFonts w:ascii="Arial" w:hAnsi="Arial" w:cs="Arial"/>
                <w:sz w:val="18"/>
                <w:szCs w:val="18"/>
                <w:lang w:val="sv-SE" w:eastAsia="ja-JP"/>
              </w:rPr>
            </w:pPr>
            <w:hyperlink r:id="rId1155"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01B6F3" w14:textId="1D1C9BB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D4511B" w14:textId="5E05D082" w:rsidR="007F060B" w:rsidRPr="003A02DB" w:rsidRDefault="003A02DB"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3867EE" w14:textId="23119804"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DL_13A-n261H_UL_13A-n261A</w:t>
            </w:r>
            <w:r w:rsidRPr="00334A5B">
              <w:rPr>
                <w:rFonts w:eastAsia="Times New Roman" w:cs="Arial"/>
                <w:color w:val="000000"/>
                <w:szCs w:val="18"/>
              </w:rPr>
              <w:br/>
              <w:t>DL_13A-n261(A-G)_UL_13A-n261A</w:t>
            </w:r>
          </w:p>
        </w:tc>
      </w:tr>
      <w:tr w:rsidR="003A02DB" w:rsidRPr="0068638A" w14:paraId="1F4DE03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BA290" w14:textId="201CEF09"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C84AC5" w14:textId="110AEC09"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E96D50" w14:textId="35B4880A"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378BE" w14:textId="69D3B901"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0BF367" w14:textId="7A6D3F3D" w:rsidR="003A02DB" w:rsidRPr="00840CFD" w:rsidRDefault="00C8650C" w:rsidP="00BC6BDB">
            <w:pPr>
              <w:keepNext/>
              <w:snapToGrid w:val="0"/>
              <w:spacing w:after="0"/>
              <w:jc w:val="both"/>
              <w:rPr>
                <w:rFonts w:ascii="Arial" w:hAnsi="Arial" w:cs="Arial"/>
                <w:sz w:val="18"/>
                <w:szCs w:val="18"/>
                <w:lang w:val="sv-SE" w:eastAsia="ja-JP"/>
              </w:rPr>
            </w:pPr>
            <w:hyperlink r:id="rId1156"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5A338" w14:textId="4C200C3B"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D344ED" w14:textId="2C30E3A2" w:rsidR="003A02DB" w:rsidRPr="00840CFD" w:rsidRDefault="00456557" w:rsidP="003A02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083108" w14:textId="0FADE0CA"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DL_13A-n261(A-G)_UL_13A-n261A</w:t>
            </w:r>
            <w:r w:rsidRPr="00334A5B">
              <w:rPr>
                <w:rFonts w:eastAsia="Times New Roman" w:cs="Arial"/>
                <w:color w:val="000000"/>
                <w:szCs w:val="18"/>
              </w:rPr>
              <w:br/>
              <w:t>DL_13A-n261(3A)_UL_13A-n261A</w:t>
            </w:r>
          </w:p>
        </w:tc>
      </w:tr>
      <w:tr w:rsidR="003A02DB" w:rsidRPr="0068638A" w14:paraId="685B60A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D74AD0" w14:textId="258133A9"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5DBAE5" w14:textId="68A7AB04"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D7B8E8" w14:textId="5C980F05"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DD94B1" w14:textId="50851A5E"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C9E203E" w14:textId="1D51630A" w:rsidR="003A02DB" w:rsidRPr="00840CFD" w:rsidRDefault="00C8650C" w:rsidP="00BC6BDB">
            <w:pPr>
              <w:keepNext/>
              <w:snapToGrid w:val="0"/>
              <w:spacing w:after="0"/>
              <w:jc w:val="both"/>
              <w:rPr>
                <w:rFonts w:ascii="Arial" w:hAnsi="Arial" w:cs="Arial"/>
                <w:sz w:val="18"/>
                <w:szCs w:val="18"/>
                <w:lang w:val="sv-SE" w:eastAsia="ja-JP"/>
              </w:rPr>
            </w:pPr>
            <w:hyperlink r:id="rId1157"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47D17B" w14:textId="565136C5"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3BFEFA" w14:textId="6A997A9E" w:rsidR="003A02DB" w:rsidRPr="00840CFD" w:rsidRDefault="00456557" w:rsidP="003A02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18580" w14:textId="4B053061"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DL_13A-n261K_UL_66A-n261A</w:t>
            </w:r>
            <w:r w:rsidRPr="00334A5B">
              <w:rPr>
                <w:rFonts w:eastAsia="Times New Roman" w:cs="Arial"/>
                <w:color w:val="000000"/>
                <w:szCs w:val="18"/>
              </w:rPr>
              <w:br/>
              <w:t>NEW: DL_13A-n261(A-J)_UL_66A-n261A</w:t>
            </w:r>
          </w:p>
        </w:tc>
      </w:tr>
      <w:tr w:rsidR="003A02DB" w:rsidRPr="0068638A" w14:paraId="499E17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B7C1FE" w14:textId="7A807B6E"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9A2947" w14:textId="2E0C17D5"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E7A3B" w14:textId="67F6AC1D"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1429F0" w14:textId="7D35BF14"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99A371" w14:textId="11F06DB6" w:rsidR="003A02DB" w:rsidRPr="00840CFD" w:rsidRDefault="00C8650C" w:rsidP="00BC6BDB">
            <w:pPr>
              <w:keepNext/>
              <w:snapToGrid w:val="0"/>
              <w:spacing w:after="0"/>
              <w:jc w:val="both"/>
              <w:rPr>
                <w:rFonts w:ascii="Arial" w:hAnsi="Arial" w:cs="Arial"/>
                <w:sz w:val="18"/>
                <w:szCs w:val="18"/>
                <w:lang w:val="sv-SE" w:eastAsia="ja-JP"/>
              </w:rPr>
            </w:pPr>
            <w:hyperlink r:id="rId1158"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201C4A" w14:textId="4FAD93F1"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2EA0E7D" w14:textId="1D01E527" w:rsidR="003A02DB" w:rsidRPr="00840CFD" w:rsidRDefault="00456557" w:rsidP="003A02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3A8F74" w14:textId="22B25040"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DL_13A-n261(A-J)_UL_66A-n261A</w:t>
            </w:r>
            <w:r w:rsidRPr="00334A5B">
              <w:rPr>
                <w:rFonts w:eastAsia="Times New Roman" w:cs="Arial"/>
                <w:color w:val="000000"/>
                <w:szCs w:val="18"/>
              </w:rPr>
              <w:br/>
              <w:t>COMLETE: DL_13A-n261(G-I)_UL_66A-n261A</w:t>
            </w:r>
          </w:p>
        </w:tc>
      </w:tr>
      <w:tr w:rsidR="003A02DB" w:rsidRPr="0068638A" w14:paraId="6CCB75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49752" w14:textId="5CA29AEE"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ADDCFC" w14:textId="651E78F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03923B" w14:textId="6B350009"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0D9D60" w14:textId="6B4F5BDE"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5B51B4" w14:textId="5E844490" w:rsidR="003A02DB" w:rsidRPr="00840CFD" w:rsidRDefault="00C8650C" w:rsidP="00BC6BDB">
            <w:pPr>
              <w:keepNext/>
              <w:snapToGrid w:val="0"/>
              <w:spacing w:after="0"/>
              <w:jc w:val="both"/>
              <w:rPr>
                <w:rFonts w:ascii="Arial" w:hAnsi="Arial" w:cs="Arial"/>
                <w:sz w:val="18"/>
                <w:szCs w:val="18"/>
                <w:lang w:val="sv-SE" w:eastAsia="ja-JP"/>
              </w:rPr>
            </w:pPr>
            <w:hyperlink r:id="rId1159"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5A3A76" w14:textId="13473E54"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819311" w14:textId="6CC0D644" w:rsidR="003A02DB" w:rsidRPr="00840CFD" w:rsidRDefault="00456557" w:rsidP="003A02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F3B09E" w14:textId="3269AF63"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DL_13A-n261J_UL_66A-n261A</w:t>
            </w:r>
            <w:r w:rsidRPr="00334A5B">
              <w:rPr>
                <w:rFonts w:eastAsia="Times New Roman" w:cs="Arial"/>
                <w:color w:val="000000"/>
                <w:szCs w:val="18"/>
              </w:rPr>
              <w:br/>
              <w:t>COMPLETE: DL_13A-n261(A-I)_UL_66A-n261A</w:t>
            </w:r>
          </w:p>
        </w:tc>
      </w:tr>
      <w:tr w:rsidR="003A02DB" w:rsidRPr="0068638A" w14:paraId="179838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C6E26E" w14:textId="7E702C64"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E94A7C" w14:textId="3063FA68"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DB5D8D" w14:textId="66FF7BEE"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0B048" w14:textId="72424821"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978DA0" w14:textId="73D5FEB0" w:rsidR="003A02DB" w:rsidRPr="00840CFD" w:rsidRDefault="00C8650C" w:rsidP="00BC6BDB">
            <w:pPr>
              <w:keepNext/>
              <w:snapToGrid w:val="0"/>
              <w:spacing w:after="0"/>
              <w:jc w:val="both"/>
              <w:rPr>
                <w:rFonts w:ascii="Arial" w:hAnsi="Arial" w:cs="Arial"/>
                <w:sz w:val="18"/>
                <w:szCs w:val="18"/>
                <w:lang w:val="sv-SE" w:eastAsia="ja-JP"/>
              </w:rPr>
            </w:pPr>
            <w:hyperlink r:id="rId1160"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11A4D" w14:textId="7398AAE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0FADA61" w14:textId="3CE8EB62" w:rsidR="003A02DB" w:rsidRPr="00840CFD" w:rsidRDefault="00456557" w:rsidP="003A02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98B658" w14:textId="05D0EC17"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DL_13A-n261(2A-G)_UL_66A-n261A</w:t>
            </w:r>
            <w:r w:rsidRPr="00334A5B">
              <w:rPr>
                <w:rFonts w:eastAsia="Times New Roman" w:cs="Arial"/>
                <w:color w:val="000000"/>
                <w:szCs w:val="18"/>
              </w:rPr>
              <w:br/>
              <w:t>COMPLETE: DL_13A-n261(4A)_UL_66A-n261A</w:t>
            </w:r>
          </w:p>
        </w:tc>
      </w:tr>
      <w:tr w:rsidR="00456557" w:rsidRPr="0068638A" w14:paraId="0A211AC1"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A962B2" w14:textId="7D276EE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3C1629" w14:textId="6CD72B5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2B1861" w14:textId="2FA615EB"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33A3F" w14:textId="11A3A5ED"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EE6A36" w14:textId="4E21287F" w:rsidR="00456557" w:rsidRPr="00840CFD" w:rsidRDefault="00456557" w:rsidP="00BC6BDB">
            <w:pPr>
              <w:keepNext/>
              <w:snapToGrid w:val="0"/>
              <w:spacing w:after="0"/>
              <w:jc w:val="both"/>
              <w:rPr>
                <w:rFonts w:ascii="Arial" w:hAnsi="Arial" w:cs="Arial"/>
                <w:sz w:val="18"/>
                <w:szCs w:val="18"/>
                <w:lang w:val="sv-SE" w:eastAsia="ja-JP"/>
              </w:rPr>
            </w:pPr>
            <w:hyperlink r:id="rId116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6D85F7" w14:textId="691B813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BB92163" w14:textId="4E9AF208" w:rsidR="00456557" w:rsidRPr="00840CFD" w:rsidRDefault="00456557" w:rsidP="007D51F0">
            <w:pPr>
              <w:pStyle w:val="TAL"/>
              <w:snapToGrid w:val="0"/>
              <w:jc w:val="both"/>
              <w:rPr>
                <w:rFonts w:cs="Arial"/>
                <w:szCs w:val="18"/>
                <w:lang w:val="sv-SE" w:eastAsia="ja-JP"/>
              </w:rPr>
            </w:pPr>
            <w:r w:rsidRPr="00BF5D20">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427F79" w14:textId="16628E45"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DL_48A-n260L_UL_48A-n260A</w:t>
            </w:r>
          </w:p>
        </w:tc>
      </w:tr>
      <w:tr w:rsidR="00456557" w:rsidRPr="0068638A" w14:paraId="02C89165"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07706B" w14:textId="1ADC538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7083F2" w14:textId="117CDB27"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82DB44" w14:textId="7B51AE71"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229F63" w14:textId="079E318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97114" w14:textId="5ADF6B26" w:rsidR="00456557" w:rsidRPr="00840CFD" w:rsidRDefault="00456557" w:rsidP="00BC6BDB">
            <w:pPr>
              <w:keepNext/>
              <w:snapToGrid w:val="0"/>
              <w:spacing w:after="0"/>
              <w:jc w:val="both"/>
              <w:rPr>
                <w:rFonts w:ascii="Arial" w:hAnsi="Arial" w:cs="Arial"/>
                <w:sz w:val="18"/>
                <w:szCs w:val="18"/>
                <w:lang w:val="sv-SE" w:eastAsia="ja-JP"/>
              </w:rPr>
            </w:pPr>
            <w:hyperlink r:id="rId116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3FD7C" w14:textId="481E7FD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7A04322" w14:textId="2943F82C" w:rsidR="00456557" w:rsidRPr="00840CFD" w:rsidRDefault="00456557" w:rsidP="007D51F0">
            <w:pPr>
              <w:pStyle w:val="TAL"/>
              <w:snapToGrid w:val="0"/>
              <w:jc w:val="both"/>
              <w:rPr>
                <w:rFonts w:cs="Arial"/>
                <w:szCs w:val="18"/>
                <w:lang w:val="sv-SE" w:eastAsia="ja-JP"/>
              </w:rPr>
            </w:pPr>
            <w:r w:rsidRPr="00BF5D20">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3C34F6" w14:textId="1C64287C"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DL_48A-n260K_UL_48A-n260A</w:t>
            </w:r>
          </w:p>
        </w:tc>
      </w:tr>
      <w:tr w:rsidR="00456557" w:rsidRPr="0068638A" w14:paraId="32123B8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06767E" w14:textId="00E46A7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FC82FD" w14:textId="55D5816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39D4C3" w14:textId="6207D24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4272A" w14:textId="611AEE12"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F466E" w14:textId="612C012D" w:rsidR="00456557" w:rsidRPr="00840CFD" w:rsidRDefault="00456557" w:rsidP="00BC6BDB">
            <w:pPr>
              <w:keepNext/>
              <w:snapToGrid w:val="0"/>
              <w:spacing w:after="0"/>
              <w:jc w:val="both"/>
              <w:rPr>
                <w:rFonts w:ascii="Arial" w:hAnsi="Arial" w:cs="Arial"/>
                <w:sz w:val="18"/>
                <w:szCs w:val="18"/>
                <w:lang w:val="sv-SE" w:eastAsia="ja-JP"/>
              </w:rPr>
            </w:pPr>
            <w:hyperlink r:id="rId116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BDD171" w14:textId="703616F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618899B" w14:textId="2F946C9A" w:rsidR="00456557" w:rsidRPr="00840CFD" w:rsidRDefault="00456557" w:rsidP="007D51F0">
            <w:pPr>
              <w:pStyle w:val="TAL"/>
              <w:snapToGrid w:val="0"/>
              <w:jc w:val="both"/>
              <w:rPr>
                <w:rFonts w:cs="Arial"/>
                <w:szCs w:val="18"/>
                <w:lang w:val="sv-SE" w:eastAsia="ja-JP"/>
              </w:rPr>
            </w:pPr>
            <w:r w:rsidRPr="00BF5D20">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63E9EF" w14:textId="6B130C53"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DL_48A-n260J_UL_48A-n260A</w:t>
            </w:r>
          </w:p>
        </w:tc>
      </w:tr>
      <w:tr w:rsidR="00456557" w:rsidRPr="0068638A" w14:paraId="3B06C366"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A2A757" w14:textId="5CBBD44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FA96FC" w14:textId="2CCAE6A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7F2E59" w14:textId="45736173"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1B5EA" w14:textId="766E56F6"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CCAF2" w14:textId="020B0193" w:rsidR="00456557" w:rsidRPr="00840CFD" w:rsidRDefault="00456557" w:rsidP="00BC6BDB">
            <w:pPr>
              <w:keepNext/>
              <w:snapToGrid w:val="0"/>
              <w:spacing w:after="0"/>
              <w:jc w:val="both"/>
              <w:rPr>
                <w:rFonts w:ascii="Arial" w:hAnsi="Arial" w:cs="Arial"/>
                <w:sz w:val="18"/>
                <w:szCs w:val="18"/>
                <w:lang w:val="sv-SE" w:eastAsia="ja-JP"/>
              </w:rPr>
            </w:pPr>
            <w:hyperlink r:id="rId116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125FFD" w14:textId="7B480E9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2F9179E" w14:textId="6C1727C2" w:rsidR="00456557" w:rsidRPr="00840CFD" w:rsidRDefault="00456557" w:rsidP="007D51F0">
            <w:pPr>
              <w:pStyle w:val="TAL"/>
              <w:snapToGrid w:val="0"/>
              <w:jc w:val="both"/>
              <w:rPr>
                <w:rFonts w:cs="Arial"/>
                <w:szCs w:val="18"/>
                <w:lang w:val="sv-SE" w:eastAsia="ja-JP"/>
              </w:rPr>
            </w:pPr>
            <w:r w:rsidRPr="00BF5D20">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0BF6C5" w14:textId="26D4362C"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DL_48A-n260I_UL_48A-n260A</w:t>
            </w:r>
          </w:p>
        </w:tc>
      </w:tr>
      <w:tr w:rsidR="00456557" w:rsidRPr="0068638A" w14:paraId="3427A656"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DD5C1C" w14:textId="5160892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235924" w14:textId="7F7B708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1F920C" w14:textId="32D9625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329348" w14:textId="589F37B7"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48D81F" w14:textId="6F294E94" w:rsidR="00456557" w:rsidRPr="00840CFD" w:rsidRDefault="00456557" w:rsidP="00BC6BDB">
            <w:pPr>
              <w:keepNext/>
              <w:snapToGrid w:val="0"/>
              <w:spacing w:after="0"/>
              <w:jc w:val="both"/>
              <w:rPr>
                <w:rFonts w:ascii="Arial" w:hAnsi="Arial" w:cs="Arial"/>
                <w:sz w:val="18"/>
                <w:szCs w:val="18"/>
                <w:lang w:val="sv-SE" w:eastAsia="ja-JP"/>
              </w:rPr>
            </w:pPr>
            <w:hyperlink r:id="rId1165"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97E21F" w14:textId="1EB8819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0CA9654" w14:textId="4F5D392F" w:rsidR="00456557" w:rsidRPr="00840CFD" w:rsidRDefault="00456557" w:rsidP="007D51F0">
            <w:pPr>
              <w:pStyle w:val="TAL"/>
              <w:snapToGrid w:val="0"/>
              <w:jc w:val="both"/>
              <w:rPr>
                <w:rFonts w:cs="Arial"/>
                <w:szCs w:val="18"/>
                <w:lang w:val="sv-SE" w:eastAsia="ja-JP"/>
              </w:rPr>
            </w:pPr>
            <w:r w:rsidRPr="00BF5D20">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F5F0E7" w14:textId="335FE5F7"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DL_48A-n260H_UL_48A-n260A</w:t>
            </w:r>
          </w:p>
        </w:tc>
      </w:tr>
      <w:tr w:rsidR="00456557" w:rsidRPr="0068638A" w14:paraId="68721BBA"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9C77A" w14:textId="1B43DF5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769026" w14:textId="15DC61D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4F32C" w14:textId="7380BBF6"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1B201" w14:textId="2CB7B4E5"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C6B418" w14:textId="1EA377A8" w:rsidR="00456557" w:rsidRPr="00840CFD" w:rsidRDefault="00456557" w:rsidP="00BC6BDB">
            <w:pPr>
              <w:keepNext/>
              <w:snapToGrid w:val="0"/>
              <w:spacing w:after="0"/>
              <w:jc w:val="both"/>
              <w:rPr>
                <w:rFonts w:ascii="Arial" w:hAnsi="Arial" w:cs="Arial"/>
                <w:sz w:val="18"/>
                <w:szCs w:val="18"/>
                <w:lang w:val="sv-SE" w:eastAsia="ja-JP"/>
              </w:rPr>
            </w:pPr>
            <w:hyperlink r:id="rId1166"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F7CD7D" w14:textId="00321FE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6932D45" w14:textId="466795B8" w:rsidR="00456557" w:rsidRPr="00840CFD" w:rsidRDefault="00456557" w:rsidP="007D51F0">
            <w:pPr>
              <w:pStyle w:val="TAL"/>
              <w:snapToGrid w:val="0"/>
              <w:jc w:val="both"/>
              <w:rPr>
                <w:rFonts w:cs="Arial"/>
                <w:szCs w:val="18"/>
                <w:lang w:val="sv-SE" w:eastAsia="ja-JP"/>
              </w:rPr>
            </w:pPr>
            <w:r w:rsidRPr="00BF5D20">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3C8974" w14:textId="75B3877E"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DL_48A-n260G_UL_48A-n260A</w:t>
            </w:r>
          </w:p>
        </w:tc>
      </w:tr>
      <w:tr w:rsidR="00456557" w:rsidRPr="0068638A" w14:paraId="3469B2FA"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37D6B2" w14:textId="78AFE84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342077" w14:textId="0F6FC9C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CE38BD" w14:textId="70B29AB6"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639DC0" w14:textId="0EE631E1"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A7A898" w14:textId="30143EA9" w:rsidR="00456557" w:rsidRPr="00840CFD" w:rsidRDefault="00456557" w:rsidP="00BC6BDB">
            <w:pPr>
              <w:keepNext/>
              <w:snapToGrid w:val="0"/>
              <w:spacing w:after="0"/>
              <w:jc w:val="both"/>
              <w:rPr>
                <w:rFonts w:ascii="Arial" w:hAnsi="Arial" w:cs="Arial"/>
                <w:sz w:val="18"/>
                <w:szCs w:val="18"/>
                <w:lang w:val="sv-SE" w:eastAsia="ja-JP"/>
              </w:rPr>
            </w:pPr>
            <w:hyperlink r:id="rId116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FB7A88" w14:textId="13B49C8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C98666E" w14:textId="0EE77EED" w:rsidR="00456557" w:rsidRPr="00840CFD" w:rsidRDefault="00456557" w:rsidP="007D51F0">
            <w:pPr>
              <w:pStyle w:val="TAL"/>
              <w:snapToGrid w:val="0"/>
              <w:jc w:val="both"/>
              <w:rPr>
                <w:rFonts w:cs="Arial"/>
                <w:szCs w:val="18"/>
                <w:lang w:val="sv-SE" w:eastAsia="ja-JP"/>
              </w:rPr>
            </w:pPr>
            <w:r w:rsidRPr="00BF5D20">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9E7E8D" w14:textId="17753E1D"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DL_48A-n260A_UL_48A-n260A</w:t>
            </w:r>
          </w:p>
        </w:tc>
      </w:tr>
      <w:tr w:rsidR="00456557" w:rsidRPr="0068638A" w14:paraId="12C4296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00026" w14:textId="74935752"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A2AC77" w14:textId="5389D1A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BF120C" w14:textId="2D04C2E7"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240E68" w14:textId="2AB5DA4E"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498087" w14:textId="1D84B9A1" w:rsidR="00456557" w:rsidRPr="00840CFD" w:rsidRDefault="00456557" w:rsidP="00BC6BDB">
            <w:pPr>
              <w:keepNext/>
              <w:snapToGrid w:val="0"/>
              <w:spacing w:after="0"/>
              <w:jc w:val="both"/>
              <w:rPr>
                <w:rFonts w:ascii="Arial" w:hAnsi="Arial" w:cs="Arial"/>
                <w:sz w:val="18"/>
                <w:szCs w:val="18"/>
                <w:lang w:val="sv-SE" w:eastAsia="ja-JP"/>
              </w:rPr>
            </w:pPr>
            <w:hyperlink r:id="rId116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47F3B" w14:textId="07D2206C"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A21B927" w14:textId="61FCFDB9" w:rsidR="00456557" w:rsidRPr="00840CFD" w:rsidRDefault="00456557" w:rsidP="007D51F0">
            <w:pPr>
              <w:pStyle w:val="TAL"/>
              <w:snapToGrid w:val="0"/>
              <w:jc w:val="both"/>
              <w:rPr>
                <w:rFonts w:cs="Arial"/>
                <w:szCs w:val="18"/>
                <w:lang w:val="sv-SE" w:eastAsia="ja-JP"/>
              </w:rPr>
            </w:pPr>
            <w:r w:rsidRPr="00D70C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8C1EB" w14:textId="61BC6995"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DL_48A-n261L_UL_48A-n261A</w:t>
            </w:r>
          </w:p>
        </w:tc>
      </w:tr>
      <w:tr w:rsidR="00456557" w:rsidRPr="0068638A" w14:paraId="11BEC223"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262BC8" w14:textId="67B70662"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6A722C" w14:textId="737CBA2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AAC5A6" w14:textId="2D4D7364"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6D259B" w14:textId="0F5088B7"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487CE7" w14:textId="1F998F9A" w:rsidR="00456557" w:rsidRPr="00840CFD" w:rsidRDefault="00456557" w:rsidP="00BC6BDB">
            <w:pPr>
              <w:keepNext/>
              <w:snapToGrid w:val="0"/>
              <w:spacing w:after="0"/>
              <w:jc w:val="both"/>
              <w:rPr>
                <w:rFonts w:ascii="Arial" w:hAnsi="Arial" w:cs="Arial"/>
                <w:sz w:val="18"/>
                <w:szCs w:val="18"/>
                <w:lang w:val="sv-SE" w:eastAsia="ja-JP"/>
              </w:rPr>
            </w:pPr>
            <w:hyperlink r:id="rId116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A2B4" w14:textId="6126C67C"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62AA5BD" w14:textId="419E81D1" w:rsidR="00456557" w:rsidRPr="00840CFD" w:rsidRDefault="00456557" w:rsidP="007D51F0">
            <w:pPr>
              <w:pStyle w:val="TAL"/>
              <w:snapToGrid w:val="0"/>
              <w:jc w:val="both"/>
              <w:rPr>
                <w:rFonts w:cs="Arial"/>
                <w:szCs w:val="18"/>
                <w:lang w:val="sv-SE" w:eastAsia="ja-JP"/>
              </w:rPr>
            </w:pPr>
            <w:r w:rsidRPr="00D70C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250F09" w14:textId="41BB4011"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DL_48A-n261K_UL_48A-n261A</w:t>
            </w:r>
          </w:p>
        </w:tc>
      </w:tr>
      <w:tr w:rsidR="00456557" w:rsidRPr="00840CFD" w14:paraId="1502902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542FB" w14:textId="2A64E5D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877E96" w14:textId="7BD11FD8"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100D72" w14:textId="68D5EEE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E096CB" w14:textId="723BD5A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05D56A" w14:textId="7C808CE2" w:rsidR="00456557" w:rsidRPr="00840CFD" w:rsidRDefault="00456557" w:rsidP="00BC6BDB">
            <w:pPr>
              <w:keepNext/>
              <w:snapToGrid w:val="0"/>
              <w:spacing w:after="0"/>
              <w:jc w:val="both"/>
              <w:rPr>
                <w:rFonts w:ascii="Arial" w:hAnsi="Arial" w:cs="Arial"/>
                <w:sz w:val="18"/>
                <w:szCs w:val="18"/>
                <w:lang w:val="sv-SE" w:eastAsia="ja-JP"/>
              </w:rPr>
            </w:pPr>
            <w:hyperlink r:id="rId117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D94463" w14:textId="6AA9A7D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B214D9F" w14:textId="78E70012" w:rsidR="00456557" w:rsidRPr="00840CFD" w:rsidRDefault="00456557" w:rsidP="007D51F0">
            <w:pPr>
              <w:pStyle w:val="TAL"/>
              <w:snapToGrid w:val="0"/>
              <w:jc w:val="both"/>
              <w:rPr>
                <w:rFonts w:cs="Arial"/>
                <w:szCs w:val="18"/>
                <w:lang w:val="sv-SE" w:eastAsia="ja-JP"/>
              </w:rPr>
            </w:pPr>
            <w:r w:rsidRPr="00D70C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ABCDC9" w14:textId="722E88E1"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DL_48A-n261J_UL_48A-n261A</w:t>
            </w:r>
          </w:p>
        </w:tc>
      </w:tr>
      <w:tr w:rsidR="00456557" w:rsidRPr="00840CFD" w14:paraId="589A22F6"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60226C" w14:textId="7350CDB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155A4E" w14:textId="7DF15672"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3650B4" w14:textId="24B2238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C2F897" w14:textId="610A808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C75B40" w14:textId="6AF1D6F7" w:rsidR="00456557" w:rsidRPr="00840CFD" w:rsidRDefault="00456557" w:rsidP="00BC6BDB">
            <w:pPr>
              <w:keepNext/>
              <w:snapToGrid w:val="0"/>
              <w:spacing w:after="0"/>
              <w:jc w:val="both"/>
              <w:rPr>
                <w:rFonts w:ascii="Arial" w:hAnsi="Arial" w:cs="Arial"/>
                <w:sz w:val="18"/>
                <w:szCs w:val="18"/>
                <w:lang w:val="sv-SE" w:eastAsia="ja-JP"/>
              </w:rPr>
            </w:pPr>
            <w:hyperlink r:id="rId117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04680A" w14:textId="5AD0C1B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E180D8A" w14:textId="50FAA7E0" w:rsidR="00456557" w:rsidRPr="00840CFD" w:rsidRDefault="00456557" w:rsidP="007D51F0">
            <w:pPr>
              <w:pStyle w:val="TAL"/>
              <w:snapToGrid w:val="0"/>
              <w:jc w:val="both"/>
              <w:rPr>
                <w:rFonts w:cs="Arial"/>
                <w:szCs w:val="18"/>
                <w:lang w:val="sv-SE" w:eastAsia="ja-JP"/>
              </w:rPr>
            </w:pPr>
            <w:r w:rsidRPr="00D70C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CC5308" w14:textId="546806DA"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DL_48A-n261I_UL_48A-n261A</w:t>
            </w:r>
          </w:p>
        </w:tc>
      </w:tr>
      <w:tr w:rsidR="00456557" w:rsidRPr="00840CFD" w14:paraId="24242C48"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3C1507" w14:textId="26109BC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FF8955" w14:textId="6635D10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448E9" w14:textId="654A3A8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ADF3F9" w14:textId="6BB4E81F"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7595C9" w14:textId="1639D03F" w:rsidR="00456557" w:rsidRPr="00840CFD" w:rsidRDefault="00456557" w:rsidP="00BC6BDB">
            <w:pPr>
              <w:keepNext/>
              <w:snapToGrid w:val="0"/>
              <w:spacing w:after="0"/>
              <w:jc w:val="both"/>
              <w:rPr>
                <w:rFonts w:ascii="Arial" w:hAnsi="Arial" w:cs="Arial"/>
                <w:sz w:val="18"/>
                <w:szCs w:val="18"/>
                <w:lang w:val="sv-SE" w:eastAsia="ja-JP"/>
              </w:rPr>
            </w:pPr>
            <w:hyperlink r:id="rId117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002374" w14:textId="42F6B26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D5CCE1D" w14:textId="3B072799" w:rsidR="00456557" w:rsidRPr="00840CFD" w:rsidRDefault="00456557" w:rsidP="007D51F0">
            <w:pPr>
              <w:pStyle w:val="TAL"/>
              <w:snapToGrid w:val="0"/>
              <w:jc w:val="both"/>
              <w:rPr>
                <w:rFonts w:cs="Arial"/>
                <w:szCs w:val="18"/>
                <w:lang w:val="sv-SE" w:eastAsia="ja-JP"/>
              </w:rPr>
            </w:pPr>
            <w:r w:rsidRPr="00D70C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5C187C" w14:textId="3BED11BD"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DL_48A-n261H_UL_48A-n261A</w:t>
            </w:r>
          </w:p>
        </w:tc>
      </w:tr>
      <w:tr w:rsidR="00456557" w:rsidRPr="00840CFD" w14:paraId="5A0B818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C39AE7" w14:textId="0E7AC26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1A541A" w14:textId="1681262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194E86" w14:textId="62086F8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E645CB" w14:textId="78ABB14F"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051CA" w14:textId="6DBE1C08" w:rsidR="00456557" w:rsidRPr="00840CFD" w:rsidRDefault="00456557" w:rsidP="00BC6BDB">
            <w:pPr>
              <w:keepNext/>
              <w:snapToGrid w:val="0"/>
              <w:spacing w:after="0"/>
              <w:jc w:val="both"/>
              <w:rPr>
                <w:rFonts w:ascii="Arial" w:hAnsi="Arial" w:cs="Arial"/>
                <w:sz w:val="18"/>
                <w:szCs w:val="18"/>
                <w:lang w:val="sv-SE" w:eastAsia="ja-JP"/>
              </w:rPr>
            </w:pPr>
            <w:hyperlink r:id="rId117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E9272" w14:textId="31465452"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CE4CDA5" w14:textId="1C86EFA7" w:rsidR="00456557" w:rsidRPr="00840CFD" w:rsidRDefault="00456557" w:rsidP="007D51F0">
            <w:pPr>
              <w:pStyle w:val="TAL"/>
              <w:snapToGrid w:val="0"/>
              <w:jc w:val="both"/>
              <w:rPr>
                <w:rFonts w:cs="Arial"/>
                <w:szCs w:val="18"/>
                <w:lang w:val="sv-SE" w:eastAsia="ja-JP"/>
              </w:rPr>
            </w:pPr>
            <w:r w:rsidRPr="00D70C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B20F8D" w14:textId="74983578"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DL_48A-n261G_UL_48A-n261A</w:t>
            </w:r>
          </w:p>
        </w:tc>
      </w:tr>
      <w:tr w:rsidR="00456557" w:rsidRPr="00840CFD" w14:paraId="30F83E19"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58BDD" w14:textId="2465955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835302" w14:textId="6820279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1456A1" w14:textId="140D7A6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24C55B3" w14:textId="641E48F0"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808D7F" w14:textId="78E118DE" w:rsidR="00456557" w:rsidRPr="00840CFD" w:rsidRDefault="00456557" w:rsidP="00BC6BDB">
            <w:pPr>
              <w:keepNext/>
              <w:snapToGrid w:val="0"/>
              <w:spacing w:after="0"/>
              <w:jc w:val="both"/>
              <w:rPr>
                <w:rFonts w:ascii="Arial" w:hAnsi="Arial" w:cs="Arial"/>
                <w:sz w:val="18"/>
                <w:szCs w:val="18"/>
                <w:lang w:val="sv-SE" w:eastAsia="ja-JP"/>
              </w:rPr>
            </w:pPr>
            <w:hyperlink r:id="rId117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C0EFF8" w14:textId="6E83FC4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7C2C4BA" w14:textId="7FA48FB0" w:rsidR="00456557" w:rsidRPr="00840CFD" w:rsidRDefault="00456557" w:rsidP="007D51F0">
            <w:pPr>
              <w:pStyle w:val="TAL"/>
              <w:snapToGrid w:val="0"/>
              <w:jc w:val="both"/>
              <w:rPr>
                <w:rFonts w:cs="Arial"/>
                <w:szCs w:val="18"/>
                <w:lang w:val="sv-SE" w:eastAsia="ja-JP"/>
              </w:rPr>
            </w:pPr>
            <w:r w:rsidRPr="00D70C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01DFED" w14:textId="039896DD"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DL_48A-n261A_UL_48A-n261A</w:t>
            </w:r>
          </w:p>
        </w:tc>
      </w:tr>
      <w:tr w:rsidR="007F060B" w:rsidRPr="00840CFD" w14:paraId="26D4437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7304FF" w14:textId="7860977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938227" w14:textId="2CA0D5C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F4F1FF" w14:textId="18243326"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F4D00E" w14:textId="3FCAF293"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DE6BD8" w14:textId="67C8CCF6" w:rsidR="007F060B" w:rsidRPr="00840CFD" w:rsidRDefault="00C8650C" w:rsidP="00BC6BDB">
            <w:pPr>
              <w:keepNext/>
              <w:snapToGrid w:val="0"/>
              <w:spacing w:after="0"/>
              <w:jc w:val="both"/>
              <w:rPr>
                <w:rFonts w:ascii="Arial" w:hAnsi="Arial" w:cs="Arial"/>
                <w:sz w:val="18"/>
                <w:szCs w:val="18"/>
                <w:lang w:val="sv-SE" w:eastAsia="ja-JP"/>
              </w:rPr>
            </w:pPr>
            <w:hyperlink r:id="rId1175"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DC379A" w14:textId="1D6BF83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4DEBC7" w14:textId="313609D6" w:rsidR="007F060B" w:rsidRPr="007D51F0" w:rsidRDefault="007D51F0"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5B3384" w14:textId="73D6D879"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 </w:t>
            </w:r>
            <w:r w:rsidRPr="00334A5B">
              <w:rPr>
                <w:rFonts w:eastAsia="Times New Roman" w:cs="Arial"/>
                <w:szCs w:val="18"/>
              </w:rPr>
              <w:t>None</w:t>
            </w:r>
          </w:p>
        </w:tc>
      </w:tr>
      <w:tr w:rsidR="007F060B" w:rsidRPr="00840CFD" w14:paraId="0C2E813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2D1761" w14:textId="012428B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E6B456" w14:textId="633AC36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A127C1" w14:textId="01AA4499"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7EC8CA" w14:textId="7C16588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E9D7A2" w14:textId="004E2C2D" w:rsidR="007F060B" w:rsidRPr="00840CFD" w:rsidRDefault="00C8650C" w:rsidP="00BC6BDB">
            <w:pPr>
              <w:keepNext/>
              <w:snapToGrid w:val="0"/>
              <w:spacing w:after="0"/>
              <w:jc w:val="both"/>
              <w:rPr>
                <w:rFonts w:ascii="Arial" w:hAnsi="Arial" w:cs="Arial"/>
                <w:sz w:val="18"/>
                <w:szCs w:val="18"/>
                <w:lang w:val="sv-SE" w:eastAsia="ja-JP"/>
              </w:rPr>
            </w:pPr>
            <w:hyperlink r:id="rId1176"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022B34" w14:textId="52017B2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C40636D" w14:textId="60664458" w:rsidR="007F060B" w:rsidRPr="003D32CD" w:rsidRDefault="003D32CD"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3180D" w14:textId="036B3D78"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DL_66A-n260(2A-G)_UL_66A-n260A</w:t>
            </w:r>
            <w:r w:rsidRPr="00334A5B">
              <w:rPr>
                <w:rFonts w:eastAsia="Times New Roman" w:cs="Arial"/>
                <w:color w:val="000000"/>
                <w:szCs w:val="18"/>
              </w:rPr>
              <w:br/>
              <w:t>DL_66A-n260(4A)_UL_66A-n260A</w:t>
            </w:r>
          </w:p>
        </w:tc>
      </w:tr>
      <w:tr w:rsidR="007F060B" w:rsidRPr="00840CFD" w14:paraId="2363EDC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1EFFCD" w14:textId="4E58BCA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4854DC" w14:textId="3D4B61D0"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EC3949" w14:textId="5E16419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E9CA7" w14:textId="16E05432"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ACAB87" w14:textId="370AB710" w:rsidR="007F060B" w:rsidRPr="00840CFD" w:rsidRDefault="00C8650C" w:rsidP="00BC6BDB">
            <w:pPr>
              <w:keepNext/>
              <w:snapToGrid w:val="0"/>
              <w:spacing w:after="0"/>
              <w:jc w:val="both"/>
              <w:rPr>
                <w:rFonts w:ascii="Arial" w:hAnsi="Arial" w:cs="Arial"/>
                <w:sz w:val="18"/>
                <w:szCs w:val="18"/>
                <w:lang w:val="sv-SE" w:eastAsia="ja-JP"/>
              </w:rPr>
            </w:pPr>
            <w:hyperlink r:id="rId1177"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3D336F" w14:textId="311DC3C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EAF78C" w14:textId="672951B7" w:rsidR="007F060B" w:rsidRPr="003D32CD" w:rsidRDefault="00456557"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7A7FB" w14:textId="6C20DBA7"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DL_66A-n260(A-H)_UL_66A-n260A</w:t>
            </w:r>
            <w:r w:rsidRPr="00334A5B">
              <w:rPr>
                <w:rFonts w:eastAsia="Times New Roman" w:cs="Arial"/>
                <w:color w:val="000000"/>
                <w:szCs w:val="18"/>
              </w:rPr>
              <w:br/>
              <w:t>DL_66A-n260(2G)_UL_66A-n260A</w:t>
            </w:r>
          </w:p>
        </w:tc>
      </w:tr>
      <w:tr w:rsidR="007F060B" w:rsidRPr="00840CFD" w14:paraId="1D5529A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A68BFE" w14:textId="2656F59A"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557ACC" w14:textId="7118EF2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4B0B0" w14:textId="703807E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0B1BD7" w14:textId="3095592E"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37E105" w14:textId="6C8B0F34" w:rsidR="007F060B" w:rsidRPr="00840CFD" w:rsidRDefault="00C8650C" w:rsidP="00BC6BDB">
            <w:pPr>
              <w:keepNext/>
              <w:snapToGrid w:val="0"/>
              <w:spacing w:after="0"/>
              <w:jc w:val="both"/>
              <w:rPr>
                <w:rFonts w:ascii="Arial" w:hAnsi="Arial" w:cs="Arial"/>
                <w:sz w:val="18"/>
                <w:szCs w:val="18"/>
                <w:lang w:val="sv-SE" w:eastAsia="ja-JP"/>
              </w:rPr>
            </w:pPr>
            <w:hyperlink r:id="rId1178"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05575" w14:textId="2DD3216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9B3EC6" w14:textId="649BC60B" w:rsidR="007F060B" w:rsidRPr="003B1C56" w:rsidRDefault="003B1C56"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C40087" w14:textId="16179999"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DL_66A-n260A_UL_66A-n260A</w:t>
            </w:r>
          </w:p>
        </w:tc>
      </w:tr>
      <w:tr w:rsidR="00456557" w:rsidRPr="00840CFD" w14:paraId="7B80399F"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2B2FF3" w14:textId="47097F38"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DB6008" w14:textId="52625E6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FFFC2E" w14:textId="66D7F80E"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7A527E" w14:textId="06541D70"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BB872F" w14:textId="63F9F7D3" w:rsidR="00456557" w:rsidRPr="00840CFD" w:rsidRDefault="00456557" w:rsidP="00BC6BDB">
            <w:pPr>
              <w:keepNext/>
              <w:snapToGrid w:val="0"/>
              <w:spacing w:after="0"/>
              <w:jc w:val="both"/>
              <w:rPr>
                <w:rFonts w:ascii="Arial" w:hAnsi="Arial" w:cs="Arial"/>
                <w:sz w:val="18"/>
                <w:szCs w:val="18"/>
                <w:lang w:val="sv-SE" w:eastAsia="ja-JP"/>
              </w:rPr>
            </w:pPr>
            <w:hyperlink r:id="rId117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3E06FE" w14:textId="07A544F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19F0DD8" w14:textId="3730C035" w:rsidR="00456557" w:rsidRPr="00840CFD" w:rsidRDefault="00456557" w:rsidP="003B1C56">
            <w:pPr>
              <w:pStyle w:val="TAL"/>
              <w:snapToGrid w:val="0"/>
              <w:jc w:val="both"/>
              <w:rPr>
                <w:rFonts w:cs="Arial"/>
                <w:szCs w:val="18"/>
                <w:lang w:val="sv-SE" w:eastAsia="ja-JP"/>
              </w:rPr>
            </w:pPr>
            <w:r w:rsidRPr="00A94EB8">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E313ED" w14:textId="0CA66155"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DL_66A-n260A_UL_66A-n260A</w:t>
            </w:r>
            <w:r w:rsidRPr="00334A5B">
              <w:rPr>
                <w:rFonts w:eastAsia="Times New Roman" w:cs="Arial"/>
                <w:color w:val="000000"/>
                <w:szCs w:val="18"/>
              </w:rPr>
              <w:br/>
              <w:t>DL_66A-66A-n260(5A)_UL_66A-n260A</w:t>
            </w:r>
          </w:p>
        </w:tc>
      </w:tr>
      <w:tr w:rsidR="00456557" w:rsidRPr="00840CFD" w14:paraId="4E72E949"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F7064" w14:textId="23B63FD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F767E6" w14:textId="21BB420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9A58B" w14:textId="25D40DDB"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309350" w14:textId="5324538A"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901CAD" w14:textId="33A5ABD3" w:rsidR="00456557" w:rsidRPr="00840CFD" w:rsidRDefault="00456557" w:rsidP="00BC6BDB">
            <w:pPr>
              <w:keepNext/>
              <w:snapToGrid w:val="0"/>
              <w:spacing w:after="0"/>
              <w:jc w:val="both"/>
              <w:rPr>
                <w:rFonts w:ascii="Arial" w:hAnsi="Arial" w:cs="Arial"/>
                <w:sz w:val="18"/>
                <w:szCs w:val="18"/>
                <w:lang w:val="sv-SE" w:eastAsia="ja-JP"/>
              </w:rPr>
            </w:pPr>
            <w:hyperlink r:id="rId118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A8C1F3" w14:textId="75BD9D8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5253FBD" w14:textId="644A8C37" w:rsidR="00456557" w:rsidRPr="00840CFD" w:rsidRDefault="00456557" w:rsidP="003B1C56">
            <w:pPr>
              <w:pStyle w:val="TAL"/>
              <w:snapToGrid w:val="0"/>
              <w:jc w:val="both"/>
              <w:rPr>
                <w:rFonts w:cs="Arial"/>
                <w:szCs w:val="18"/>
                <w:lang w:val="sv-SE" w:eastAsia="ja-JP"/>
              </w:rPr>
            </w:pPr>
            <w:r w:rsidRPr="00A94EB8">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0B02AF" w14:textId="21D20606"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DL_66A-n260(3A)_UL_66A-n260A</w:t>
            </w:r>
            <w:r w:rsidRPr="00334A5B">
              <w:rPr>
                <w:rFonts w:eastAsia="Times New Roman" w:cs="Arial"/>
                <w:color w:val="000000"/>
                <w:szCs w:val="18"/>
              </w:rPr>
              <w:br/>
              <w:t>DL_66A-66A-n260(2A)_UL_66A-n260A</w:t>
            </w:r>
          </w:p>
        </w:tc>
      </w:tr>
      <w:tr w:rsidR="00456557" w:rsidRPr="00840CFD" w14:paraId="56F67807"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6C7D26" w14:textId="67F8C5F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09D64C" w14:textId="4DCFF01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6F03FE" w14:textId="7A6D3846"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F8EDB5" w14:textId="4B14D76E"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C408B5" w14:textId="7999767E" w:rsidR="00456557" w:rsidRPr="00840CFD" w:rsidRDefault="00456557" w:rsidP="00BC6BDB">
            <w:pPr>
              <w:keepNext/>
              <w:snapToGrid w:val="0"/>
              <w:spacing w:after="0"/>
              <w:jc w:val="both"/>
              <w:rPr>
                <w:rFonts w:ascii="Arial" w:hAnsi="Arial" w:cs="Arial"/>
                <w:sz w:val="18"/>
                <w:szCs w:val="18"/>
                <w:lang w:val="sv-SE" w:eastAsia="ja-JP"/>
              </w:rPr>
            </w:pPr>
            <w:hyperlink r:id="rId118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8EB3F6" w14:textId="0F63B052"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39AC4A6" w14:textId="1AF20774" w:rsidR="00456557" w:rsidRPr="00840CFD" w:rsidRDefault="00456557" w:rsidP="003B1C56">
            <w:pPr>
              <w:pStyle w:val="TAL"/>
              <w:snapToGrid w:val="0"/>
              <w:jc w:val="both"/>
              <w:rPr>
                <w:rFonts w:cs="Arial"/>
                <w:szCs w:val="18"/>
                <w:lang w:val="sv-SE" w:eastAsia="ja-JP"/>
              </w:rPr>
            </w:pPr>
            <w:r w:rsidRPr="00A94EB8">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76FDE2" w14:textId="25F126C2"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DL_66A-n260(4A)_UL_66A-n260A</w:t>
            </w:r>
            <w:r w:rsidRPr="00334A5B">
              <w:rPr>
                <w:rFonts w:eastAsia="Times New Roman" w:cs="Arial"/>
                <w:color w:val="000000"/>
                <w:szCs w:val="18"/>
              </w:rPr>
              <w:br/>
              <w:t>DL_66A-66A-n260(3A)_UL_66A-n260A</w:t>
            </w:r>
          </w:p>
        </w:tc>
      </w:tr>
      <w:tr w:rsidR="00456557" w:rsidRPr="00840CFD" w14:paraId="616AE6C7"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6795D6" w14:textId="34D35477"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EBFECB" w14:textId="2A5C230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9A9999" w14:textId="21EE2A86"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0352FA" w14:textId="48E22D9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933D34" w14:textId="27FC1509" w:rsidR="00456557" w:rsidRPr="00840CFD" w:rsidRDefault="00456557" w:rsidP="00BC6BDB">
            <w:pPr>
              <w:keepNext/>
              <w:snapToGrid w:val="0"/>
              <w:spacing w:after="0"/>
              <w:jc w:val="both"/>
              <w:rPr>
                <w:rFonts w:ascii="Arial" w:hAnsi="Arial" w:cs="Arial"/>
                <w:sz w:val="18"/>
                <w:szCs w:val="18"/>
                <w:lang w:val="sv-SE" w:eastAsia="ja-JP"/>
              </w:rPr>
            </w:pPr>
            <w:hyperlink r:id="rId118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9FBB73" w14:textId="0CBFB491"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1E6F02A" w14:textId="5214AF14" w:rsidR="00456557" w:rsidRPr="00840CFD" w:rsidRDefault="00456557" w:rsidP="003B1C56">
            <w:pPr>
              <w:pStyle w:val="TAL"/>
              <w:snapToGrid w:val="0"/>
              <w:jc w:val="both"/>
              <w:rPr>
                <w:rFonts w:cs="Arial"/>
                <w:szCs w:val="18"/>
                <w:lang w:val="sv-SE" w:eastAsia="ja-JP"/>
              </w:rPr>
            </w:pPr>
            <w:r w:rsidRPr="00A94EB8">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983660" w14:textId="6B229EE3"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DL_66A-n260(5A)_UL_66A-n260A</w:t>
            </w:r>
            <w:r w:rsidRPr="00334A5B">
              <w:rPr>
                <w:rFonts w:eastAsia="Times New Roman" w:cs="Arial"/>
                <w:color w:val="000000"/>
                <w:szCs w:val="18"/>
              </w:rPr>
              <w:br/>
              <w:t>DL_66A-66A-n260(4A)_UL_66A-n260A</w:t>
            </w:r>
          </w:p>
        </w:tc>
      </w:tr>
      <w:tr w:rsidR="00456557" w:rsidRPr="00840CFD" w14:paraId="6C80609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243B54" w14:textId="6F7E6B67"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04F9F4" w14:textId="5FEB3F8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F5E9D2" w14:textId="4196BB30"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17F183" w14:textId="4E97E7D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98E85C" w14:textId="34A63E48" w:rsidR="00456557" w:rsidRPr="00840CFD" w:rsidRDefault="00456557" w:rsidP="00BC6BDB">
            <w:pPr>
              <w:keepNext/>
              <w:snapToGrid w:val="0"/>
              <w:spacing w:after="0"/>
              <w:jc w:val="both"/>
              <w:rPr>
                <w:rFonts w:ascii="Arial" w:hAnsi="Arial" w:cs="Arial"/>
                <w:sz w:val="18"/>
                <w:szCs w:val="18"/>
                <w:lang w:val="sv-SE" w:eastAsia="ja-JP"/>
              </w:rPr>
            </w:pPr>
            <w:hyperlink r:id="rId118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6ECFC" w14:textId="68B030D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08E580A" w14:textId="7E8D661B" w:rsidR="00456557" w:rsidRPr="00840CFD" w:rsidRDefault="00456557" w:rsidP="003B1C56">
            <w:pPr>
              <w:pStyle w:val="TAL"/>
              <w:snapToGrid w:val="0"/>
              <w:jc w:val="both"/>
              <w:rPr>
                <w:rFonts w:cs="Arial"/>
                <w:szCs w:val="18"/>
                <w:lang w:val="sv-SE" w:eastAsia="ja-JP"/>
              </w:rPr>
            </w:pPr>
            <w:r w:rsidRPr="00A94EB8">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D43EF7" w14:textId="1A6F6D24"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DL_66A-n260(6A)_UL_66A-n260A</w:t>
            </w:r>
            <w:r w:rsidRPr="00334A5B">
              <w:rPr>
                <w:rFonts w:eastAsia="Times New Roman" w:cs="Arial"/>
                <w:color w:val="000000"/>
                <w:szCs w:val="18"/>
              </w:rPr>
              <w:br/>
              <w:t>DL_66A-66A-n260(5A)_UL_66A-n260A</w:t>
            </w:r>
          </w:p>
        </w:tc>
      </w:tr>
      <w:tr w:rsidR="003B1C56" w:rsidRPr="00840CFD" w14:paraId="5680C98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05AEE3" w14:textId="0CFE466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12F908" w14:textId="11E0D7BC"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E87516" w14:textId="2DF5E291"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E083EB" w14:textId="4D01A047"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318752" w14:textId="526EA832" w:rsidR="003B1C56" w:rsidRPr="00840CFD" w:rsidRDefault="00C8650C" w:rsidP="00BC6BDB">
            <w:pPr>
              <w:keepNext/>
              <w:snapToGrid w:val="0"/>
              <w:spacing w:after="0"/>
              <w:jc w:val="both"/>
              <w:rPr>
                <w:rFonts w:ascii="Arial" w:hAnsi="Arial" w:cs="Arial"/>
                <w:sz w:val="18"/>
                <w:szCs w:val="18"/>
                <w:lang w:val="sv-SE" w:eastAsia="ja-JP"/>
              </w:rPr>
            </w:pPr>
            <w:hyperlink r:id="rId1184"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210A0F" w14:textId="7A376F49"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8BE745" w14:textId="79C0FEBE"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342BCA" w14:textId="330B0C81"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DL_66A-n260G_UL_66A-n260A</w:t>
            </w:r>
            <w:r w:rsidRPr="00334A5B">
              <w:rPr>
                <w:rFonts w:eastAsia="Times New Roman" w:cs="Arial"/>
                <w:color w:val="000000"/>
                <w:szCs w:val="18"/>
              </w:rPr>
              <w:br/>
              <w:t>DL_66A-66A-n260A_UL_66A-n260A</w:t>
            </w:r>
          </w:p>
        </w:tc>
      </w:tr>
      <w:tr w:rsidR="003B1C56" w:rsidRPr="00840CFD" w14:paraId="3B7F75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C06F01" w14:textId="7BF9A8B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6F31DC" w14:textId="33CB8C9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D89D1C" w14:textId="66E4833F"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0335C" w14:textId="678C0697"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8F1164" w14:textId="01E5AE9E" w:rsidR="003B1C56" w:rsidRPr="00840CFD" w:rsidRDefault="00C8650C" w:rsidP="00BC6BDB">
            <w:pPr>
              <w:keepNext/>
              <w:snapToGrid w:val="0"/>
              <w:spacing w:after="0"/>
              <w:jc w:val="both"/>
              <w:rPr>
                <w:rFonts w:ascii="Arial" w:hAnsi="Arial" w:cs="Arial"/>
                <w:sz w:val="18"/>
                <w:szCs w:val="18"/>
                <w:lang w:val="sv-SE" w:eastAsia="ja-JP"/>
              </w:rPr>
            </w:pPr>
            <w:hyperlink r:id="rId1185"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9AC8F3" w14:textId="63689C1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1BDEC8" w14:textId="22DE4C29"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3E6396" w14:textId="32B76E19"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DL_66A-n260H_UL_66A-n260A</w:t>
            </w:r>
            <w:r w:rsidRPr="00334A5B">
              <w:rPr>
                <w:rFonts w:eastAsia="Times New Roman" w:cs="Arial"/>
                <w:color w:val="000000"/>
                <w:szCs w:val="18"/>
              </w:rPr>
              <w:br/>
              <w:t>DL_66A-66A-n260G_UL_66A-n260A</w:t>
            </w:r>
          </w:p>
        </w:tc>
      </w:tr>
      <w:tr w:rsidR="003B1C56" w:rsidRPr="00840CFD" w14:paraId="2172290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DA842C" w14:textId="451C94AA"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0D4562" w14:textId="74801A71"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B7953" w14:textId="60B69C14"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DA2BE3" w14:textId="588E9537"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D268EC" w14:textId="70FF32AC" w:rsidR="003B1C56" w:rsidRPr="00840CFD" w:rsidRDefault="00C8650C" w:rsidP="00BC6BDB">
            <w:pPr>
              <w:keepNext/>
              <w:snapToGrid w:val="0"/>
              <w:spacing w:after="0"/>
              <w:jc w:val="both"/>
              <w:rPr>
                <w:rFonts w:ascii="Arial" w:hAnsi="Arial" w:cs="Arial"/>
                <w:sz w:val="18"/>
                <w:szCs w:val="18"/>
                <w:lang w:val="sv-SE" w:eastAsia="ja-JP"/>
              </w:rPr>
            </w:pPr>
            <w:hyperlink r:id="rId1186"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100E30" w14:textId="0947EC92"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D02DB" w14:textId="71835556"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366F9" w14:textId="0E31B714"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DL_66A-n260I_UL_66A-n260A</w:t>
            </w:r>
            <w:r w:rsidRPr="00334A5B">
              <w:rPr>
                <w:rFonts w:eastAsia="Times New Roman" w:cs="Arial"/>
                <w:color w:val="000000"/>
                <w:szCs w:val="18"/>
              </w:rPr>
              <w:br/>
              <w:t>DL_66A-66A-n260H_UL_66A-n260A</w:t>
            </w:r>
          </w:p>
        </w:tc>
      </w:tr>
      <w:tr w:rsidR="003B1C56" w:rsidRPr="00840CFD" w14:paraId="516E00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9C27AA" w14:textId="566DC0D9"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AA7ADB" w14:textId="4B8C215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37CBB9" w14:textId="035EA818"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8F3978" w14:textId="616340F0"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9C9274" w14:textId="37BF1513" w:rsidR="003B1C56" w:rsidRPr="00840CFD" w:rsidRDefault="00C8650C" w:rsidP="00BC6BDB">
            <w:pPr>
              <w:keepNext/>
              <w:snapToGrid w:val="0"/>
              <w:spacing w:after="0"/>
              <w:jc w:val="both"/>
              <w:rPr>
                <w:rFonts w:ascii="Arial" w:hAnsi="Arial" w:cs="Arial"/>
                <w:sz w:val="18"/>
                <w:szCs w:val="18"/>
                <w:lang w:val="sv-SE" w:eastAsia="ja-JP"/>
              </w:rPr>
            </w:pPr>
            <w:hyperlink r:id="rId1187"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AB2828" w14:textId="3898443B"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307353" w14:textId="59E8F980"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52D77" w14:textId="4113F3B0"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DL_66A-n260J_UL_66A-n260A</w:t>
            </w:r>
            <w:r w:rsidRPr="00334A5B">
              <w:rPr>
                <w:rFonts w:eastAsia="Times New Roman" w:cs="Arial"/>
                <w:color w:val="000000"/>
                <w:szCs w:val="18"/>
              </w:rPr>
              <w:br/>
              <w:t>DL_66A-66A-n260I_UL_66A-n260A</w:t>
            </w:r>
          </w:p>
        </w:tc>
      </w:tr>
      <w:tr w:rsidR="003B1C56" w:rsidRPr="00840CFD" w14:paraId="17A35B4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2198C2" w14:textId="59B881FC"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EE0D9D" w14:textId="165F7C43"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D1049" w14:textId="3E54EA45"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B6889A" w14:textId="5AAC35D4"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A34BBF" w14:textId="1B99DAE9" w:rsidR="003B1C56" w:rsidRPr="00840CFD" w:rsidRDefault="00C8650C" w:rsidP="00BC6BDB">
            <w:pPr>
              <w:keepNext/>
              <w:snapToGrid w:val="0"/>
              <w:spacing w:after="0"/>
              <w:jc w:val="both"/>
              <w:rPr>
                <w:rFonts w:ascii="Arial" w:hAnsi="Arial" w:cs="Arial"/>
                <w:sz w:val="18"/>
                <w:szCs w:val="18"/>
                <w:lang w:val="sv-SE" w:eastAsia="ja-JP"/>
              </w:rPr>
            </w:pPr>
            <w:hyperlink r:id="rId1188"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9DA305" w14:textId="786FEEC3"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83DF57" w14:textId="682ED667"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BF56E" w14:textId="02E60593"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DL_66A-n260K_UL_66A-n260A</w:t>
            </w:r>
            <w:r w:rsidRPr="00334A5B">
              <w:rPr>
                <w:rFonts w:eastAsia="Times New Roman" w:cs="Arial"/>
                <w:color w:val="000000"/>
                <w:szCs w:val="18"/>
              </w:rPr>
              <w:br/>
              <w:t>DL_66A-66A-n260J_UL_66A-n260A</w:t>
            </w:r>
          </w:p>
        </w:tc>
      </w:tr>
      <w:tr w:rsidR="003B1C56" w:rsidRPr="00840CFD" w14:paraId="1091327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24062" w14:textId="67E412D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9CDE46" w14:textId="33B4CC9B"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07E1D8" w14:textId="6ABC1B88"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700113" w14:textId="4D792A50"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E5F512" w14:textId="3C592D35" w:rsidR="003B1C56" w:rsidRPr="00840CFD" w:rsidRDefault="00C8650C" w:rsidP="00BC6BDB">
            <w:pPr>
              <w:keepNext/>
              <w:snapToGrid w:val="0"/>
              <w:spacing w:after="0"/>
              <w:jc w:val="both"/>
              <w:rPr>
                <w:rFonts w:ascii="Arial" w:hAnsi="Arial" w:cs="Arial"/>
                <w:sz w:val="18"/>
                <w:szCs w:val="18"/>
                <w:lang w:val="sv-SE" w:eastAsia="ja-JP"/>
              </w:rPr>
            </w:pPr>
            <w:hyperlink r:id="rId1189"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F76BBD" w14:textId="4428248B"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ECEDFB" w14:textId="3A1A16BF"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727222" w14:textId="778D170F"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DL_66A-n260L_UL_66A-n260A</w:t>
            </w:r>
            <w:r w:rsidRPr="00334A5B">
              <w:rPr>
                <w:rFonts w:eastAsia="Times New Roman" w:cs="Arial"/>
                <w:color w:val="000000"/>
                <w:szCs w:val="18"/>
              </w:rPr>
              <w:br/>
              <w:t>DL_66A-66A-n260K_UL_66A-n260A</w:t>
            </w:r>
          </w:p>
        </w:tc>
      </w:tr>
      <w:tr w:rsidR="003B1C56" w:rsidRPr="00840CFD" w14:paraId="1CD18D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492189" w14:textId="15E77F52"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9845FE" w14:textId="6D0C2FC6"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C212D5" w14:textId="43C2507A"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59203D" w14:textId="1096432C"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369A1A" w14:textId="6F9BA335" w:rsidR="003B1C56" w:rsidRPr="00840CFD" w:rsidRDefault="00C8650C" w:rsidP="00BC6BDB">
            <w:pPr>
              <w:keepNext/>
              <w:snapToGrid w:val="0"/>
              <w:spacing w:after="0"/>
              <w:jc w:val="both"/>
              <w:rPr>
                <w:rFonts w:ascii="Arial" w:hAnsi="Arial" w:cs="Arial"/>
                <w:sz w:val="18"/>
                <w:szCs w:val="18"/>
                <w:lang w:val="sv-SE" w:eastAsia="ja-JP"/>
              </w:rPr>
            </w:pPr>
            <w:hyperlink r:id="rId1190"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C2BE66" w14:textId="40D1193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0F188F" w14:textId="0791A79C"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2E070E" w14:textId="2B60B9EF"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DL_66A-n260M_UL_66A-n260A</w:t>
            </w:r>
            <w:r w:rsidRPr="00334A5B">
              <w:rPr>
                <w:rFonts w:eastAsia="Times New Roman" w:cs="Arial"/>
                <w:color w:val="000000"/>
                <w:szCs w:val="18"/>
              </w:rPr>
              <w:br/>
              <w:t>DL_66A-66A-n260L_UL_66A-n260A</w:t>
            </w:r>
          </w:p>
        </w:tc>
      </w:tr>
      <w:tr w:rsidR="00456557" w:rsidRPr="00840CFD" w14:paraId="53FBF60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2EA3DF" w14:textId="79D7B5B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16E37" w14:textId="6362B6C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FE0368" w14:textId="44234750"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D574F0" w14:textId="1873AC52"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F3F1F4" w14:textId="28A67A9E" w:rsidR="00456557" w:rsidRPr="00840CFD" w:rsidRDefault="00456557" w:rsidP="00BC6BDB">
            <w:pPr>
              <w:keepNext/>
              <w:snapToGrid w:val="0"/>
              <w:spacing w:after="0"/>
              <w:jc w:val="both"/>
              <w:rPr>
                <w:rFonts w:ascii="Arial" w:hAnsi="Arial" w:cs="Arial"/>
                <w:sz w:val="18"/>
                <w:szCs w:val="18"/>
                <w:lang w:val="sv-SE" w:eastAsia="ja-JP"/>
              </w:rPr>
            </w:pPr>
            <w:hyperlink r:id="rId119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60484" w14:textId="15BAB50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53824ED" w14:textId="119323D4" w:rsidR="00456557" w:rsidRPr="0008618F" w:rsidRDefault="00456557" w:rsidP="00BC6BDB">
            <w:pPr>
              <w:pStyle w:val="TAL"/>
              <w:snapToGrid w:val="0"/>
              <w:jc w:val="both"/>
              <w:rPr>
                <w:rFonts w:eastAsia="新細明體" w:cs="Arial"/>
                <w:szCs w:val="18"/>
                <w:lang w:val="sv-SE" w:eastAsia="zh-TW"/>
              </w:rPr>
            </w:pPr>
            <w:r w:rsidRPr="000C0D24">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ED845F" w14:textId="0E945D95"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DL_66A-n260(2A-2G)_UL_66A-n260A</w:t>
            </w:r>
            <w:r w:rsidRPr="00334A5B">
              <w:rPr>
                <w:rFonts w:eastAsia="Times New Roman" w:cs="Arial"/>
                <w:color w:val="000000"/>
                <w:szCs w:val="18"/>
              </w:rPr>
              <w:br/>
              <w:t>DL_66A-66A-n260(A-2G)_UL_66A-n260A</w:t>
            </w:r>
            <w:r w:rsidRPr="00334A5B">
              <w:rPr>
                <w:rFonts w:eastAsia="Times New Roman" w:cs="Arial"/>
                <w:color w:val="000000"/>
                <w:szCs w:val="18"/>
              </w:rPr>
              <w:br/>
              <w:t>DL_66A-66A-n260(3A-G)_UL_66A-n260A</w:t>
            </w:r>
          </w:p>
        </w:tc>
      </w:tr>
      <w:tr w:rsidR="00456557" w:rsidRPr="00840CFD" w14:paraId="119AF7C1"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1AF36B" w14:textId="797C2DC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F9072C" w14:textId="2BF5A63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94D869" w14:textId="3E65A2AB"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3EFB2C" w14:textId="5C1E449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36CEAD" w14:textId="103A908E" w:rsidR="00456557" w:rsidRPr="00840CFD" w:rsidRDefault="00456557" w:rsidP="00BC6BDB">
            <w:pPr>
              <w:keepNext/>
              <w:snapToGrid w:val="0"/>
              <w:spacing w:after="0"/>
              <w:jc w:val="both"/>
              <w:rPr>
                <w:rFonts w:ascii="Arial" w:hAnsi="Arial" w:cs="Arial"/>
                <w:sz w:val="18"/>
                <w:szCs w:val="18"/>
                <w:lang w:val="sv-SE" w:eastAsia="ja-JP"/>
              </w:rPr>
            </w:pPr>
            <w:hyperlink r:id="rId119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A3C140" w14:textId="31C84B7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6399E93" w14:textId="54D245F8" w:rsidR="00456557" w:rsidRPr="00840CFD" w:rsidRDefault="00456557" w:rsidP="0008618F">
            <w:pPr>
              <w:pStyle w:val="TAL"/>
              <w:snapToGrid w:val="0"/>
              <w:jc w:val="both"/>
              <w:rPr>
                <w:rFonts w:cs="Arial"/>
                <w:szCs w:val="18"/>
                <w:lang w:val="sv-SE" w:eastAsia="ja-JP"/>
              </w:rPr>
            </w:pPr>
            <w:r w:rsidRPr="000C0D24">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853DA7" w14:textId="43D25DE4"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DL_66A-n260(2H)_UL_66A-n260A</w:t>
            </w:r>
            <w:r w:rsidRPr="00334A5B">
              <w:rPr>
                <w:rFonts w:eastAsia="Times New Roman" w:cs="Arial"/>
                <w:color w:val="000000"/>
                <w:szCs w:val="18"/>
              </w:rPr>
              <w:br/>
              <w:t>DL_66A-66A-n260(G-H)_UL_66A-n260A</w:t>
            </w:r>
          </w:p>
        </w:tc>
      </w:tr>
      <w:tr w:rsidR="00456557" w:rsidRPr="00840CFD" w14:paraId="2594F6A7"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F508E" w14:textId="5FBDDF5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61F5DC" w14:textId="122EE31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21BB16" w14:textId="66555547"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1308E1" w14:textId="72B57DB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4885AD" w14:textId="37A528DB" w:rsidR="00456557" w:rsidRPr="00840CFD" w:rsidRDefault="00456557" w:rsidP="00BC6BDB">
            <w:pPr>
              <w:keepNext/>
              <w:snapToGrid w:val="0"/>
              <w:spacing w:after="0"/>
              <w:jc w:val="both"/>
              <w:rPr>
                <w:rFonts w:ascii="Arial" w:hAnsi="Arial" w:cs="Arial"/>
                <w:sz w:val="18"/>
                <w:szCs w:val="18"/>
                <w:lang w:val="sv-SE" w:eastAsia="ja-JP"/>
              </w:rPr>
            </w:pPr>
            <w:hyperlink r:id="rId119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3D2F98" w14:textId="561D1CC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3578380" w14:textId="21D31FA6" w:rsidR="00456557" w:rsidRPr="00840CFD" w:rsidRDefault="00456557" w:rsidP="0008618F">
            <w:pPr>
              <w:pStyle w:val="TAL"/>
              <w:snapToGrid w:val="0"/>
              <w:jc w:val="both"/>
              <w:rPr>
                <w:rFonts w:cs="Arial"/>
                <w:szCs w:val="18"/>
                <w:lang w:val="sv-SE" w:eastAsia="ja-JP"/>
              </w:rPr>
            </w:pPr>
            <w:r w:rsidRPr="000C0D24">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5CC8EC" w14:textId="41BD4AFB"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DL_66A-n260(A-2G)_UL_66A-n260A</w:t>
            </w:r>
            <w:r w:rsidRPr="00334A5B">
              <w:rPr>
                <w:rFonts w:eastAsia="Times New Roman" w:cs="Arial"/>
                <w:color w:val="000000"/>
                <w:szCs w:val="18"/>
              </w:rPr>
              <w:br/>
              <w:t>DL_66A-66A-n260(2G)_UL_66A-n260A</w:t>
            </w:r>
            <w:r w:rsidRPr="00334A5B">
              <w:rPr>
                <w:rFonts w:eastAsia="Times New Roman" w:cs="Arial"/>
                <w:color w:val="000000"/>
                <w:szCs w:val="18"/>
              </w:rPr>
              <w:br/>
              <w:t>DL_66A-66A-n260(2A-G)_UL_66A-n260A</w:t>
            </w:r>
          </w:p>
        </w:tc>
      </w:tr>
      <w:tr w:rsidR="00456557" w:rsidRPr="00840CFD" w14:paraId="2DF18FA0"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73451" w14:textId="2F896DB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2EE47D" w14:textId="4642378E"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059D0" w14:textId="74D484B0"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826890" w14:textId="17F33E90"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F23AA5" w14:textId="69B3E012" w:rsidR="00456557" w:rsidRPr="00840CFD" w:rsidRDefault="00456557" w:rsidP="00BC6BDB">
            <w:pPr>
              <w:keepNext/>
              <w:snapToGrid w:val="0"/>
              <w:spacing w:after="0"/>
              <w:jc w:val="both"/>
              <w:rPr>
                <w:rFonts w:ascii="Arial" w:hAnsi="Arial" w:cs="Arial"/>
                <w:sz w:val="18"/>
                <w:szCs w:val="18"/>
                <w:lang w:val="sv-SE" w:eastAsia="ja-JP"/>
              </w:rPr>
            </w:pPr>
            <w:hyperlink r:id="rId119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C0C014" w14:textId="34A7F08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E95ADEE" w14:textId="3B71F401" w:rsidR="00456557" w:rsidRPr="00840CFD" w:rsidRDefault="00456557" w:rsidP="0008618F">
            <w:pPr>
              <w:pStyle w:val="TAL"/>
              <w:snapToGrid w:val="0"/>
              <w:jc w:val="both"/>
              <w:rPr>
                <w:rFonts w:cs="Arial"/>
                <w:szCs w:val="18"/>
                <w:lang w:val="sv-SE" w:eastAsia="ja-JP"/>
              </w:rPr>
            </w:pPr>
            <w:r w:rsidRPr="000C0D24">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3E8E9A" w14:textId="19B08206"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DL_66A-n260(3A-G)_UL_66A-n260A</w:t>
            </w:r>
            <w:r w:rsidRPr="00334A5B">
              <w:rPr>
                <w:rFonts w:eastAsia="Times New Roman" w:cs="Arial"/>
                <w:color w:val="000000"/>
                <w:szCs w:val="18"/>
              </w:rPr>
              <w:br/>
              <w:t>DL_66A-66A-n260(2A-G)_UL_66A-n260A</w:t>
            </w:r>
            <w:r w:rsidRPr="00334A5B">
              <w:rPr>
                <w:rFonts w:eastAsia="Times New Roman" w:cs="Arial"/>
                <w:color w:val="000000"/>
                <w:szCs w:val="18"/>
              </w:rPr>
              <w:br/>
              <w:t>DL_66A-66A-n260(4A)_UL_66A-n260A</w:t>
            </w:r>
          </w:p>
        </w:tc>
      </w:tr>
      <w:tr w:rsidR="00456557" w:rsidRPr="00840CFD" w14:paraId="6CF9F03F"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FB342" w14:textId="1D8B4D1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2CC56B" w14:textId="0418325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9E568F" w14:textId="474F66A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6BB119" w14:textId="4C22364A"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75DD62" w14:textId="57898701" w:rsidR="00456557" w:rsidRPr="00840CFD" w:rsidRDefault="00456557" w:rsidP="00BC6BDB">
            <w:pPr>
              <w:keepNext/>
              <w:snapToGrid w:val="0"/>
              <w:spacing w:after="0"/>
              <w:jc w:val="both"/>
              <w:rPr>
                <w:rFonts w:ascii="Arial" w:hAnsi="Arial" w:cs="Arial"/>
                <w:sz w:val="18"/>
                <w:szCs w:val="18"/>
                <w:lang w:val="sv-SE" w:eastAsia="ja-JP"/>
              </w:rPr>
            </w:pPr>
            <w:hyperlink r:id="rId1195"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BAAF25" w14:textId="520D0E3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DDE27A2" w14:textId="1DAA95E5" w:rsidR="00456557" w:rsidRPr="00840CFD" w:rsidRDefault="00456557" w:rsidP="0008618F">
            <w:pPr>
              <w:pStyle w:val="TAL"/>
              <w:snapToGrid w:val="0"/>
              <w:jc w:val="both"/>
              <w:rPr>
                <w:rFonts w:cs="Arial"/>
                <w:szCs w:val="18"/>
                <w:lang w:val="sv-SE" w:eastAsia="ja-JP"/>
              </w:rPr>
            </w:pPr>
            <w:r w:rsidRPr="000C0D24">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A3622B" w14:textId="7E244853"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DL_66A-n260(G-H)_UL_66A-n260A</w:t>
            </w:r>
            <w:r w:rsidRPr="00334A5B">
              <w:rPr>
                <w:rFonts w:eastAsia="Times New Roman" w:cs="Arial"/>
                <w:color w:val="000000"/>
                <w:szCs w:val="18"/>
              </w:rPr>
              <w:br/>
              <w:t>DL_66A-66A-n260(A-H)_UL_66A-n260A</w:t>
            </w:r>
            <w:r w:rsidRPr="00334A5B">
              <w:rPr>
                <w:rFonts w:eastAsia="Times New Roman" w:cs="Arial"/>
                <w:color w:val="000000"/>
                <w:szCs w:val="18"/>
              </w:rPr>
              <w:br/>
              <w:t>DL_66A-66A-n260(2G)_UL_66A-n260A</w:t>
            </w:r>
          </w:p>
        </w:tc>
      </w:tr>
      <w:tr w:rsidR="00456557" w:rsidRPr="00840CFD" w14:paraId="3FC8BD4D"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829EEA" w14:textId="472A942E"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1764ED" w14:textId="47837DD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7C3D8" w14:textId="08FBF86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71171A" w14:textId="45756681"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900DEB" w14:textId="43EA2998" w:rsidR="00456557" w:rsidRPr="00840CFD" w:rsidRDefault="00456557" w:rsidP="00BC6BDB">
            <w:pPr>
              <w:keepNext/>
              <w:snapToGrid w:val="0"/>
              <w:spacing w:after="0"/>
              <w:jc w:val="both"/>
              <w:rPr>
                <w:rFonts w:ascii="Arial" w:hAnsi="Arial" w:cs="Arial"/>
                <w:sz w:val="18"/>
                <w:szCs w:val="18"/>
                <w:lang w:val="sv-SE" w:eastAsia="ja-JP"/>
              </w:rPr>
            </w:pPr>
            <w:hyperlink r:id="rId1196"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2E988" w14:textId="094A980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975D54E" w14:textId="34452944" w:rsidR="00456557" w:rsidRPr="00840CFD" w:rsidRDefault="00456557" w:rsidP="0008618F">
            <w:pPr>
              <w:pStyle w:val="TAL"/>
              <w:snapToGrid w:val="0"/>
              <w:jc w:val="both"/>
              <w:rPr>
                <w:rFonts w:cs="Arial"/>
                <w:szCs w:val="18"/>
                <w:lang w:val="sv-SE" w:eastAsia="ja-JP"/>
              </w:rPr>
            </w:pPr>
            <w:r w:rsidRPr="000C0D24">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84F571" w14:textId="58852769"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DL_66A-n260(2G)_UL_66A-n260A</w:t>
            </w:r>
            <w:r w:rsidRPr="00334A5B">
              <w:rPr>
                <w:rFonts w:eastAsia="Times New Roman" w:cs="Arial"/>
                <w:color w:val="000000"/>
                <w:szCs w:val="18"/>
              </w:rPr>
              <w:br/>
              <w:t>DL_66A-66A-n260(A-G)_UL_66A-n260A</w:t>
            </w:r>
          </w:p>
        </w:tc>
      </w:tr>
      <w:tr w:rsidR="00456557" w:rsidRPr="00840CFD" w14:paraId="4CDC8306"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13173B" w14:textId="1857177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6EE742" w14:textId="602C339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AAAAFD" w14:textId="7EDDCE6F"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6E87D9" w14:textId="1E4574C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5E64CC" w14:textId="699DEB41" w:rsidR="00456557" w:rsidRPr="00840CFD" w:rsidRDefault="00456557" w:rsidP="00BC6BDB">
            <w:pPr>
              <w:keepNext/>
              <w:snapToGrid w:val="0"/>
              <w:spacing w:after="0"/>
              <w:jc w:val="both"/>
              <w:rPr>
                <w:rFonts w:ascii="Arial" w:hAnsi="Arial" w:cs="Arial"/>
                <w:sz w:val="18"/>
                <w:szCs w:val="18"/>
                <w:lang w:val="sv-SE" w:eastAsia="ja-JP"/>
              </w:rPr>
            </w:pPr>
            <w:hyperlink r:id="rId119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4DE590" w14:textId="6A570B3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F6C9E1A" w14:textId="5C4CDC95" w:rsidR="00456557" w:rsidRPr="00840CFD" w:rsidRDefault="00456557" w:rsidP="0008618F">
            <w:pPr>
              <w:pStyle w:val="TAL"/>
              <w:snapToGrid w:val="0"/>
              <w:jc w:val="both"/>
              <w:rPr>
                <w:rFonts w:cs="Arial"/>
                <w:szCs w:val="18"/>
                <w:lang w:val="sv-SE" w:eastAsia="ja-JP"/>
              </w:rPr>
            </w:pPr>
            <w:r w:rsidRPr="000C0D24">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FA2EA7" w14:textId="7ECC45AA"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DL_66A-n260(2A-G)_UL_66A-n260A</w:t>
            </w:r>
            <w:r w:rsidRPr="00334A5B">
              <w:rPr>
                <w:rFonts w:eastAsia="Times New Roman" w:cs="Arial"/>
                <w:color w:val="000000"/>
                <w:szCs w:val="18"/>
              </w:rPr>
              <w:br/>
              <w:t>DL_66A-66A-n260(A-G)_UL_66A-n260A</w:t>
            </w:r>
            <w:r w:rsidRPr="00334A5B">
              <w:rPr>
                <w:rFonts w:eastAsia="Times New Roman" w:cs="Arial"/>
                <w:color w:val="000000"/>
                <w:szCs w:val="18"/>
              </w:rPr>
              <w:br/>
              <w:t>DL_66A-66A-n260(3A)_UL_66A-n260A</w:t>
            </w:r>
          </w:p>
        </w:tc>
      </w:tr>
      <w:tr w:rsidR="00456557" w:rsidRPr="00840CFD" w14:paraId="15AC2DE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9B6C86" w14:textId="5DA6E66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9F275F" w14:textId="66E30E48"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B6476B" w14:textId="7A5C936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DEC0E5" w14:textId="4C908E1F"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9ACFC2" w14:textId="60A91DCA" w:rsidR="00456557" w:rsidRPr="00840CFD" w:rsidRDefault="00456557" w:rsidP="00BC6BDB">
            <w:pPr>
              <w:keepNext/>
              <w:snapToGrid w:val="0"/>
              <w:spacing w:after="0"/>
              <w:jc w:val="both"/>
              <w:rPr>
                <w:rFonts w:ascii="Arial" w:hAnsi="Arial" w:cs="Arial"/>
                <w:sz w:val="18"/>
                <w:szCs w:val="18"/>
                <w:lang w:val="sv-SE" w:eastAsia="ja-JP"/>
              </w:rPr>
            </w:pPr>
            <w:hyperlink r:id="rId119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2112A7" w14:textId="52E8C91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FD56DF3" w14:textId="0BB739E4" w:rsidR="00456557" w:rsidRPr="00840CFD" w:rsidRDefault="00456557" w:rsidP="0008618F">
            <w:pPr>
              <w:pStyle w:val="TAL"/>
              <w:snapToGrid w:val="0"/>
              <w:jc w:val="both"/>
              <w:rPr>
                <w:rFonts w:cs="Arial"/>
                <w:szCs w:val="18"/>
                <w:lang w:val="sv-SE" w:eastAsia="ja-JP"/>
              </w:rPr>
            </w:pPr>
            <w:r w:rsidRPr="000C0D24">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E808F3" w14:textId="6CF94CA0"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DL_66A-n260(A-H)_UL_66A-n260A</w:t>
            </w:r>
            <w:r w:rsidRPr="00334A5B">
              <w:rPr>
                <w:rFonts w:eastAsia="Times New Roman" w:cs="Arial"/>
                <w:color w:val="000000"/>
                <w:szCs w:val="18"/>
              </w:rPr>
              <w:br/>
              <w:t>DL_66A-66A-n260H_UL_66A-n260A</w:t>
            </w:r>
            <w:r w:rsidRPr="00334A5B">
              <w:rPr>
                <w:rFonts w:eastAsia="Times New Roman" w:cs="Arial"/>
                <w:color w:val="000000"/>
                <w:szCs w:val="18"/>
              </w:rPr>
              <w:br/>
              <w:t>DL_66A-66A-n260(A-G)_UL_66A-n260A</w:t>
            </w:r>
          </w:p>
        </w:tc>
      </w:tr>
      <w:tr w:rsidR="00456557" w:rsidRPr="00840CFD" w14:paraId="03C6DABD"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6A4978" w14:textId="550F49D6"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9143CE" w14:textId="4690799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E30D0D" w14:textId="71672992"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78960C" w14:textId="1DB2B383"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211A88" w14:textId="6B9D6A99" w:rsidR="00456557" w:rsidRPr="00840CFD" w:rsidRDefault="00456557" w:rsidP="00BC6BDB">
            <w:pPr>
              <w:keepNext/>
              <w:snapToGrid w:val="0"/>
              <w:spacing w:after="0"/>
              <w:jc w:val="both"/>
              <w:rPr>
                <w:rFonts w:ascii="Arial" w:hAnsi="Arial" w:cs="Arial"/>
                <w:sz w:val="18"/>
                <w:szCs w:val="18"/>
                <w:lang w:val="sv-SE" w:eastAsia="ja-JP"/>
              </w:rPr>
            </w:pPr>
            <w:hyperlink r:id="rId119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03BAE3" w14:textId="110F70C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9254406" w14:textId="0F3499AD" w:rsidR="00456557" w:rsidRPr="00840CFD" w:rsidRDefault="00456557" w:rsidP="0008618F">
            <w:pPr>
              <w:pStyle w:val="TAL"/>
              <w:snapToGrid w:val="0"/>
              <w:jc w:val="both"/>
              <w:rPr>
                <w:rFonts w:cs="Arial"/>
                <w:szCs w:val="18"/>
                <w:lang w:val="sv-SE" w:eastAsia="ja-JP"/>
              </w:rPr>
            </w:pPr>
            <w:r w:rsidRPr="000C0D24">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AF5E71" w14:textId="0E051746"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DL_66A-n260(A-G)_UL_66A-n260A</w:t>
            </w:r>
            <w:r w:rsidRPr="00334A5B">
              <w:rPr>
                <w:rFonts w:eastAsia="Times New Roman" w:cs="Arial"/>
                <w:color w:val="000000"/>
                <w:szCs w:val="18"/>
              </w:rPr>
              <w:br/>
              <w:t>DL_66A-66A-n260G_UL_66A-n260A</w:t>
            </w:r>
            <w:r w:rsidRPr="00334A5B">
              <w:rPr>
                <w:rFonts w:eastAsia="Times New Roman" w:cs="Arial"/>
                <w:color w:val="000000"/>
                <w:szCs w:val="18"/>
              </w:rPr>
              <w:br/>
              <w:t>DL_66A-66A-n260(2A)_UL_66A-n260A</w:t>
            </w:r>
          </w:p>
        </w:tc>
      </w:tr>
      <w:tr w:rsidR="007F060B" w:rsidRPr="00840CFD" w14:paraId="7B41E89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C23549" w14:textId="798795BD"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832D4C" w14:textId="61886ED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DBF82" w14:textId="2F8D73D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58C4A7" w14:textId="60A304E1"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7D2033" w14:textId="68FF27E4" w:rsidR="007F060B" w:rsidRPr="00840CFD" w:rsidRDefault="00C8650C" w:rsidP="00BC6BDB">
            <w:pPr>
              <w:keepNext/>
              <w:snapToGrid w:val="0"/>
              <w:spacing w:after="0"/>
              <w:jc w:val="both"/>
              <w:rPr>
                <w:rFonts w:ascii="Arial" w:hAnsi="Arial" w:cs="Arial"/>
                <w:sz w:val="18"/>
                <w:szCs w:val="18"/>
                <w:lang w:val="sv-SE" w:eastAsia="ja-JP"/>
              </w:rPr>
            </w:pPr>
            <w:hyperlink r:id="rId1200"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48FCCD" w14:textId="1FAA553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1707C3" w14:textId="4A111F9F" w:rsidR="007F060B" w:rsidRPr="0046652A" w:rsidRDefault="0046652A"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917BAA" w14:textId="0F07745C"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DL_66A-n261(G-H)_UL_66A-n261A</w:t>
            </w:r>
          </w:p>
        </w:tc>
      </w:tr>
      <w:tr w:rsidR="007F060B" w:rsidRPr="00840CFD" w14:paraId="4D9F5F3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850622" w14:textId="0DF6F7B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90404" w14:textId="568A295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2BFA1A" w14:textId="2A469A71"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267975" w14:textId="719FAD53"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0E5850" w14:textId="15C945E9" w:rsidR="007F060B" w:rsidRPr="00840CFD" w:rsidRDefault="00C8650C" w:rsidP="00BC6BDB">
            <w:pPr>
              <w:keepNext/>
              <w:snapToGrid w:val="0"/>
              <w:spacing w:after="0"/>
              <w:jc w:val="both"/>
              <w:rPr>
                <w:rFonts w:ascii="Arial" w:hAnsi="Arial" w:cs="Arial"/>
                <w:sz w:val="18"/>
                <w:szCs w:val="18"/>
                <w:lang w:val="sv-SE" w:eastAsia="ja-JP"/>
              </w:rPr>
            </w:pPr>
            <w:hyperlink r:id="rId1201"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5EFAF5" w14:textId="658BBFC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CE799F" w14:textId="6FF83E03" w:rsidR="007F060B" w:rsidRPr="00840CFD" w:rsidRDefault="00DD35A1"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1CA2D4" w14:textId="14FBC2F2"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DL_66A-n261(2A-H)_UL_66A-n261A</w:t>
            </w:r>
          </w:p>
        </w:tc>
      </w:tr>
      <w:tr w:rsidR="007F060B" w:rsidRPr="00840CFD" w14:paraId="70D8F52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52775" w14:textId="483801D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497A938" w14:textId="27AC9E7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438A9B" w14:textId="2307DDF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293E2A" w14:textId="7FD9F48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42B3A3" w14:textId="678810E0" w:rsidR="007F060B" w:rsidRPr="00840CFD" w:rsidRDefault="00C8650C" w:rsidP="00BC6BDB">
            <w:pPr>
              <w:keepNext/>
              <w:snapToGrid w:val="0"/>
              <w:spacing w:after="0"/>
              <w:jc w:val="both"/>
              <w:rPr>
                <w:rFonts w:ascii="Arial" w:hAnsi="Arial" w:cs="Arial"/>
                <w:sz w:val="18"/>
                <w:szCs w:val="18"/>
                <w:lang w:val="sv-SE" w:eastAsia="ja-JP"/>
              </w:rPr>
            </w:pPr>
            <w:hyperlink r:id="rId1202"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F26103" w14:textId="69FC5630"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80800A" w14:textId="24489FB0" w:rsidR="007F060B" w:rsidRPr="00840CFD" w:rsidRDefault="00DB423E" w:rsidP="00BC6BDB">
            <w:pPr>
              <w:pStyle w:val="TAL"/>
              <w:snapToGrid w:val="0"/>
              <w:jc w:val="both"/>
              <w:rPr>
                <w:rFonts w:cs="Arial"/>
                <w:szCs w:val="18"/>
                <w:lang w:val="sv-SE" w:eastAsia="ja-JP"/>
              </w:rPr>
            </w:pPr>
            <w:r w:rsidRPr="00DB423E">
              <w:rPr>
                <w:rFonts w:eastAsia="Times New Roman" w:cs="Arial"/>
                <w:color w:val="000000"/>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BCD235" w14:textId="18A48EB3"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DL_66A-n261(2G)_UL_66A-n261A</w:t>
            </w:r>
          </w:p>
        </w:tc>
      </w:tr>
      <w:tr w:rsidR="007F060B" w:rsidRPr="00840CFD" w14:paraId="47B909E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2827C" w14:textId="1122F5F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949F4B" w14:textId="05429BBD"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FEEB1" w14:textId="3D8B4151"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64CC1B" w14:textId="22559818"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F6C615" w14:textId="48B89820" w:rsidR="007F060B" w:rsidRPr="00840CFD" w:rsidRDefault="00C8650C" w:rsidP="00BC6BDB">
            <w:pPr>
              <w:keepNext/>
              <w:snapToGrid w:val="0"/>
              <w:spacing w:after="0"/>
              <w:jc w:val="both"/>
              <w:rPr>
                <w:rFonts w:ascii="Arial" w:hAnsi="Arial" w:cs="Arial"/>
                <w:sz w:val="18"/>
                <w:szCs w:val="18"/>
                <w:lang w:val="sv-SE" w:eastAsia="ja-JP"/>
              </w:rPr>
            </w:pPr>
            <w:hyperlink r:id="rId1203"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19D5CA" w14:textId="6CB0E16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2B9D86" w14:textId="216FF3D3" w:rsidR="007F060B" w:rsidRPr="00840CFD" w:rsidRDefault="00DD35A1"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46C9D0" w14:textId="23903697"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DL_66A-n261(2A-G)_UL_66A-n261A</w:t>
            </w:r>
          </w:p>
        </w:tc>
      </w:tr>
      <w:tr w:rsidR="006B64A9" w:rsidRPr="00840CFD" w14:paraId="454FF9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BCC3FF" w14:textId="013C210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B7DD84" w14:textId="7ACC2F9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9B632" w14:textId="1E168A7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8F5A35" w14:textId="61CBD84A"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846603" w14:textId="64358AE3" w:rsidR="006B64A9" w:rsidRPr="00840CFD" w:rsidRDefault="00C8650C" w:rsidP="00BC6BDB">
            <w:pPr>
              <w:keepNext/>
              <w:snapToGrid w:val="0"/>
              <w:spacing w:after="0"/>
              <w:jc w:val="both"/>
              <w:rPr>
                <w:rFonts w:ascii="Arial" w:hAnsi="Arial" w:cs="Arial"/>
                <w:sz w:val="18"/>
                <w:szCs w:val="18"/>
                <w:lang w:val="sv-SE" w:eastAsia="ja-JP"/>
              </w:rPr>
            </w:pPr>
            <w:hyperlink r:id="rId1204" w:history="1">
              <w:r w:rsidR="006B64A9"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4A7B3A" w14:textId="751E17E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661664" w14:textId="5EE9AD82" w:rsidR="006B64A9" w:rsidRPr="00840CFD" w:rsidRDefault="00DD35A1" w:rsidP="006B64A9">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75EE9F" w14:textId="6172ABC0"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DL_66A-n261(2G)_UL_66A-n261A</w:t>
            </w:r>
            <w:r w:rsidRPr="00334A5B">
              <w:rPr>
                <w:rFonts w:eastAsia="Times New Roman" w:cs="Arial"/>
                <w:color w:val="000000"/>
                <w:szCs w:val="18"/>
              </w:rPr>
              <w:br/>
              <w:t>DL_66A-n261(2A-G)_UL_66A-n261A</w:t>
            </w:r>
          </w:p>
        </w:tc>
      </w:tr>
      <w:tr w:rsidR="006B64A9" w:rsidRPr="00840CFD" w14:paraId="2FB1DCA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28E50B" w14:textId="6CA2253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E79004" w14:textId="237B66AF"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8CCC10" w14:textId="6E8028F2"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57D36CA" w14:textId="45AFB7E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ABA6F8" w14:textId="012E4F91" w:rsidR="006B64A9" w:rsidRPr="00840CFD" w:rsidRDefault="00C8650C" w:rsidP="00BC6BDB">
            <w:pPr>
              <w:keepNext/>
              <w:snapToGrid w:val="0"/>
              <w:spacing w:after="0"/>
              <w:jc w:val="both"/>
              <w:rPr>
                <w:rFonts w:ascii="Arial" w:hAnsi="Arial" w:cs="Arial"/>
                <w:sz w:val="18"/>
                <w:szCs w:val="18"/>
                <w:lang w:val="sv-SE" w:eastAsia="ja-JP"/>
              </w:rPr>
            </w:pPr>
            <w:hyperlink r:id="rId1205" w:history="1">
              <w:r w:rsidR="006B64A9"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314BCB" w14:textId="68AF27D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355A1B" w14:textId="45B2357C" w:rsidR="006B64A9" w:rsidRPr="00DD35A1" w:rsidRDefault="00DD35A1" w:rsidP="006B64A9">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CE697E" w14:textId="28633B3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DL_66A-n261(A-G)_UL_66A-n261A</w:t>
            </w:r>
          </w:p>
        </w:tc>
      </w:tr>
      <w:tr w:rsidR="006B64A9" w:rsidRPr="00840CFD" w14:paraId="02BA270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6A5F8F" w14:textId="5329CA02"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E0E4F0" w14:textId="0537A01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BBABEC" w14:textId="77817BC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BF4364" w14:textId="3D77914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89382F" w14:textId="2F0C81E5" w:rsidR="006B64A9" w:rsidRPr="00840CFD" w:rsidRDefault="00C8650C" w:rsidP="00BC6BDB">
            <w:pPr>
              <w:keepNext/>
              <w:snapToGrid w:val="0"/>
              <w:spacing w:after="0"/>
              <w:jc w:val="both"/>
              <w:rPr>
                <w:rFonts w:ascii="Arial" w:hAnsi="Arial" w:cs="Arial"/>
                <w:sz w:val="18"/>
                <w:szCs w:val="18"/>
                <w:lang w:val="sv-SE" w:eastAsia="ja-JP"/>
              </w:rPr>
            </w:pPr>
            <w:hyperlink r:id="rId1206" w:history="1">
              <w:r w:rsidR="006B64A9"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3D2949" w14:textId="0DDFFDC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659091" w14:textId="60BAA70B" w:rsidR="006B64A9" w:rsidRPr="00840CFD" w:rsidRDefault="00DD35A1" w:rsidP="006B64A9">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C340" w14:textId="42F21822"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DL_66A-n261(3A)_UL_66A-n261A</w:t>
            </w:r>
          </w:p>
        </w:tc>
      </w:tr>
      <w:tr w:rsidR="006B64A9" w:rsidRPr="00840CFD" w14:paraId="3B5D702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78C510" w14:textId="69CEB56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2CB827" w14:textId="3A118E1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A189A2" w14:textId="7A5F763A"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29E10C" w14:textId="3B477BD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AB50FF" w14:textId="4067C399" w:rsidR="006B64A9" w:rsidRPr="00840CFD" w:rsidRDefault="00C8650C" w:rsidP="00BC6BDB">
            <w:pPr>
              <w:keepNext/>
              <w:snapToGrid w:val="0"/>
              <w:spacing w:after="0"/>
              <w:jc w:val="both"/>
              <w:rPr>
                <w:rFonts w:ascii="Arial" w:hAnsi="Arial" w:cs="Arial"/>
                <w:sz w:val="18"/>
                <w:szCs w:val="18"/>
                <w:lang w:val="sv-SE" w:eastAsia="ja-JP"/>
              </w:rPr>
            </w:pPr>
            <w:hyperlink r:id="rId1207"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4EECA1" w14:textId="67C7972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ED8937C" w14:textId="73A73865" w:rsidR="006B64A9" w:rsidRPr="00840CFD" w:rsidRDefault="00DD35A1"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9EE254" w14:textId="376B8C47"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DL_66A-n261A_UL_66A-n261A</w:t>
            </w:r>
          </w:p>
        </w:tc>
      </w:tr>
      <w:tr w:rsidR="00DD35A1" w:rsidRPr="00840CFD" w14:paraId="27985CB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A38400" w14:textId="6B0BEFDD"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0B9797" w14:textId="43FDDEE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C36068" w14:textId="34299511"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566CD8" w14:textId="3A4871D0"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9A65FF" w14:textId="0842FABA" w:rsidR="00DD35A1" w:rsidRPr="00840CFD" w:rsidRDefault="00C8650C" w:rsidP="00BC6BDB">
            <w:pPr>
              <w:keepNext/>
              <w:snapToGrid w:val="0"/>
              <w:spacing w:after="0"/>
              <w:jc w:val="both"/>
              <w:rPr>
                <w:rFonts w:ascii="Arial" w:hAnsi="Arial" w:cs="Arial"/>
                <w:sz w:val="18"/>
                <w:szCs w:val="18"/>
                <w:lang w:val="sv-SE" w:eastAsia="ja-JP"/>
              </w:rPr>
            </w:pPr>
            <w:hyperlink r:id="rId1208"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47C513" w14:textId="0C9973F6"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76030C9" w14:textId="712B6E01" w:rsidR="00DD35A1" w:rsidRPr="00840CFD" w:rsidRDefault="00DD35A1" w:rsidP="00BC6BDB">
            <w:pPr>
              <w:pStyle w:val="TAL"/>
              <w:snapToGrid w:val="0"/>
              <w:jc w:val="both"/>
              <w:rPr>
                <w:rFonts w:cs="Arial"/>
                <w:szCs w:val="18"/>
                <w:lang w:val="sv-SE" w:eastAsia="ja-JP"/>
              </w:rPr>
            </w:pPr>
            <w:r w:rsidRPr="00455715">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3C626B" w14:textId="528F0F89"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DL_66A-n261A(2A)_UL_66A-n261A</w:t>
            </w:r>
            <w:r w:rsidRPr="00334A5B">
              <w:rPr>
                <w:rFonts w:eastAsia="Times New Roman" w:cs="Arial"/>
                <w:color w:val="000000"/>
                <w:szCs w:val="18"/>
              </w:rPr>
              <w:br/>
              <w:t>DL_66A-66A-n261A_UL_66A-n261A</w:t>
            </w:r>
          </w:p>
        </w:tc>
      </w:tr>
      <w:tr w:rsidR="00DD35A1" w:rsidRPr="00840CFD" w14:paraId="7766FBB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29BB04" w14:textId="7C8FBC00"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F844D9" w14:textId="312C52CC"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75FBBF" w14:textId="2F39537F"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789BA" w14:textId="45450528"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7B9F61" w14:textId="03E39717" w:rsidR="00DD35A1" w:rsidRPr="00840CFD" w:rsidRDefault="00C8650C" w:rsidP="00BC6BDB">
            <w:pPr>
              <w:keepNext/>
              <w:snapToGrid w:val="0"/>
              <w:spacing w:after="0"/>
              <w:jc w:val="both"/>
              <w:rPr>
                <w:rFonts w:ascii="Arial" w:hAnsi="Arial" w:cs="Arial"/>
                <w:sz w:val="18"/>
                <w:szCs w:val="18"/>
                <w:lang w:val="sv-SE" w:eastAsia="ja-JP"/>
              </w:rPr>
            </w:pPr>
            <w:hyperlink r:id="rId1209"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E1AFC" w14:textId="4D2812BD"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27E3214" w14:textId="2A280B2F" w:rsidR="00DD35A1" w:rsidRPr="00840CFD" w:rsidRDefault="00DD35A1" w:rsidP="00BC6BDB">
            <w:pPr>
              <w:pStyle w:val="TAL"/>
              <w:snapToGrid w:val="0"/>
              <w:jc w:val="both"/>
              <w:rPr>
                <w:rFonts w:cs="Arial"/>
                <w:szCs w:val="18"/>
                <w:lang w:val="sv-SE" w:eastAsia="ja-JP"/>
              </w:rPr>
            </w:pPr>
            <w:r w:rsidRPr="00455715">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53FEE8" w14:textId="2E8250FB"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DL_66A-n261A(3A)_UL_66A-n261A</w:t>
            </w:r>
            <w:r w:rsidRPr="00334A5B">
              <w:rPr>
                <w:rFonts w:eastAsia="Times New Roman" w:cs="Arial"/>
                <w:color w:val="000000"/>
                <w:szCs w:val="18"/>
              </w:rPr>
              <w:br/>
              <w:t>DL_66A-66A-n261(2A)_UL_66A-n261A</w:t>
            </w:r>
          </w:p>
        </w:tc>
      </w:tr>
      <w:tr w:rsidR="00DD35A1" w:rsidRPr="00840CFD" w14:paraId="004209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3C259" w14:textId="6CE20BF3"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D39798" w14:textId="36F1545A"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B4BBA" w14:textId="693F9CD5"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45108A" w14:textId="487091F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983C41" w14:textId="219C6A81" w:rsidR="00DD35A1" w:rsidRPr="00840CFD" w:rsidRDefault="00C8650C" w:rsidP="00BC6BDB">
            <w:pPr>
              <w:keepNext/>
              <w:snapToGrid w:val="0"/>
              <w:spacing w:after="0"/>
              <w:jc w:val="both"/>
              <w:rPr>
                <w:rFonts w:ascii="Arial" w:hAnsi="Arial" w:cs="Arial"/>
                <w:sz w:val="18"/>
                <w:szCs w:val="18"/>
                <w:lang w:val="sv-SE" w:eastAsia="ja-JP"/>
              </w:rPr>
            </w:pPr>
            <w:hyperlink r:id="rId1210" w:history="1">
              <w:r w:rsidR="00DD35A1" w:rsidRPr="00ED3C81">
                <w:rPr>
                  <w:rStyle w:val="ae"/>
                  <w:rFonts w:ascii="Arial" w:hAnsi="Arial" w:cs="Arial"/>
                  <w:sz w:val="18"/>
                  <w:szCs w:val="18"/>
                  <w:lang w:val="sv-SE"/>
                </w:rPr>
                <w:t>Zheng.Zhao@ve</w:t>
              </w:r>
              <w:r w:rsidR="00DD35A1" w:rsidRPr="00ED3C81">
                <w:rPr>
                  <w:rStyle w:val="ae"/>
                  <w:rFonts w:ascii="Arial" w:hAnsi="Arial" w:cs="Arial"/>
                  <w:sz w:val="18"/>
                  <w:szCs w:val="18"/>
                  <w:lang w:val="sv-SE"/>
                </w:rPr>
                <w:lastRenderedPageBreak/>
                <w:t>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4C2CFB" w14:textId="08AE8C11"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56668D4" w14:textId="5D41D66D" w:rsidR="00DD35A1" w:rsidRPr="00840CFD" w:rsidRDefault="00DD35A1" w:rsidP="00BC6BDB">
            <w:pPr>
              <w:pStyle w:val="TAL"/>
              <w:snapToGrid w:val="0"/>
              <w:jc w:val="both"/>
              <w:rPr>
                <w:rFonts w:cs="Arial"/>
                <w:szCs w:val="18"/>
                <w:lang w:val="sv-SE" w:eastAsia="ja-JP"/>
              </w:rPr>
            </w:pPr>
            <w:r w:rsidRPr="000D14C3">
              <w:rPr>
                <w:rFonts w:eastAsia="新細明體" w:cs="Arial" w:hint="eastAsia"/>
                <w:color w:val="000000"/>
                <w:szCs w:val="18"/>
                <w:lang w:eastAsia="zh-TW"/>
              </w:rPr>
              <w:t>Complete</w:t>
            </w:r>
            <w:r w:rsidRPr="000D14C3">
              <w:rPr>
                <w:rFonts w:eastAsia="新細明體" w:cs="Arial" w:hint="eastAsia"/>
                <w:color w:val="000000"/>
                <w:szCs w:val="18"/>
                <w:lang w:eastAsia="zh-TW"/>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D09070" w14:textId="553DE9AB"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lastRenderedPageBreak/>
              <w:t>DL_66A-n261AG_UL_66A-n261A</w:t>
            </w:r>
            <w:r w:rsidRPr="00334A5B">
              <w:rPr>
                <w:rFonts w:eastAsia="Times New Roman" w:cs="Arial"/>
                <w:color w:val="000000"/>
                <w:szCs w:val="18"/>
              </w:rPr>
              <w:br/>
            </w:r>
            <w:r w:rsidRPr="00334A5B">
              <w:rPr>
                <w:rFonts w:eastAsia="Times New Roman" w:cs="Arial"/>
                <w:color w:val="000000"/>
                <w:szCs w:val="18"/>
              </w:rPr>
              <w:lastRenderedPageBreak/>
              <w:t>DL_66A-66A-n261A_UL_66A-n261A</w:t>
            </w:r>
          </w:p>
        </w:tc>
      </w:tr>
      <w:tr w:rsidR="00DD35A1" w:rsidRPr="00840CFD" w14:paraId="4F7BEC5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774EF6" w14:textId="5477682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1CEA10" w14:textId="03E373B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4C66F3" w14:textId="33DBEE6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167689" w14:textId="17557E4C"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CE1BCA" w14:textId="45DAE8C6" w:rsidR="00DD35A1" w:rsidRPr="00840CFD" w:rsidRDefault="00C8650C" w:rsidP="00BC6BDB">
            <w:pPr>
              <w:keepNext/>
              <w:snapToGrid w:val="0"/>
              <w:spacing w:after="0"/>
              <w:jc w:val="both"/>
              <w:rPr>
                <w:rFonts w:ascii="Arial" w:hAnsi="Arial" w:cs="Arial"/>
                <w:sz w:val="18"/>
                <w:szCs w:val="18"/>
                <w:lang w:val="sv-SE" w:eastAsia="ja-JP"/>
              </w:rPr>
            </w:pPr>
            <w:hyperlink r:id="rId1211"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D132A" w14:textId="7A20D27C"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0A4F2A0" w14:textId="41CBF0F5" w:rsidR="00DD35A1" w:rsidRPr="00840CFD" w:rsidRDefault="00DD35A1" w:rsidP="00BC6BDB">
            <w:pPr>
              <w:pStyle w:val="TAL"/>
              <w:snapToGrid w:val="0"/>
              <w:jc w:val="both"/>
              <w:rPr>
                <w:rFonts w:cs="Arial"/>
                <w:szCs w:val="18"/>
                <w:lang w:val="sv-SE" w:eastAsia="ja-JP"/>
              </w:rPr>
            </w:pPr>
            <w:r w:rsidRPr="000D14C3">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FC98BA" w14:textId="73CF9CBC"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DL_66A-66A-n261G_UL_66A-n261A</w:t>
            </w:r>
          </w:p>
        </w:tc>
      </w:tr>
      <w:tr w:rsidR="00DD35A1" w:rsidRPr="00840CFD" w14:paraId="040646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265B8F" w14:textId="36E613A1"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935F41" w14:textId="338BDC9C"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BA2671" w14:textId="3A33E7C5"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911E" w14:textId="744F3174"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092476" w14:textId="1D291485" w:rsidR="00DD35A1" w:rsidRPr="00840CFD" w:rsidRDefault="00C8650C" w:rsidP="00BC6BDB">
            <w:pPr>
              <w:keepNext/>
              <w:snapToGrid w:val="0"/>
              <w:spacing w:after="0"/>
              <w:jc w:val="both"/>
              <w:rPr>
                <w:rFonts w:ascii="Arial" w:hAnsi="Arial" w:cs="Arial"/>
                <w:sz w:val="18"/>
                <w:szCs w:val="18"/>
                <w:lang w:val="sv-SE" w:eastAsia="ja-JP"/>
              </w:rPr>
            </w:pPr>
            <w:hyperlink r:id="rId1212"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88062" w14:textId="4C05030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7F20E51" w14:textId="47E7CD48" w:rsidR="00DD35A1" w:rsidRPr="00840CFD" w:rsidRDefault="00DD35A1" w:rsidP="00BC6BDB">
            <w:pPr>
              <w:pStyle w:val="TAL"/>
              <w:snapToGrid w:val="0"/>
              <w:jc w:val="both"/>
              <w:rPr>
                <w:rFonts w:cs="Arial"/>
                <w:szCs w:val="18"/>
                <w:lang w:val="sv-SE" w:eastAsia="ja-JP"/>
              </w:rPr>
            </w:pPr>
            <w:r w:rsidRPr="0068271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1BDD50" w14:textId="0C0E299F"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DL_66A-66A-n261H_UL_66A-n261A</w:t>
            </w:r>
          </w:p>
        </w:tc>
      </w:tr>
      <w:tr w:rsidR="00DD35A1" w:rsidRPr="00840CFD" w14:paraId="4D49B53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CB1022" w14:textId="325B6CB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36E9AE" w14:textId="7866857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F7F78" w14:textId="4BB01D57"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B9EE77" w14:textId="3E627583"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E3D31" w14:textId="6242F370" w:rsidR="00DD35A1" w:rsidRPr="00840CFD" w:rsidRDefault="00C8650C" w:rsidP="00BC6BDB">
            <w:pPr>
              <w:keepNext/>
              <w:snapToGrid w:val="0"/>
              <w:spacing w:after="0"/>
              <w:jc w:val="both"/>
              <w:rPr>
                <w:rFonts w:ascii="Arial" w:hAnsi="Arial" w:cs="Arial"/>
                <w:sz w:val="18"/>
                <w:szCs w:val="18"/>
                <w:lang w:val="sv-SE" w:eastAsia="ja-JP"/>
              </w:rPr>
            </w:pPr>
            <w:hyperlink r:id="rId1213"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7E8B91" w14:textId="3D81E92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8BD22CE" w14:textId="22BB1AAD" w:rsidR="00DD35A1" w:rsidRPr="00840CFD" w:rsidRDefault="00DD35A1" w:rsidP="00BC6BDB">
            <w:pPr>
              <w:pStyle w:val="TAL"/>
              <w:snapToGrid w:val="0"/>
              <w:jc w:val="both"/>
              <w:rPr>
                <w:rFonts w:cs="Arial"/>
                <w:szCs w:val="18"/>
                <w:lang w:val="sv-SE" w:eastAsia="ja-JP"/>
              </w:rPr>
            </w:pPr>
            <w:r w:rsidRPr="0068271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ECE63E" w14:textId="4196816B"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DL_66A-n261AJ_UL_66A-n261A</w:t>
            </w:r>
            <w:r w:rsidRPr="00334A5B">
              <w:rPr>
                <w:rFonts w:eastAsia="Times New Roman" w:cs="Arial"/>
                <w:color w:val="000000"/>
                <w:szCs w:val="18"/>
              </w:rPr>
              <w:br/>
              <w:t>DL_66A-66A-n261I_UL_66A-n261A</w:t>
            </w:r>
          </w:p>
        </w:tc>
      </w:tr>
      <w:tr w:rsidR="00DD35A1" w:rsidRPr="00840CFD" w14:paraId="2460FE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B9A68B" w14:textId="7942C8A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36F8BD" w14:textId="1218FFB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F1471F" w14:textId="4CE2FC74"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24FA6" w14:textId="3AFBC5A8"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F64F8D" w14:textId="67DA9DDD" w:rsidR="00DD35A1" w:rsidRPr="00840CFD" w:rsidRDefault="00C8650C" w:rsidP="00BC6BDB">
            <w:pPr>
              <w:keepNext/>
              <w:snapToGrid w:val="0"/>
              <w:spacing w:after="0"/>
              <w:jc w:val="both"/>
              <w:rPr>
                <w:rFonts w:ascii="Arial" w:hAnsi="Arial" w:cs="Arial"/>
                <w:sz w:val="18"/>
                <w:szCs w:val="18"/>
                <w:lang w:val="sv-SE" w:eastAsia="ja-JP"/>
              </w:rPr>
            </w:pPr>
            <w:hyperlink r:id="rId1214"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568933" w14:textId="48E70D56"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6DA2D1D" w14:textId="7EFB1850" w:rsidR="00DD35A1" w:rsidRPr="00840CFD" w:rsidRDefault="00DD35A1" w:rsidP="00BC6BDB">
            <w:pPr>
              <w:pStyle w:val="TAL"/>
              <w:snapToGrid w:val="0"/>
              <w:jc w:val="both"/>
              <w:rPr>
                <w:rFonts w:cs="Arial"/>
                <w:szCs w:val="18"/>
                <w:lang w:val="sv-SE" w:eastAsia="ja-JP"/>
              </w:rPr>
            </w:pPr>
            <w:r w:rsidRPr="003B5F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01853C" w14:textId="4CBE7B2D"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DL_66A-n261AK_UL_66A-n261A</w:t>
            </w:r>
            <w:r w:rsidRPr="00334A5B">
              <w:rPr>
                <w:rFonts w:eastAsia="Times New Roman" w:cs="Arial"/>
                <w:color w:val="000000"/>
                <w:szCs w:val="18"/>
              </w:rPr>
              <w:br/>
              <w:t>DL_66A-66A-n261J_UL_66A-n261A</w:t>
            </w:r>
          </w:p>
        </w:tc>
      </w:tr>
      <w:tr w:rsidR="00DD35A1" w:rsidRPr="00840CFD" w14:paraId="3A1F12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02F037" w14:textId="627F8CBB"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C643D9" w14:textId="5246BC85"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25BBD1" w14:textId="7CE81960"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A30E8D" w14:textId="6F227D8C"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7217F5" w14:textId="19375694" w:rsidR="00DD35A1" w:rsidRPr="00840CFD" w:rsidRDefault="00C8650C" w:rsidP="00BC6BDB">
            <w:pPr>
              <w:keepNext/>
              <w:snapToGrid w:val="0"/>
              <w:spacing w:after="0"/>
              <w:jc w:val="both"/>
              <w:rPr>
                <w:rFonts w:ascii="Arial" w:hAnsi="Arial" w:cs="Arial"/>
                <w:sz w:val="18"/>
                <w:szCs w:val="18"/>
                <w:lang w:val="sv-SE" w:eastAsia="ja-JP"/>
              </w:rPr>
            </w:pPr>
            <w:hyperlink r:id="rId1215"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0DD897" w14:textId="7B0122D6"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E3AD060" w14:textId="01E0C17B" w:rsidR="00DD35A1" w:rsidRPr="00840CFD" w:rsidRDefault="00DD35A1" w:rsidP="00BC6BDB">
            <w:pPr>
              <w:pStyle w:val="TAL"/>
              <w:snapToGrid w:val="0"/>
              <w:jc w:val="both"/>
              <w:rPr>
                <w:rFonts w:cs="Arial"/>
                <w:szCs w:val="18"/>
                <w:lang w:val="sv-SE" w:eastAsia="ja-JP"/>
              </w:rPr>
            </w:pPr>
            <w:r w:rsidRPr="003B5F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58E392" w14:textId="703CB574"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DL_66A-n261AL_UL_66A-n261A</w:t>
            </w:r>
            <w:r w:rsidRPr="00334A5B">
              <w:rPr>
                <w:rFonts w:eastAsia="Times New Roman" w:cs="Arial"/>
                <w:color w:val="000000"/>
                <w:szCs w:val="18"/>
              </w:rPr>
              <w:br/>
              <w:t>DL_66A-66A-n261K_UL_66A-n261A</w:t>
            </w:r>
          </w:p>
        </w:tc>
      </w:tr>
      <w:tr w:rsidR="00DD35A1" w:rsidRPr="00840CFD" w14:paraId="647C6B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D8C35" w14:textId="6D794C3D"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98C104" w14:textId="616EB891"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31A8A5" w14:textId="1289DF15"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1F94E4" w14:textId="4E3FE5B2"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9FA539" w14:textId="045BB8EE" w:rsidR="00DD35A1" w:rsidRPr="00840CFD" w:rsidRDefault="00C8650C" w:rsidP="00BC6BDB">
            <w:pPr>
              <w:keepNext/>
              <w:snapToGrid w:val="0"/>
              <w:spacing w:after="0"/>
              <w:jc w:val="both"/>
              <w:rPr>
                <w:rFonts w:ascii="Arial" w:hAnsi="Arial" w:cs="Arial"/>
                <w:sz w:val="18"/>
                <w:szCs w:val="18"/>
                <w:lang w:val="sv-SE" w:eastAsia="ja-JP"/>
              </w:rPr>
            </w:pPr>
            <w:hyperlink r:id="rId1216"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9276F6" w14:textId="4DD23F1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EEAB3ED" w14:textId="266B4E72" w:rsidR="00DD35A1" w:rsidRPr="00840CFD" w:rsidRDefault="00DD35A1" w:rsidP="00BC6BDB">
            <w:pPr>
              <w:pStyle w:val="TAL"/>
              <w:snapToGrid w:val="0"/>
              <w:jc w:val="both"/>
              <w:rPr>
                <w:rFonts w:cs="Arial"/>
                <w:szCs w:val="18"/>
                <w:lang w:val="sv-SE" w:eastAsia="ja-JP"/>
              </w:rPr>
            </w:pPr>
            <w:r w:rsidRPr="003B5F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056EE7" w14:textId="1D518CFA"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DL_66A-n261AM_UL_66A-n261A</w:t>
            </w:r>
            <w:r w:rsidRPr="00334A5B">
              <w:rPr>
                <w:rFonts w:eastAsia="Times New Roman" w:cs="Arial"/>
                <w:color w:val="000000"/>
                <w:szCs w:val="18"/>
              </w:rPr>
              <w:br/>
              <w:t>DL_66A-66A-n261K_UL_66A-n261A</w:t>
            </w:r>
          </w:p>
        </w:tc>
      </w:tr>
      <w:tr w:rsidR="00DD35A1" w:rsidRPr="00840CFD" w14:paraId="6ED6BF1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3B00C6" w14:textId="23991A23"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995F42" w14:textId="438C7A5F"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82AB6" w14:textId="627006C7"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BB69C0" w14:textId="7EC0DF8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D4B83A" w14:textId="484C12B6" w:rsidR="00DD35A1" w:rsidRPr="00840CFD" w:rsidRDefault="00C8650C" w:rsidP="00BC6BDB">
            <w:pPr>
              <w:keepNext/>
              <w:snapToGrid w:val="0"/>
              <w:spacing w:after="0"/>
              <w:jc w:val="both"/>
              <w:rPr>
                <w:rFonts w:ascii="Arial" w:hAnsi="Arial" w:cs="Arial"/>
                <w:sz w:val="18"/>
                <w:szCs w:val="18"/>
                <w:lang w:val="sv-SE" w:eastAsia="ja-JP"/>
              </w:rPr>
            </w:pPr>
            <w:hyperlink r:id="rId1217"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AC5BDE" w14:textId="2976B3D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B4D2279" w14:textId="7DAD3F2F" w:rsidR="00DD35A1" w:rsidRPr="00840CFD" w:rsidRDefault="00DD35A1" w:rsidP="00BC6BDB">
            <w:pPr>
              <w:pStyle w:val="TAL"/>
              <w:snapToGrid w:val="0"/>
              <w:jc w:val="both"/>
              <w:rPr>
                <w:rFonts w:cs="Arial"/>
                <w:szCs w:val="18"/>
                <w:lang w:val="sv-SE" w:eastAsia="ja-JP"/>
              </w:rPr>
            </w:pPr>
            <w:r w:rsidRPr="00CE164C">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5918" w14:textId="729378CD"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DL_66A-n261(A-G-I)_UL_66A-n261A</w:t>
            </w:r>
            <w:r w:rsidRPr="00334A5B">
              <w:rPr>
                <w:rFonts w:eastAsia="Times New Roman" w:cs="Arial"/>
                <w:color w:val="000000"/>
                <w:szCs w:val="18"/>
              </w:rPr>
              <w:br/>
              <w:t>DL_66A-66A-n261(G-I)_UL_66A-n261A</w:t>
            </w:r>
            <w:r w:rsidRPr="00334A5B">
              <w:rPr>
                <w:rFonts w:eastAsia="Times New Roman" w:cs="Arial"/>
                <w:color w:val="000000"/>
                <w:szCs w:val="18"/>
              </w:rPr>
              <w:br/>
              <w:t>DL_66A-66A-n261(2A-I)_UL_66A-n261A</w:t>
            </w:r>
            <w:r w:rsidRPr="00334A5B">
              <w:rPr>
                <w:rFonts w:eastAsia="Times New Roman" w:cs="Arial"/>
                <w:color w:val="000000"/>
                <w:szCs w:val="18"/>
              </w:rPr>
              <w:br/>
              <w:t>DL_66A-66A-n261(A-G-H)_UL_66A-n261A</w:t>
            </w:r>
          </w:p>
        </w:tc>
      </w:tr>
      <w:tr w:rsidR="00DD35A1" w:rsidRPr="00840CFD" w14:paraId="5FEA18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DB93C" w14:textId="3C00D3FC"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681194" w14:textId="06D134A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77525B" w14:textId="7347B878"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9F1CA4" w14:textId="217CC590"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1A802B" w14:textId="4AB3E36D" w:rsidR="00DD35A1" w:rsidRPr="00840CFD" w:rsidRDefault="00C8650C" w:rsidP="00BC6BDB">
            <w:pPr>
              <w:keepNext/>
              <w:snapToGrid w:val="0"/>
              <w:spacing w:after="0"/>
              <w:jc w:val="both"/>
              <w:rPr>
                <w:rFonts w:ascii="Arial" w:hAnsi="Arial" w:cs="Arial"/>
                <w:sz w:val="18"/>
                <w:szCs w:val="18"/>
                <w:lang w:val="sv-SE" w:eastAsia="ja-JP"/>
              </w:rPr>
            </w:pPr>
            <w:hyperlink r:id="rId1218"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B3BB20" w14:textId="7228BCB0"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E1E9BBC" w14:textId="7A5DE1C3" w:rsidR="00DD35A1" w:rsidRPr="00840CFD" w:rsidRDefault="00DD35A1" w:rsidP="00BC6BDB">
            <w:pPr>
              <w:pStyle w:val="TAL"/>
              <w:snapToGrid w:val="0"/>
              <w:jc w:val="both"/>
              <w:rPr>
                <w:rFonts w:cs="Arial"/>
                <w:szCs w:val="18"/>
                <w:lang w:val="sv-SE" w:eastAsia="ja-JP"/>
              </w:rPr>
            </w:pPr>
            <w:r w:rsidRPr="00CE164C">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493E5C" w14:textId="47E0C46A"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DL_66A-n261A(H-I)_UL_66A-n261A</w:t>
            </w:r>
            <w:r w:rsidRPr="00334A5B">
              <w:rPr>
                <w:rFonts w:eastAsia="Times New Roman" w:cs="Arial"/>
                <w:color w:val="000000"/>
                <w:szCs w:val="18"/>
              </w:rPr>
              <w:br/>
              <w:t>DL_66A-66A-n261(G-I)_UL_66A-n261A</w:t>
            </w:r>
            <w:r w:rsidRPr="00334A5B">
              <w:rPr>
                <w:rFonts w:eastAsia="Times New Roman" w:cs="Arial"/>
                <w:color w:val="000000"/>
                <w:szCs w:val="18"/>
              </w:rPr>
              <w:br/>
              <w:t>DL_66A-66A-n261(2H)_UL_66A-n261A</w:t>
            </w:r>
          </w:p>
        </w:tc>
      </w:tr>
      <w:tr w:rsidR="00DD35A1" w:rsidRPr="00840CFD" w14:paraId="4AE3BC4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C27D98" w14:textId="2EBA7891"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58FFA4" w14:textId="42B01EF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42518" w14:textId="79483A1B"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2006D8" w14:textId="62EA0E6D"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B399DC" w14:textId="483845BC" w:rsidR="00DD35A1" w:rsidRPr="00840CFD" w:rsidRDefault="00C8650C" w:rsidP="00BC6BDB">
            <w:pPr>
              <w:keepNext/>
              <w:snapToGrid w:val="0"/>
              <w:spacing w:after="0"/>
              <w:jc w:val="both"/>
              <w:rPr>
                <w:rFonts w:ascii="Arial" w:hAnsi="Arial" w:cs="Arial"/>
                <w:sz w:val="18"/>
                <w:szCs w:val="18"/>
                <w:lang w:val="sv-SE" w:eastAsia="ja-JP"/>
              </w:rPr>
            </w:pPr>
            <w:hyperlink r:id="rId1219"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225D78" w14:textId="31D82AD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768A88C" w14:textId="7EAAE10F" w:rsidR="00DD35A1" w:rsidRPr="00840CFD" w:rsidRDefault="00DD35A1" w:rsidP="00BC6BDB">
            <w:pPr>
              <w:pStyle w:val="TAL"/>
              <w:snapToGrid w:val="0"/>
              <w:jc w:val="both"/>
              <w:rPr>
                <w:rFonts w:cs="Arial"/>
                <w:szCs w:val="18"/>
                <w:lang w:val="sv-SE" w:eastAsia="ja-JP"/>
              </w:rPr>
            </w:pPr>
            <w:r w:rsidRPr="00CE164C">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6E88A" w14:textId="3E075799"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DL_66A-n261(A-G-H)_UL_66A-n261A</w:t>
            </w:r>
            <w:r w:rsidRPr="00334A5B">
              <w:rPr>
                <w:rFonts w:eastAsia="Times New Roman" w:cs="Arial"/>
                <w:color w:val="000000"/>
                <w:szCs w:val="18"/>
              </w:rPr>
              <w:br/>
              <w:t>DL_66A-66A-n261(G-H)_UL_66A-n261A</w:t>
            </w:r>
            <w:r w:rsidRPr="00334A5B">
              <w:rPr>
                <w:rFonts w:eastAsia="Times New Roman" w:cs="Arial"/>
                <w:color w:val="000000"/>
                <w:szCs w:val="18"/>
              </w:rPr>
              <w:br/>
              <w:t>DL_66A-66A-n261(2A-H)_UL_66A-n261A</w:t>
            </w:r>
            <w:r w:rsidRPr="00334A5B">
              <w:rPr>
                <w:rFonts w:eastAsia="Times New Roman" w:cs="Arial"/>
                <w:color w:val="000000"/>
                <w:szCs w:val="18"/>
              </w:rPr>
              <w:br/>
              <w:t>DL_66A-66A-n261(A-2G)_UL_66A-n261A</w:t>
            </w:r>
          </w:p>
        </w:tc>
      </w:tr>
      <w:tr w:rsidR="00DD35A1" w:rsidRPr="00840CFD" w14:paraId="0AC6F8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BA5725" w14:textId="15B8164F"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ADE323" w14:textId="523C857A"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EF6E22" w14:textId="313FD0CD"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6105EF" w14:textId="783A2348"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2D9E22" w14:textId="6968870D" w:rsidR="00DD35A1" w:rsidRPr="00840CFD" w:rsidRDefault="00C8650C" w:rsidP="00BC6BDB">
            <w:pPr>
              <w:keepNext/>
              <w:snapToGrid w:val="0"/>
              <w:spacing w:after="0"/>
              <w:jc w:val="both"/>
              <w:rPr>
                <w:rFonts w:ascii="Arial" w:hAnsi="Arial" w:cs="Arial"/>
                <w:sz w:val="18"/>
                <w:szCs w:val="18"/>
                <w:lang w:val="sv-SE" w:eastAsia="ja-JP"/>
              </w:rPr>
            </w:pPr>
            <w:hyperlink r:id="rId1220"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183F04" w14:textId="6A11EE56"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C364CEE" w14:textId="7C88F9F3" w:rsidR="00DD35A1" w:rsidRPr="00840CFD" w:rsidRDefault="00DD35A1" w:rsidP="00BC6BDB">
            <w:pPr>
              <w:pStyle w:val="TAL"/>
              <w:snapToGrid w:val="0"/>
              <w:jc w:val="both"/>
              <w:rPr>
                <w:rFonts w:cs="Arial"/>
                <w:szCs w:val="18"/>
                <w:lang w:val="sv-SE" w:eastAsia="ja-JP"/>
              </w:rPr>
            </w:pPr>
            <w:r w:rsidRPr="00CE164C">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31FD16" w14:textId="6209DBB2"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DL_66A-n261A(G-I)_UL_66A-n261A</w:t>
            </w:r>
            <w:r w:rsidRPr="00334A5B">
              <w:rPr>
                <w:rFonts w:eastAsia="Times New Roman" w:cs="Arial"/>
                <w:color w:val="000000"/>
                <w:szCs w:val="18"/>
              </w:rPr>
              <w:br/>
              <w:t>DL_66A-66A-n261(A-I)_UL_66A-n261A</w:t>
            </w:r>
            <w:r w:rsidRPr="00334A5B">
              <w:rPr>
                <w:rFonts w:eastAsia="Times New Roman" w:cs="Arial"/>
                <w:color w:val="000000"/>
                <w:szCs w:val="18"/>
              </w:rPr>
              <w:br/>
              <w:t>DL_66A-66A-n261(G-H)_UL_66A-n261A</w:t>
            </w:r>
          </w:p>
        </w:tc>
      </w:tr>
      <w:tr w:rsidR="00DD35A1" w:rsidRPr="00840CFD" w14:paraId="2EBF34F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3559B9" w14:textId="1090CD25"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BFC5CE" w14:textId="1E1AC542"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144121" w14:textId="377DB8E0"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139244" w14:textId="6D2A4469"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DEF72C" w14:textId="098F6496" w:rsidR="00DD35A1" w:rsidRPr="00840CFD" w:rsidRDefault="00C8650C" w:rsidP="00BC6BDB">
            <w:pPr>
              <w:keepNext/>
              <w:snapToGrid w:val="0"/>
              <w:spacing w:after="0"/>
              <w:jc w:val="both"/>
              <w:rPr>
                <w:rFonts w:ascii="Arial" w:hAnsi="Arial" w:cs="Arial"/>
                <w:sz w:val="18"/>
                <w:szCs w:val="18"/>
                <w:lang w:val="sv-SE" w:eastAsia="ja-JP"/>
              </w:rPr>
            </w:pPr>
            <w:hyperlink r:id="rId1221"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BD1CDE" w14:textId="5D128C75"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6093EE1" w14:textId="2DE9E912" w:rsidR="00DD35A1" w:rsidRPr="00840CFD" w:rsidRDefault="00DD35A1" w:rsidP="00BC6BDB">
            <w:pPr>
              <w:pStyle w:val="TAL"/>
              <w:snapToGrid w:val="0"/>
              <w:jc w:val="both"/>
              <w:rPr>
                <w:rFonts w:cs="Arial"/>
                <w:szCs w:val="18"/>
                <w:lang w:val="sv-SE" w:eastAsia="ja-JP"/>
              </w:rPr>
            </w:pPr>
            <w:r w:rsidRPr="00B601A5">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BDE321" w14:textId="31DA9949"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DL_66A-n261A(2A-I)_UL_66A-n261A</w:t>
            </w:r>
            <w:r w:rsidRPr="00334A5B">
              <w:rPr>
                <w:rFonts w:eastAsia="Times New Roman" w:cs="Arial"/>
                <w:color w:val="000000"/>
                <w:szCs w:val="18"/>
              </w:rPr>
              <w:br/>
              <w:t>DL_66A-66A-n261(A-I)_UL_66A-n261A</w:t>
            </w:r>
            <w:r w:rsidRPr="00334A5B">
              <w:rPr>
                <w:rFonts w:eastAsia="Times New Roman" w:cs="Arial"/>
                <w:color w:val="000000"/>
                <w:szCs w:val="18"/>
              </w:rPr>
              <w:br/>
              <w:t>DL_66A-66A-n261(2A-H)_UL_66A-n261A</w:t>
            </w:r>
          </w:p>
        </w:tc>
      </w:tr>
      <w:tr w:rsidR="00DD35A1" w:rsidRPr="00840CFD" w14:paraId="597512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5FC89C" w14:textId="2EE213ED"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A0038F" w14:textId="32232F4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B5343A" w14:textId="056CFE81"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A18684" w14:textId="416C4F17"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7B22995" w14:textId="7322EFFB" w:rsidR="00DD35A1" w:rsidRPr="00840CFD" w:rsidRDefault="00C8650C" w:rsidP="00BC6BDB">
            <w:pPr>
              <w:keepNext/>
              <w:snapToGrid w:val="0"/>
              <w:spacing w:after="0"/>
              <w:jc w:val="both"/>
              <w:rPr>
                <w:rFonts w:ascii="Arial" w:hAnsi="Arial" w:cs="Arial"/>
                <w:sz w:val="18"/>
                <w:szCs w:val="18"/>
                <w:lang w:val="sv-SE" w:eastAsia="ja-JP"/>
              </w:rPr>
            </w:pPr>
            <w:hyperlink r:id="rId1222"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F1F25F" w14:textId="1E5D6D1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4EC1E05" w14:textId="019F32E1" w:rsidR="00DD35A1" w:rsidRPr="00840CFD" w:rsidRDefault="00DD35A1" w:rsidP="00BC6BDB">
            <w:pPr>
              <w:pStyle w:val="TAL"/>
              <w:snapToGrid w:val="0"/>
              <w:jc w:val="both"/>
              <w:rPr>
                <w:rFonts w:cs="Arial"/>
                <w:szCs w:val="18"/>
                <w:lang w:val="sv-SE" w:eastAsia="ja-JP"/>
              </w:rPr>
            </w:pPr>
            <w:r w:rsidRPr="00B601A5">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89B29" w14:textId="7DF08E48"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DL_66A-n261A(2A-H)_UL_66A-n261A</w:t>
            </w:r>
            <w:r w:rsidRPr="00334A5B">
              <w:rPr>
                <w:rFonts w:eastAsia="Times New Roman" w:cs="Arial"/>
                <w:color w:val="000000"/>
                <w:szCs w:val="18"/>
              </w:rPr>
              <w:br/>
              <w:t>DL_13A-n261(2A-H)_UL_66A-n261A</w:t>
            </w:r>
            <w:r w:rsidRPr="00334A5B">
              <w:rPr>
                <w:rFonts w:eastAsia="Times New Roman" w:cs="Arial"/>
                <w:color w:val="000000"/>
                <w:szCs w:val="18"/>
              </w:rPr>
              <w:br/>
              <w:t>DL_66A-66A-n261(A-H)_UL_66A-n261A</w:t>
            </w:r>
            <w:r w:rsidRPr="00334A5B">
              <w:rPr>
                <w:rFonts w:eastAsia="Times New Roman" w:cs="Arial"/>
                <w:color w:val="000000"/>
                <w:szCs w:val="18"/>
              </w:rPr>
              <w:br/>
              <w:t>DL_66A-66A-n261(2A-G)_UL_66A-n261A</w:t>
            </w:r>
          </w:p>
        </w:tc>
      </w:tr>
      <w:tr w:rsidR="00DD35A1" w:rsidRPr="00840CFD" w14:paraId="274711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99DA7" w14:textId="5EFD52E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31FFC3" w14:textId="376289B0"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DAB7D" w14:textId="357A9819"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18B778" w14:textId="3B29CB14"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3675C" w14:textId="4D60897E" w:rsidR="00DD35A1" w:rsidRPr="00840CFD" w:rsidRDefault="00C8650C" w:rsidP="00BC6BDB">
            <w:pPr>
              <w:keepNext/>
              <w:snapToGrid w:val="0"/>
              <w:spacing w:after="0"/>
              <w:jc w:val="both"/>
              <w:rPr>
                <w:rFonts w:ascii="Arial" w:hAnsi="Arial" w:cs="Arial"/>
                <w:sz w:val="18"/>
                <w:szCs w:val="18"/>
                <w:lang w:val="sv-SE" w:eastAsia="ja-JP"/>
              </w:rPr>
            </w:pPr>
            <w:hyperlink r:id="rId1223"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E11C6D" w14:textId="0B878EB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40C3991" w14:textId="536FA553" w:rsidR="00DD35A1" w:rsidRPr="00840CFD" w:rsidRDefault="00DD35A1" w:rsidP="00BC6BDB">
            <w:pPr>
              <w:pStyle w:val="TAL"/>
              <w:snapToGrid w:val="0"/>
              <w:jc w:val="both"/>
              <w:rPr>
                <w:rFonts w:cs="Arial"/>
                <w:szCs w:val="18"/>
                <w:lang w:val="sv-SE" w:eastAsia="ja-JP"/>
              </w:rPr>
            </w:pPr>
            <w:r w:rsidRPr="00B601A5">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0963D0" w14:textId="6F053496"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DL_66A-n261(A-2G)_UL_66A-n261A</w:t>
            </w:r>
            <w:r w:rsidRPr="00334A5B">
              <w:rPr>
                <w:rFonts w:eastAsia="Times New Roman" w:cs="Arial"/>
                <w:color w:val="000000"/>
                <w:szCs w:val="18"/>
              </w:rPr>
              <w:br/>
              <w:t>DL_66A-66A-n261(2G)_UL_66A-n261A</w:t>
            </w:r>
            <w:r w:rsidRPr="00334A5B">
              <w:rPr>
                <w:rFonts w:eastAsia="Times New Roman" w:cs="Arial"/>
                <w:color w:val="000000"/>
                <w:szCs w:val="18"/>
              </w:rPr>
              <w:br/>
              <w:t>DL_66A-66A-n261(2A-G)_UL_66A-n261A</w:t>
            </w:r>
          </w:p>
        </w:tc>
      </w:tr>
      <w:tr w:rsidR="00DD35A1" w:rsidRPr="00840CFD" w14:paraId="2CA05BA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6CE936" w14:textId="3E517F3B"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3BA239" w14:textId="578AD70B"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23DE" w14:textId="7F1074C2"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2C0092" w14:textId="355C449E"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1EC3DF" w14:textId="2FC12AE8" w:rsidR="00DD35A1" w:rsidRPr="00840CFD" w:rsidRDefault="00C8650C" w:rsidP="00BC6BDB">
            <w:pPr>
              <w:keepNext/>
              <w:snapToGrid w:val="0"/>
              <w:spacing w:after="0"/>
              <w:jc w:val="both"/>
              <w:rPr>
                <w:rFonts w:ascii="Arial" w:hAnsi="Arial" w:cs="Arial"/>
                <w:sz w:val="18"/>
                <w:szCs w:val="18"/>
                <w:lang w:val="sv-SE" w:eastAsia="ja-JP"/>
              </w:rPr>
            </w:pPr>
            <w:hyperlink r:id="rId1224" w:history="1">
              <w:r w:rsidR="00DD35A1" w:rsidRPr="00ED3C81">
                <w:rPr>
                  <w:rStyle w:val="ae"/>
                  <w:rFonts w:ascii="Arial" w:hAnsi="Arial" w:cs="Arial"/>
                  <w:sz w:val="18"/>
                  <w:szCs w:val="18"/>
                  <w:lang w:val="sv-SE"/>
                </w:rPr>
                <w:t>Zheng.Zhao@ve</w:t>
              </w:r>
              <w:r w:rsidR="00DD35A1" w:rsidRPr="00ED3C81">
                <w:rPr>
                  <w:rStyle w:val="ae"/>
                  <w:rFonts w:ascii="Arial" w:hAnsi="Arial" w:cs="Arial"/>
                  <w:sz w:val="18"/>
                  <w:szCs w:val="18"/>
                  <w:lang w:val="sv-SE"/>
                </w:rPr>
                <w:lastRenderedPageBreak/>
                <w:t>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4D0BE4" w14:textId="2097C10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7CE076B" w14:textId="7D2634D8" w:rsidR="00DD35A1" w:rsidRPr="00840CFD" w:rsidRDefault="00DD35A1" w:rsidP="00BC6BDB">
            <w:pPr>
              <w:pStyle w:val="TAL"/>
              <w:snapToGrid w:val="0"/>
              <w:jc w:val="both"/>
              <w:rPr>
                <w:rFonts w:cs="Arial"/>
                <w:szCs w:val="18"/>
                <w:lang w:val="sv-SE" w:eastAsia="ja-JP"/>
              </w:rPr>
            </w:pPr>
            <w:r w:rsidRPr="00B601A5">
              <w:rPr>
                <w:rFonts w:eastAsia="新細明體" w:cs="Arial" w:hint="eastAsia"/>
                <w:color w:val="000000"/>
                <w:szCs w:val="18"/>
                <w:lang w:eastAsia="zh-TW"/>
              </w:rPr>
              <w:t>Complete</w:t>
            </w:r>
            <w:r w:rsidRPr="00B601A5">
              <w:rPr>
                <w:rFonts w:eastAsia="新細明體" w:cs="Arial" w:hint="eastAsia"/>
                <w:color w:val="000000"/>
                <w:szCs w:val="18"/>
                <w:lang w:eastAsia="zh-TW"/>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F4255" w14:textId="1B85BF97"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lastRenderedPageBreak/>
              <w:t>DL_66A-n261(A-I)_UL_66A-n261A</w:t>
            </w:r>
            <w:r w:rsidRPr="00334A5B">
              <w:rPr>
                <w:rFonts w:eastAsia="Times New Roman" w:cs="Arial"/>
                <w:color w:val="000000"/>
                <w:szCs w:val="18"/>
              </w:rPr>
              <w:br/>
            </w:r>
            <w:r w:rsidRPr="00334A5B">
              <w:rPr>
                <w:rFonts w:eastAsia="Times New Roman" w:cs="Arial"/>
                <w:color w:val="000000"/>
                <w:szCs w:val="18"/>
              </w:rPr>
              <w:lastRenderedPageBreak/>
              <w:t>DL_66A-66A-n261I_UL_66A-n261A</w:t>
            </w:r>
            <w:r w:rsidRPr="00334A5B">
              <w:rPr>
                <w:rFonts w:eastAsia="Times New Roman" w:cs="Arial"/>
                <w:color w:val="000000"/>
                <w:szCs w:val="18"/>
              </w:rPr>
              <w:br/>
              <w:t>DL_66A-66A-n261(A-H)_UL_66A-n261A</w:t>
            </w:r>
          </w:p>
        </w:tc>
      </w:tr>
      <w:tr w:rsidR="00DD35A1" w:rsidRPr="00840CFD" w14:paraId="5FDB241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E99015" w14:textId="3EF433CA"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492AC2" w14:textId="3973A87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F9FFA2" w14:textId="4565937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D0DBAC" w14:textId="64D6FB51"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881133" w14:textId="26745062" w:rsidR="00DD35A1" w:rsidRPr="00840CFD" w:rsidRDefault="00C8650C" w:rsidP="00BC6BDB">
            <w:pPr>
              <w:keepNext/>
              <w:snapToGrid w:val="0"/>
              <w:spacing w:after="0"/>
              <w:jc w:val="both"/>
              <w:rPr>
                <w:rFonts w:ascii="Arial" w:hAnsi="Arial" w:cs="Arial"/>
                <w:sz w:val="18"/>
                <w:szCs w:val="18"/>
                <w:lang w:val="sv-SE" w:eastAsia="ja-JP"/>
              </w:rPr>
            </w:pPr>
            <w:hyperlink r:id="rId1225"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08C8D0" w14:textId="573C800A"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10CB400" w14:textId="3DC64A04" w:rsidR="00DD35A1" w:rsidRPr="00840CFD" w:rsidRDefault="00DD35A1" w:rsidP="00BC6BDB">
            <w:pPr>
              <w:pStyle w:val="TAL"/>
              <w:snapToGrid w:val="0"/>
              <w:jc w:val="both"/>
              <w:rPr>
                <w:rFonts w:cs="Arial"/>
                <w:szCs w:val="18"/>
                <w:lang w:val="sv-SE" w:eastAsia="ja-JP"/>
              </w:rPr>
            </w:pPr>
            <w:r w:rsidRPr="00B601A5">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20EB6" w14:textId="3AC23AAA"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DL_2A-n261(2G)_UL_66A-n261A</w:t>
            </w:r>
            <w:r w:rsidRPr="00334A5B">
              <w:rPr>
                <w:rFonts w:eastAsia="Times New Roman" w:cs="Arial"/>
                <w:color w:val="000000"/>
                <w:szCs w:val="18"/>
              </w:rPr>
              <w:br/>
              <w:t>DL_13A-n261(2G)_UL_66A-n261A</w:t>
            </w:r>
            <w:r w:rsidRPr="00334A5B">
              <w:rPr>
                <w:rFonts w:eastAsia="Times New Roman" w:cs="Arial"/>
                <w:color w:val="000000"/>
                <w:szCs w:val="18"/>
              </w:rPr>
              <w:br/>
              <w:t>DL_66A-66A-n261(A-G)_UL_66A-n261A</w:t>
            </w:r>
          </w:p>
        </w:tc>
      </w:tr>
      <w:tr w:rsidR="00DD35A1" w:rsidRPr="00840CFD" w14:paraId="679B0F3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05A874" w14:textId="61218D5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1C5942" w14:textId="5F3868CB"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92133" w14:textId="3D88655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9B94D8" w14:textId="34A45FFF"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A9EADA" w14:textId="2103859E" w:rsidR="00DD35A1" w:rsidRPr="00840CFD" w:rsidRDefault="00C8650C" w:rsidP="00BC6BDB">
            <w:pPr>
              <w:keepNext/>
              <w:snapToGrid w:val="0"/>
              <w:spacing w:after="0"/>
              <w:jc w:val="both"/>
              <w:rPr>
                <w:rFonts w:ascii="Arial" w:hAnsi="Arial" w:cs="Arial"/>
                <w:sz w:val="18"/>
                <w:szCs w:val="18"/>
                <w:lang w:val="sv-SE" w:eastAsia="ja-JP"/>
              </w:rPr>
            </w:pPr>
            <w:hyperlink r:id="rId1226"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A37280" w14:textId="1F29B8EB"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56C9960" w14:textId="7B12458E" w:rsidR="00DD35A1" w:rsidRPr="00840CFD" w:rsidRDefault="00DD35A1" w:rsidP="00BC6BDB">
            <w:pPr>
              <w:pStyle w:val="TAL"/>
              <w:snapToGrid w:val="0"/>
              <w:jc w:val="both"/>
              <w:rPr>
                <w:rFonts w:cs="Arial"/>
                <w:szCs w:val="18"/>
                <w:lang w:val="sv-SE" w:eastAsia="ja-JP"/>
              </w:rPr>
            </w:pPr>
            <w:r w:rsidRPr="00014A87">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44E1E6" w14:textId="29DE7779"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DL_66A-66A-n261H_UL_66A-n261A</w:t>
            </w:r>
            <w:r w:rsidRPr="00334A5B">
              <w:rPr>
                <w:rFonts w:eastAsia="Times New Roman" w:cs="Arial"/>
                <w:color w:val="000000"/>
                <w:szCs w:val="18"/>
              </w:rPr>
              <w:br/>
              <w:t>DL_66A-66A-n261(A-G)_UL_66A-n261A</w:t>
            </w:r>
          </w:p>
        </w:tc>
      </w:tr>
      <w:tr w:rsidR="00DD35A1" w:rsidRPr="00840CFD" w14:paraId="46E91D3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A3A8F1" w14:textId="6B388AF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94F7F9" w14:textId="73381871"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F9DDCE" w14:textId="3162B29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BEF336" w14:textId="3269F5A4"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85547B" w14:textId="2601638E" w:rsidR="00DD35A1" w:rsidRPr="00840CFD" w:rsidRDefault="00C8650C" w:rsidP="00BC6BDB">
            <w:pPr>
              <w:keepNext/>
              <w:snapToGrid w:val="0"/>
              <w:spacing w:after="0"/>
              <w:jc w:val="both"/>
              <w:rPr>
                <w:rFonts w:ascii="Arial" w:hAnsi="Arial" w:cs="Arial"/>
                <w:sz w:val="18"/>
                <w:szCs w:val="18"/>
                <w:lang w:val="sv-SE" w:eastAsia="ja-JP"/>
              </w:rPr>
            </w:pPr>
            <w:hyperlink r:id="rId1227"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06C1D0" w14:textId="1E55034C"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C45F4D8" w14:textId="07034B15" w:rsidR="00DD35A1" w:rsidRPr="00840CFD" w:rsidRDefault="00DD35A1" w:rsidP="00BC6BDB">
            <w:pPr>
              <w:pStyle w:val="TAL"/>
              <w:snapToGrid w:val="0"/>
              <w:jc w:val="both"/>
              <w:rPr>
                <w:rFonts w:cs="Arial"/>
                <w:szCs w:val="18"/>
                <w:lang w:val="sv-SE" w:eastAsia="ja-JP"/>
              </w:rPr>
            </w:pPr>
            <w:r w:rsidRPr="00014A87">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EE9B9" w14:textId="5A6F8E4A"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DL_66A-n261A(2A-G)_UL_66A-n261A</w:t>
            </w:r>
            <w:r w:rsidRPr="00334A5B">
              <w:rPr>
                <w:rFonts w:eastAsia="Times New Roman" w:cs="Arial"/>
                <w:color w:val="000000"/>
                <w:szCs w:val="18"/>
              </w:rPr>
              <w:br/>
              <w:t>DL_66A-66A-n261(A-G)_UL_66A-n261A</w:t>
            </w:r>
            <w:r w:rsidRPr="00334A5B">
              <w:rPr>
                <w:rFonts w:eastAsia="Times New Roman" w:cs="Arial"/>
                <w:color w:val="000000"/>
                <w:szCs w:val="18"/>
              </w:rPr>
              <w:br/>
              <w:t>DL_66A-66A-n261(3A)_UL_66A-n261A</w:t>
            </w:r>
          </w:p>
        </w:tc>
      </w:tr>
      <w:tr w:rsidR="00DD35A1" w:rsidRPr="00840CFD" w14:paraId="3A7EA0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12E454" w14:textId="2FBD342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CE5571" w14:textId="0886968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B08B52" w14:textId="7683EA4C"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DD9644" w14:textId="3DC04F55"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DA8180" w14:textId="15B0551C" w:rsidR="00DD35A1" w:rsidRPr="00840CFD" w:rsidRDefault="00C8650C" w:rsidP="00BC6BDB">
            <w:pPr>
              <w:keepNext/>
              <w:snapToGrid w:val="0"/>
              <w:spacing w:after="0"/>
              <w:jc w:val="both"/>
              <w:rPr>
                <w:rFonts w:ascii="Arial" w:hAnsi="Arial" w:cs="Arial"/>
                <w:sz w:val="18"/>
                <w:szCs w:val="18"/>
                <w:lang w:val="sv-SE" w:eastAsia="ja-JP"/>
              </w:rPr>
            </w:pPr>
            <w:hyperlink r:id="rId1228"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6DA54" w14:textId="28BDD5DC"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4127F4A" w14:textId="246406B9" w:rsidR="00DD35A1" w:rsidRPr="00840CFD" w:rsidRDefault="00DD35A1" w:rsidP="00BC6BDB">
            <w:pPr>
              <w:pStyle w:val="TAL"/>
              <w:snapToGrid w:val="0"/>
              <w:jc w:val="both"/>
              <w:rPr>
                <w:rFonts w:cs="Arial"/>
                <w:szCs w:val="18"/>
                <w:lang w:val="sv-SE" w:eastAsia="ja-JP"/>
              </w:rPr>
            </w:pPr>
            <w:r w:rsidRPr="00014A87">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AA0B41" w14:textId="542E0B03"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DL_66A-66A-n261G_UL_66A-n261A</w:t>
            </w:r>
            <w:r w:rsidRPr="00334A5B">
              <w:rPr>
                <w:rFonts w:eastAsia="Times New Roman" w:cs="Arial"/>
                <w:color w:val="000000"/>
                <w:szCs w:val="18"/>
              </w:rPr>
              <w:br/>
              <w:t>DL_66A-66A-n261(2A)_UL_66A-n261A</w:t>
            </w:r>
          </w:p>
        </w:tc>
      </w:tr>
      <w:tr w:rsidR="006B64A9" w:rsidRPr="00840CFD" w14:paraId="35B292F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FE08F" w14:textId="5DAAB3A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B69F2B" w14:textId="78BBEB0E"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0530ED" w14:textId="06D9D2B2"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32DB20" w14:textId="6D74ADCF"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0D2B2D" w14:textId="303CD26A" w:rsidR="006B64A9" w:rsidRPr="00840CFD" w:rsidRDefault="00C8650C" w:rsidP="00BC6BDB">
            <w:pPr>
              <w:keepNext/>
              <w:snapToGrid w:val="0"/>
              <w:spacing w:after="0"/>
              <w:jc w:val="both"/>
              <w:rPr>
                <w:rFonts w:ascii="Arial" w:hAnsi="Arial" w:cs="Arial"/>
                <w:sz w:val="18"/>
                <w:szCs w:val="18"/>
                <w:lang w:val="sv-SE" w:eastAsia="ja-JP"/>
              </w:rPr>
            </w:pPr>
            <w:hyperlink r:id="rId1229"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E1AEF" w14:textId="2860FBD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B9C4EDE" w14:textId="2C62B37C" w:rsidR="006B64A9" w:rsidRPr="00DD35A1" w:rsidRDefault="00DD35A1"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A60DA" w14:textId="5697550F"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COMPLETE: DL_66A-n261K_UL_66A-n261A</w:t>
            </w:r>
            <w:r w:rsidRPr="00334A5B">
              <w:rPr>
                <w:rFonts w:eastAsia="Times New Roman" w:cs="Arial"/>
                <w:color w:val="000000"/>
                <w:szCs w:val="18"/>
              </w:rPr>
              <w:br/>
              <w:t>NEW: DL_66A-n261(A-J)_UL_66A-n261A</w:t>
            </w:r>
          </w:p>
        </w:tc>
      </w:tr>
      <w:tr w:rsidR="006B64A9" w:rsidRPr="00840CFD" w14:paraId="4EAAA17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CECAB" w14:textId="0A46215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D014EB" w14:textId="3F7A4F4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BF4912" w14:textId="51699A7F"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631F3E" w14:textId="5B58E15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B24FFC" w14:textId="7BC89878" w:rsidR="006B64A9" w:rsidRPr="00840CFD" w:rsidRDefault="00C8650C" w:rsidP="00BC6BDB">
            <w:pPr>
              <w:keepNext/>
              <w:snapToGrid w:val="0"/>
              <w:spacing w:after="0"/>
              <w:jc w:val="both"/>
              <w:rPr>
                <w:rFonts w:ascii="Arial" w:hAnsi="Arial" w:cs="Arial"/>
                <w:sz w:val="18"/>
                <w:szCs w:val="18"/>
                <w:lang w:val="sv-SE" w:eastAsia="ja-JP"/>
              </w:rPr>
            </w:pPr>
            <w:hyperlink r:id="rId1230"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B354CF" w14:textId="598E2EB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0C95003" w14:textId="618C7270" w:rsidR="006B64A9" w:rsidRPr="00840CFD" w:rsidRDefault="00DD35A1"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0F2927" w14:textId="793B9359"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DL_66A-n261(A-J)_UL_66A-n261A</w:t>
            </w:r>
            <w:r w:rsidRPr="00334A5B">
              <w:rPr>
                <w:rFonts w:eastAsia="Times New Roman" w:cs="Arial"/>
                <w:color w:val="000000"/>
                <w:szCs w:val="18"/>
              </w:rPr>
              <w:br/>
              <w:t>COMLETE: DL_66A-n261(G-I)_UL_66A-n261A</w:t>
            </w:r>
          </w:p>
        </w:tc>
      </w:tr>
      <w:tr w:rsidR="006B64A9" w:rsidRPr="00840CFD" w14:paraId="1004A6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0272C3" w14:textId="6F15B4A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F94C5A" w14:textId="2EC109B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F2E44C" w14:textId="002DAA8B"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2D3305" w14:textId="72F4595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F0B0083" w14:textId="2313EC9F" w:rsidR="006B64A9" w:rsidRPr="00840CFD" w:rsidRDefault="00C8650C" w:rsidP="00BC6BDB">
            <w:pPr>
              <w:keepNext/>
              <w:snapToGrid w:val="0"/>
              <w:spacing w:after="0"/>
              <w:jc w:val="both"/>
              <w:rPr>
                <w:rFonts w:ascii="Arial" w:hAnsi="Arial" w:cs="Arial"/>
                <w:sz w:val="18"/>
                <w:szCs w:val="18"/>
                <w:lang w:val="sv-SE" w:eastAsia="ja-JP"/>
              </w:rPr>
            </w:pPr>
            <w:hyperlink r:id="rId1231"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1F762F" w14:textId="4E69506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605C5AF" w14:textId="640F1D15" w:rsidR="006B64A9" w:rsidRPr="00DD35A1" w:rsidRDefault="00DD35A1"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7DB7E5" w14:textId="490A2D86"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COMPLETE: DL_66A-n261J_UL_66A-n261A</w:t>
            </w:r>
            <w:r w:rsidRPr="00334A5B">
              <w:rPr>
                <w:rFonts w:eastAsia="Times New Roman" w:cs="Arial"/>
                <w:color w:val="000000"/>
                <w:szCs w:val="18"/>
              </w:rPr>
              <w:br/>
              <w:t>COMPLETE: DL_66A-n261(A-I)_UL_66A-n261A</w:t>
            </w:r>
          </w:p>
        </w:tc>
      </w:tr>
      <w:tr w:rsidR="006B64A9" w:rsidRPr="00840CFD" w14:paraId="2E52D4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7671AD" w14:textId="684FE10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3B663" w14:textId="5B7921B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A8EB2E" w14:textId="38F4000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52F6D0" w14:textId="03B1446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D35EC1" w14:textId="429966E0" w:rsidR="006B64A9" w:rsidRPr="00840CFD" w:rsidRDefault="00C8650C" w:rsidP="00BC6BDB">
            <w:pPr>
              <w:keepNext/>
              <w:snapToGrid w:val="0"/>
              <w:spacing w:after="0"/>
              <w:jc w:val="both"/>
              <w:rPr>
                <w:rFonts w:ascii="Arial" w:hAnsi="Arial" w:cs="Arial"/>
                <w:sz w:val="18"/>
                <w:szCs w:val="18"/>
                <w:lang w:val="sv-SE" w:eastAsia="ja-JP"/>
              </w:rPr>
            </w:pPr>
            <w:hyperlink r:id="rId1232"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E7001D" w14:textId="120C823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2FBFE85" w14:textId="32DBAC23" w:rsidR="006B64A9" w:rsidRPr="00840CFD" w:rsidRDefault="00DD35A1"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60380B" w14:textId="6B27F6EF"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DL_66A-n261(2A-G)_UL_66A-n261A</w:t>
            </w:r>
            <w:r w:rsidRPr="00334A5B">
              <w:rPr>
                <w:rFonts w:eastAsia="Times New Roman" w:cs="Arial"/>
                <w:color w:val="000000"/>
                <w:szCs w:val="18"/>
              </w:rPr>
              <w:br/>
              <w:t>COMPLETE: DL_66A-n261(4A)_UL_66A-n261A</w:t>
            </w:r>
          </w:p>
        </w:tc>
      </w:tr>
      <w:tr w:rsidR="00DD35A1" w:rsidRPr="00840CFD" w14:paraId="76CA6E1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C1C354" w14:textId="4C07927A"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6F4A0E" w14:textId="4C1887D5"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78BB13" w14:textId="063DEDC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ADA663" w14:textId="10D7810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D4FFAD" w14:textId="367D9095" w:rsidR="00DD35A1" w:rsidRPr="00840CFD" w:rsidRDefault="00C8650C" w:rsidP="00BC6BDB">
            <w:pPr>
              <w:keepNext/>
              <w:snapToGrid w:val="0"/>
              <w:spacing w:after="0"/>
              <w:jc w:val="both"/>
              <w:rPr>
                <w:rFonts w:ascii="Arial" w:hAnsi="Arial" w:cs="Arial"/>
                <w:sz w:val="18"/>
                <w:szCs w:val="18"/>
                <w:lang w:val="sv-SE" w:eastAsia="ja-JP"/>
              </w:rPr>
            </w:pPr>
            <w:hyperlink r:id="rId1233"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617646" w14:textId="0A206FF6"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40340E2" w14:textId="306777B5" w:rsidR="00DD35A1" w:rsidRPr="00840CFD" w:rsidRDefault="00DD35A1" w:rsidP="00BC6BDB">
            <w:pPr>
              <w:pStyle w:val="TAL"/>
              <w:snapToGrid w:val="0"/>
              <w:jc w:val="both"/>
              <w:rPr>
                <w:rFonts w:cs="Arial"/>
                <w:szCs w:val="18"/>
                <w:lang w:val="sv-SE" w:eastAsia="ja-JP"/>
              </w:rPr>
            </w:pPr>
            <w:r w:rsidRPr="00BD0DB7">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DCF5B1" w14:textId="0CF0330B"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NEW: DL_66A-n261(A-K)_UL_66A-n261A</w:t>
            </w:r>
            <w:r w:rsidRPr="00334A5B">
              <w:rPr>
                <w:rFonts w:eastAsia="Times New Roman" w:cs="Arial"/>
                <w:color w:val="000000"/>
                <w:szCs w:val="18"/>
              </w:rPr>
              <w:br/>
              <w:t>NEW: DL_66A-66A-n261K_UL_66A-n261A</w:t>
            </w:r>
            <w:r w:rsidRPr="00334A5B">
              <w:rPr>
                <w:rFonts w:eastAsia="Times New Roman" w:cs="Arial"/>
                <w:color w:val="000000"/>
                <w:szCs w:val="18"/>
              </w:rPr>
              <w:br/>
              <w:t>NEW: DL_66A-66A-n261(A-J)_UL_66A-n261A</w:t>
            </w:r>
          </w:p>
        </w:tc>
      </w:tr>
      <w:tr w:rsidR="00DD35A1" w:rsidRPr="00840CFD" w14:paraId="6AC1FE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EEBD60" w14:textId="33EE213B"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7E3F54D" w14:textId="5DA7A432"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465441" w14:textId="4DCFD418"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1B0DD2" w14:textId="39087895"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EDDA5A" w14:textId="1506BA22" w:rsidR="00DD35A1" w:rsidRPr="00840CFD" w:rsidRDefault="00C8650C" w:rsidP="00BC6BDB">
            <w:pPr>
              <w:keepNext/>
              <w:snapToGrid w:val="0"/>
              <w:spacing w:after="0"/>
              <w:jc w:val="both"/>
              <w:rPr>
                <w:rFonts w:ascii="Arial" w:hAnsi="Arial" w:cs="Arial"/>
                <w:sz w:val="18"/>
                <w:szCs w:val="18"/>
                <w:lang w:val="sv-SE" w:eastAsia="ja-JP"/>
              </w:rPr>
            </w:pPr>
            <w:hyperlink r:id="rId1234" w:history="1">
              <w:r w:rsidR="00DD35A1" w:rsidRPr="007F060B">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E76DB" w14:textId="3E1F6133"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4825FF6" w14:textId="0C682F0D" w:rsidR="00DD35A1" w:rsidRPr="00840CFD" w:rsidRDefault="00DD35A1" w:rsidP="00BC6BDB">
            <w:pPr>
              <w:pStyle w:val="TAL"/>
              <w:snapToGrid w:val="0"/>
              <w:jc w:val="both"/>
              <w:rPr>
                <w:rFonts w:cs="Arial"/>
                <w:szCs w:val="18"/>
                <w:lang w:val="sv-SE" w:eastAsia="ja-JP"/>
              </w:rPr>
            </w:pPr>
            <w:r w:rsidRPr="00BD0DB7">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A8473E" w14:textId="4C475968"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NEW: DL_66A-n261(G-J)_UL_66A-n261A</w:t>
            </w:r>
            <w:r w:rsidRPr="00334A5B">
              <w:rPr>
                <w:rFonts w:eastAsia="Times New Roman" w:cs="Arial"/>
                <w:color w:val="000000"/>
                <w:szCs w:val="18"/>
              </w:rPr>
              <w:br/>
              <w:t>NEW: DL_66A-66A-n261(A-J)_UL_66A-n261A</w:t>
            </w:r>
            <w:r w:rsidRPr="00334A5B">
              <w:rPr>
                <w:rFonts w:eastAsia="Times New Roman" w:cs="Arial"/>
                <w:color w:val="000000"/>
                <w:szCs w:val="18"/>
              </w:rPr>
              <w:br/>
              <w:t>NEW: DL_66A-66A-n261(G-I)_UL_66A-n261A</w:t>
            </w:r>
          </w:p>
        </w:tc>
      </w:tr>
      <w:tr w:rsidR="00DD35A1" w:rsidRPr="00840CFD" w14:paraId="2041F8A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A5A77" w14:textId="2090846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7D49EA" w14:textId="4F119F2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9892D" w14:textId="3D5F4510"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603DCA" w14:textId="0AE938E7"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2F624C" w14:textId="3038B156" w:rsidR="00DD35A1" w:rsidRPr="00840CFD" w:rsidRDefault="00C8650C" w:rsidP="00BC6BDB">
            <w:pPr>
              <w:keepNext/>
              <w:snapToGrid w:val="0"/>
              <w:spacing w:after="0"/>
              <w:jc w:val="both"/>
              <w:rPr>
                <w:rFonts w:ascii="Arial" w:hAnsi="Arial" w:cs="Arial"/>
                <w:sz w:val="18"/>
                <w:szCs w:val="18"/>
                <w:lang w:val="sv-SE" w:eastAsia="ja-JP"/>
              </w:rPr>
            </w:pPr>
            <w:hyperlink r:id="rId1235" w:history="1">
              <w:r w:rsidR="00DD35A1" w:rsidRPr="005825FF">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DAD760" w14:textId="09F80BA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7854893" w14:textId="13E1C677" w:rsidR="00DD35A1" w:rsidRPr="00840CFD" w:rsidRDefault="00DD35A1" w:rsidP="00BC6BDB">
            <w:pPr>
              <w:pStyle w:val="TAL"/>
              <w:snapToGrid w:val="0"/>
              <w:jc w:val="both"/>
              <w:rPr>
                <w:rFonts w:cs="Arial"/>
                <w:szCs w:val="18"/>
                <w:lang w:val="sv-SE" w:eastAsia="ja-JP"/>
              </w:rPr>
            </w:pPr>
            <w:r w:rsidRPr="00BD0DB7">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3E3347" w14:textId="4377A811"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NEW: DL_66A-n261(A-J)_UL_66A-n261A</w:t>
            </w:r>
            <w:r w:rsidRPr="00334A5B">
              <w:rPr>
                <w:rFonts w:eastAsia="Times New Roman" w:cs="Arial"/>
                <w:color w:val="000000"/>
                <w:szCs w:val="18"/>
              </w:rPr>
              <w:br/>
              <w:t>NEW: DL_66A-66A-n261J_UL_66A-n261A</w:t>
            </w:r>
            <w:r w:rsidRPr="00334A5B">
              <w:rPr>
                <w:rFonts w:eastAsia="Times New Roman" w:cs="Arial"/>
                <w:color w:val="000000"/>
                <w:szCs w:val="18"/>
              </w:rPr>
              <w:br/>
              <w:t xml:space="preserve">NEW: DL_66A-66A-n261(A-I)_UL_66A-n261A </w:t>
            </w:r>
          </w:p>
        </w:tc>
      </w:tr>
      <w:tr w:rsidR="00DD35A1" w:rsidRPr="00840CFD" w14:paraId="7CC99C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CA138" w14:textId="76E5CA0A"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F19B91" w14:textId="4D629A4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E9C252" w14:textId="5F0E337B"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D0A9EA" w14:textId="3ED9D78A"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1365F3" w14:textId="462EAB83" w:rsidR="00DD35A1" w:rsidRPr="00840CFD" w:rsidRDefault="00C8650C" w:rsidP="00BC6BDB">
            <w:pPr>
              <w:keepNext/>
              <w:snapToGrid w:val="0"/>
              <w:spacing w:after="0"/>
              <w:jc w:val="both"/>
              <w:rPr>
                <w:rFonts w:ascii="Arial" w:hAnsi="Arial" w:cs="Arial"/>
                <w:sz w:val="18"/>
                <w:szCs w:val="18"/>
                <w:lang w:val="sv-SE" w:eastAsia="ja-JP"/>
              </w:rPr>
            </w:pPr>
            <w:hyperlink r:id="rId1236" w:history="1">
              <w:r w:rsidR="00DD35A1" w:rsidRPr="005825FF">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3B0382" w14:textId="0776AD6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80238BE" w14:textId="5787744F" w:rsidR="00DD35A1" w:rsidRPr="00840CFD" w:rsidRDefault="00DD35A1" w:rsidP="00BC6BDB">
            <w:pPr>
              <w:pStyle w:val="TAL"/>
              <w:snapToGrid w:val="0"/>
              <w:jc w:val="both"/>
              <w:rPr>
                <w:rFonts w:cs="Arial"/>
                <w:szCs w:val="18"/>
                <w:lang w:val="sv-SE" w:eastAsia="ja-JP"/>
              </w:rPr>
            </w:pPr>
            <w:r w:rsidRPr="00BD0DB7">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79270" w14:textId="1B9FA995"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NEW: DL_66A-n261(3A-G)_UL_66A-n261A</w:t>
            </w:r>
            <w:r w:rsidRPr="00334A5B">
              <w:rPr>
                <w:rFonts w:eastAsia="Times New Roman" w:cs="Arial"/>
                <w:color w:val="000000"/>
                <w:szCs w:val="18"/>
              </w:rPr>
              <w:br/>
              <w:t>NEW: DL_66A-66A-n261(2A-G)_UL_66A-n261A</w:t>
            </w:r>
            <w:r w:rsidRPr="00334A5B">
              <w:rPr>
                <w:rFonts w:eastAsia="Times New Roman" w:cs="Arial"/>
                <w:color w:val="000000"/>
                <w:szCs w:val="18"/>
              </w:rPr>
              <w:br/>
              <w:t>NEW: DL_66A-66A-n261(4A)_UL_66A-n261A</w:t>
            </w:r>
          </w:p>
        </w:tc>
      </w:tr>
      <w:tr w:rsidR="00DD35A1" w:rsidRPr="00840CFD" w14:paraId="571C7B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770509" w14:textId="692C486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0917E4" w14:textId="257B9300"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E655B5" w14:textId="2DF2A7F4"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72A5FE" w14:textId="51220478"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56E5AE" w14:textId="21125EB7" w:rsidR="00DD35A1" w:rsidRPr="00840CFD" w:rsidRDefault="00C8650C" w:rsidP="00BC6BDB">
            <w:pPr>
              <w:keepNext/>
              <w:snapToGrid w:val="0"/>
              <w:spacing w:after="0"/>
              <w:jc w:val="both"/>
              <w:rPr>
                <w:rFonts w:ascii="Arial" w:hAnsi="Arial" w:cs="Arial"/>
                <w:sz w:val="18"/>
                <w:szCs w:val="18"/>
                <w:lang w:val="sv-SE" w:eastAsia="ja-JP"/>
              </w:rPr>
            </w:pPr>
            <w:hyperlink r:id="rId1237" w:history="1">
              <w:r w:rsidR="00DD35A1" w:rsidRPr="005825FF">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B606F9" w14:textId="58C8544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736523A" w14:textId="0285D391" w:rsidR="00DD35A1" w:rsidRPr="00840CFD" w:rsidRDefault="00DD35A1" w:rsidP="00BC6BDB">
            <w:pPr>
              <w:pStyle w:val="TAL"/>
              <w:snapToGrid w:val="0"/>
              <w:jc w:val="both"/>
              <w:rPr>
                <w:rFonts w:cs="Arial"/>
                <w:szCs w:val="18"/>
                <w:lang w:val="sv-SE" w:eastAsia="ja-JP"/>
              </w:rPr>
            </w:pPr>
            <w:r w:rsidRPr="00BD0DB7">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FD57C3" w14:textId="280D5C5B"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COMPLETE: DL_66A-n261(4A)_UL_66A-n261A</w:t>
            </w:r>
            <w:r w:rsidRPr="00334A5B">
              <w:rPr>
                <w:rFonts w:eastAsia="Times New Roman" w:cs="Arial"/>
                <w:color w:val="000000"/>
                <w:szCs w:val="18"/>
              </w:rPr>
              <w:br/>
              <w:t>NEW: DL_66A-66A-n261(3A)_UL_66A-n261A</w:t>
            </w:r>
          </w:p>
        </w:tc>
      </w:tr>
      <w:tr w:rsidR="005825FF" w:rsidRPr="00840CFD" w14:paraId="2E44FFF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A93B76"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DC_41A_n257G DC_41A_n257H</w:t>
            </w:r>
          </w:p>
          <w:p w14:paraId="7AB6F4A8" w14:textId="165AF11E"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E0B7CF"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DC_41A_n257G DC_41A_n257H</w:t>
            </w:r>
          </w:p>
          <w:p w14:paraId="57D4D3DB" w14:textId="7CF8449B"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D05818" w14:textId="00519E0D"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56E393"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45D05AE6" w14:textId="5865467B"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3BFCA6" w14:textId="404DD2D9" w:rsidR="005825FF" w:rsidRPr="00A901A2" w:rsidRDefault="00C8650C" w:rsidP="00BC6BDB">
            <w:pPr>
              <w:keepNext/>
              <w:snapToGrid w:val="0"/>
              <w:spacing w:after="0"/>
              <w:jc w:val="both"/>
              <w:rPr>
                <w:rFonts w:ascii="Arial" w:hAnsi="Arial" w:cs="Arial"/>
                <w:sz w:val="18"/>
                <w:szCs w:val="18"/>
                <w:lang w:val="sv-SE" w:eastAsia="ja-JP"/>
              </w:rPr>
            </w:pPr>
            <w:hyperlink r:id="rId1238"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585701" w14:textId="049E9378"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D0E8E03" w14:textId="2D8CEA6D" w:rsidR="005825FF" w:rsidRPr="00E55A3B" w:rsidRDefault="00E55A3B" w:rsidP="00BC6BDB">
            <w:pPr>
              <w:pStyle w:val="TAL"/>
              <w:snapToGrid w:val="0"/>
              <w:jc w:val="both"/>
              <w:rPr>
                <w:rFonts w:eastAsia="新細明體" w:cs="Arial"/>
                <w:szCs w:val="18"/>
                <w:lang w:val="sv-SE"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6B0254" w14:textId="656AE8DC"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DC_41A_n257A_UL_41A_n257A(complete)</w:t>
            </w:r>
          </w:p>
        </w:tc>
      </w:tr>
      <w:tr w:rsidR="005825FF" w:rsidRPr="00840CFD" w14:paraId="683CF60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6CE84A"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DC_41C_n257G DC_41C_n257H</w:t>
            </w:r>
          </w:p>
          <w:p w14:paraId="281BBFEE" w14:textId="7C1853FE"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lastRenderedPageBreak/>
              <w:t>DC_41C_n257I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5B33CE"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lastRenderedPageBreak/>
              <w:t>DC_41A_n257G DC_41A_n257H</w:t>
            </w:r>
          </w:p>
          <w:p w14:paraId="4B9EDF35" w14:textId="61DF3B7A"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lastRenderedPageBreak/>
              <w:t>DC_41A_n257I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E5D49D" w14:textId="76D911B3"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743D93"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141A5524" w14:textId="736B21B1"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11234" w14:textId="6FF875B7" w:rsidR="005825FF" w:rsidRPr="00A901A2" w:rsidRDefault="00C8650C" w:rsidP="00BC6BDB">
            <w:pPr>
              <w:keepNext/>
              <w:snapToGrid w:val="0"/>
              <w:spacing w:after="0"/>
              <w:jc w:val="both"/>
              <w:rPr>
                <w:rFonts w:ascii="Arial" w:hAnsi="Arial" w:cs="Arial"/>
                <w:sz w:val="18"/>
                <w:szCs w:val="18"/>
                <w:lang w:val="sv-SE" w:eastAsia="ja-JP"/>
              </w:rPr>
            </w:pPr>
            <w:hyperlink r:id="rId1239"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6443B6" w14:textId="29C8D568"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866965" w14:textId="120A1F3B" w:rsidR="005825FF" w:rsidRPr="00A901A2" w:rsidRDefault="00E55A3B" w:rsidP="00BC6BDB">
            <w:pPr>
              <w:pStyle w:val="TAL"/>
              <w:snapToGrid w:val="0"/>
              <w:jc w:val="both"/>
              <w:rPr>
                <w:rFonts w:cs="Arial"/>
                <w:szCs w:val="18"/>
                <w:lang w:val="sv-SE"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861E15" w14:textId="2B873993"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DC_41C_n257A_UL_41A_n257A(complete)</w:t>
            </w:r>
          </w:p>
        </w:tc>
      </w:tr>
      <w:tr w:rsidR="005825FF" w:rsidRPr="00840CFD" w14:paraId="5F04054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F9A8C3"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lastRenderedPageBreak/>
              <w:t>DC_18A_n257G DC_18A_n257H</w:t>
            </w:r>
          </w:p>
          <w:p w14:paraId="05B741B0" w14:textId="43CC1AD4"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DC_18A_n257I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E16A1"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DC_18A_n257G DC_18A_n257H</w:t>
            </w:r>
          </w:p>
          <w:p w14:paraId="625FB9ED" w14:textId="6B26C945"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DC_18A_n257I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6CB3C2" w14:textId="6B312690"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B88036"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1E38DA38" w14:textId="2A1B8038"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18476D" w14:textId="7C12ADB2" w:rsidR="005825FF" w:rsidRPr="00A901A2" w:rsidRDefault="00C8650C" w:rsidP="00BC6BDB">
            <w:pPr>
              <w:keepNext/>
              <w:snapToGrid w:val="0"/>
              <w:spacing w:after="0"/>
              <w:jc w:val="both"/>
              <w:rPr>
                <w:rFonts w:ascii="Arial" w:hAnsi="Arial" w:cs="Arial"/>
                <w:sz w:val="18"/>
                <w:szCs w:val="18"/>
                <w:lang w:val="sv-SE" w:eastAsia="ja-JP"/>
              </w:rPr>
            </w:pPr>
            <w:hyperlink r:id="rId1240"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78D319" w14:textId="739E7F32"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475041" w14:textId="6312257C" w:rsidR="005825FF" w:rsidRPr="00E55A3B" w:rsidRDefault="00D57223" w:rsidP="00BC6BDB">
            <w:pPr>
              <w:pStyle w:val="TAL"/>
              <w:snapToGrid w:val="0"/>
              <w:jc w:val="both"/>
              <w:rPr>
                <w:rFonts w:eastAsia="新細明體" w:cs="Arial"/>
                <w:szCs w:val="18"/>
                <w:lang w:val="sv-SE"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DEB64A" w14:textId="064D7DBB"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DC_18A_n257A_UL_18A_n257A(complete)</w:t>
            </w:r>
          </w:p>
        </w:tc>
      </w:tr>
      <w:tr w:rsidR="005825FF" w:rsidRPr="00840CFD" w14:paraId="335BB92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045167"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DC_28A_n257G DC_28A_n257H</w:t>
            </w:r>
          </w:p>
          <w:p w14:paraId="384B712D" w14:textId="22B3C7A4"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DC_28A_n257I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FEB5A5"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DC_28A_n257A</w:t>
            </w:r>
          </w:p>
          <w:p w14:paraId="778B5753"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DC_28A_n257G DC_28A_n257H</w:t>
            </w:r>
          </w:p>
          <w:p w14:paraId="414192E8" w14:textId="37A209EF"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DC_28A_n257I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AD93AB" w14:textId="15A2AC3E"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DD1A8A"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1D06C23E" w14:textId="6E501565"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568411" w14:textId="1151A7CC" w:rsidR="005825FF" w:rsidRPr="00A901A2" w:rsidRDefault="00C8650C" w:rsidP="00BC6BDB">
            <w:pPr>
              <w:keepNext/>
              <w:snapToGrid w:val="0"/>
              <w:spacing w:after="0"/>
              <w:jc w:val="both"/>
              <w:rPr>
                <w:rFonts w:ascii="Arial" w:hAnsi="Arial" w:cs="Arial"/>
                <w:sz w:val="18"/>
                <w:szCs w:val="18"/>
                <w:lang w:val="sv-SE" w:eastAsia="ja-JP"/>
              </w:rPr>
            </w:pPr>
            <w:hyperlink r:id="rId1241"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1534DA" w14:textId="049F0A5D"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995D45" w14:textId="6C0E8A61" w:rsidR="005825FF" w:rsidRPr="00A901A2" w:rsidRDefault="003D5433" w:rsidP="00BC6BDB">
            <w:pPr>
              <w:pStyle w:val="TAL"/>
              <w:snapToGrid w:val="0"/>
              <w:jc w:val="both"/>
              <w:rPr>
                <w:rFonts w:cs="Arial"/>
                <w:szCs w:val="18"/>
                <w:lang w:val="sv-SE"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9C043F" w14:textId="6AC67B08"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DC_28A_n257A_UL_28A_n257A(complete)</w:t>
            </w:r>
          </w:p>
        </w:tc>
      </w:tr>
      <w:tr w:rsidR="00D57223" w:rsidRPr="00840CFD" w14:paraId="1C8B2780"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DC00D0" w14:textId="2882B9D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180300" w14:textId="3A202DE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38163A" w14:textId="2813E1DC"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B99965" w14:textId="6B6837F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3E87F1" w14:textId="1838C9C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F1F0A2" w14:textId="55A1417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9A946A6" w14:textId="4A34EEA6" w:rsidR="00D57223" w:rsidRPr="00A901A2" w:rsidRDefault="00D57223" w:rsidP="003D5433">
            <w:pPr>
              <w:pStyle w:val="TAL"/>
              <w:snapToGrid w:val="0"/>
              <w:jc w:val="both"/>
              <w:rPr>
                <w:rFonts w:cs="Arial"/>
                <w:szCs w:val="18"/>
                <w:lang w:val="sv-SE" w:eastAsia="ja-JP"/>
              </w:rPr>
            </w:pPr>
            <w:r w:rsidRPr="006A12A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08394C" w14:textId="6E18697B" w:rsidR="00D57223" w:rsidRPr="00A901A2" w:rsidRDefault="00D57223" w:rsidP="00BC6BDB">
            <w:pPr>
              <w:pStyle w:val="TAL"/>
              <w:snapToGrid w:val="0"/>
              <w:jc w:val="both"/>
              <w:rPr>
                <w:rFonts w:cs="Arial"/>
                <w:szCs w:val="18"/>
                <w:lang w:val="sv-SE" w:eastAsia="ja-JP"/>
              </w:rPr>
            </w:pPr>
            <w:r w:rsidRPr="00A901A2">
              <w:rPr>
                <w:rFonts w:cs="Arial"/>
                <w:szCs w:val="18"/>
                <w:lang w:eastAsia="ja-JP"/>
              </w:rPr>
              <w:t>(completed) DL_11A_n257A_UL_11A_n257A</w:t>
            </w:r>
          </w:p>
        </w:tc>
      </w:tr>
      <w:tr w:rsidR="00D57223" w:rsidRPr="00840CFD" w14:paraId="06C0A820"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71BF7" w14:textId="7F8E6EC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788AA0" w14:textId="163CC36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6B094C" w14:textId="216F0D03"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50751C" w14:textId="3993732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A99E79" w14:textId="68B515C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313FA2" w14:textId="06123EA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C62DBC1" w14:textId="6BB436A9" w:rsidR="00D57223" w:rsidRPr="00A901A2" w:rsidRDefault="00D57223" w:rsidP="003D5433">
            <w:pPr>
              <w:pStyle w:val="TAL"/>
              <w:snapToGrid w:val="0"/>
              <w:jc w:val="both"/>
              <w:rPr>
                <w:rFonts w:cs="Arial"/>
                <w:szCs w:val="18"/>
                <w:lang w:val="sv-SE" w:eastAsia="ja-JP"/>
              </w:rPr>
            </w:pPr>
            <w:r w:rsidRPr="006A12A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9553E8" w14:textId="6E395C2D" w:rsidR="00D57223" w:rsidRPr="00A901A2" w:rsidRDefault="00D57223" w:rsidP="00BC6BDB">
            <w:pPr>
              <w:pStyle w:val="TAL"/>
              <w:snapToGrid w:val="0"/>
              <w:jc w:val="both"/>
              <w:rPr>
                <w:rFonts w:cs="Arial"/>
                <w:szCs w:val="18"/>
                <w:lang w:val="sv-SE" w:eastAsia="ja-JP"/>
              </w:rPr>
            </w:pPr>
            <w:r w:rsidRPr="00A901A2">
              <w:rPr>
                <w:rFonts w:cs="Arial"/>
                <w:szCs w:val="18"/>
                <w:lang w:eastAsia="ja-JP"/>
              </w:rPr>
              <w:t>(new) DL_11A_n257G_UL_11A_n257A</w:t>
            </w:r>
          </w:p>
        </w:tc>
      </w:tr>
      <w:tr w:rsidR="00D57223" w:rsidRPr="00840CFD" w14:paraId="2D8531EE"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FE99FC" w14:textId="34210AA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662186" w14:textId="72A37AE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210EBD" w14:textId="673D15C3"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3F2248" w14:textId="29920AC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12F1CA" w14:textId="62B46BC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D27D64" w14:textId="3E988CD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9214934" w14:textId="7BA1E1DC" w:rsidR="00D57223" w:rsidRPr="00A901A2" w:rsidRDefault="00D57223" w:rsidP="003D5433">
            <w:pPr>
              <w:pStyle w:val="TAL"/>
              <w:snapToGrid w:val="0"/>
              <w:jc w:val="both"/>
              <w:rPr>
                <w:rFonts w:cs="Arial"/>
                <w:szCs w:val="18"/>
                <w:lang w:val="sv-SE" w:eastAsia="ja-JP"/>
              </w:rPr>
            </w:pPr>
            <w:r w:rsidRPr="006A12A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02550B" w14:textId="38CF628F" w:rsidR="00D57223" w:rsidRPr="00A901A2" w:rsidRDefault="00D57223" w:rsidP="00BC6BDB">
            <w:pPr>
              <w:pStyle w:val="TAL"/>
              <w:snapToGrid w:val="0"/>
              <w:jc w:val="both"/>
              <w:rPr>
                <w:rFonts w:cs="Arial"/>
                <w:szCs w:val="18"/>
                <w:lang w:val="sv-SE" w:eastAsia="ja-JP"/>
              </w:rPr>
            </w:pPr>
            <w:r w:rsidRPr="00A901A2">
              <w:rPr>
                <w:rFonts w:cs="Arial"/>
                <w:szCs w:val="18"/>
                <w:lang w:eastAsia="ja-JP"/>
              </w:rPr>
              <w:t>(new) DL_11A_n257H_UL_11A_n257A</w:t>
            </w:r>
          </w:p>
        </w:tc>
      </w:tr>
      <w:tr w:rsidR="00563FC0" w:rsidRPr="00840CFD" w14:paraId="59F5AB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D9545F" w14:textId="001D8DC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D3E807" w14:textId="77777777" w:rsidR="00563FC0" w:rsidRPr="00A901A2" w:rsidRDefault="00563FC0" w:rsidP="00BC6BDB">
            <w:pPr>
              <w:pStyle w:val="TAL"/>
              <w:snapToGrid w:val="0"/>
              <w:jc w:val="both"/>
              <w:rPr>
                <w:rFonts w:cs="Arial"/>
                <w:szCs w:val="18"/>
              </w:rPr>
            </w:pPr>
            <w:r w:rsidRPr="00A901A2">
              <w:rPr>
                <w:rFonts w:cs="Arial"/>
                <w:szCs w:val="18"/>
              </w:rPr>
              <w:t>DC_7A_n258A</w:t>
            </w:r>
          </w:p>
          <w:p w14:paraId="5186A357" w14:textId="44790FE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530D9" w14:textId="65968C37"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9FD26B" w14:textId="3E2820E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5827B1" w14:textId="248443D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F77C74" w14:textId="012B993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6E4F19" w14:textId="0C62A77E" w:rsidR="00563FC0" w:rsidRPr="00A901A2" w:rsidRDefault="00D57223" w:rsidP="00563FC0">
            <w:pPr>
              <w:pStyle w:val="TAL"/>
              <w:snapToGrid w:val="0"/>
              <w:jc w:val="both"/>
              <w:rPr>
                <w:rFonts w:cs="Arial"/>
                <w:szCs w:val="18"/>
                <w:lang w:val="sv-SE"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DD4D92" w14:textId="3D14FE78" w:rsidR="00563FC0" w:rsidRPr="00A901A2" w:rsidRDefault="00563FC0" w:rsidP="00BC6BDB">
            <w:pPr>
              <w:pStyle w:val="TAL"/>
              <w:snapToGrid w:val="0"/>
              <w:jc w:val="both"/>
              <w:rPr>
                <w:rFonts w:cs="Arial"/>
                <w:szCs w:val="18"/>
                <w:lang w:val="sv-SE" w:eastAsia="ja-JP"/>
              </w:rPr>
            </w:pPr>
            <w:r w:rsidRPr="00A901A2">
              <w:rPr>
                <w:rFonts w:cs="Arial"/>
                <w:szCs w:val="18"/>
              </w:rPr>
              <w:t>(complete) DL_7A_n258A_UL_7A_n258A</w:t>
            </w:r>
          </w:p>
        </w:tc>
      </w:tr>
      <w:tr w:rsidR="00D57223" w:rsidRPr="00840CFD" w14:paraId="2E04F8B7"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C37EC4" w14:textId="73635A4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8B837A" w14:textId="77777777" w:rsidR="00D57223" w:rsidRPr="00A901A2" w:rsidRDefault="00D57223" w:rsidP="00BC6BDB">
            <w:pPr>
              <w:pStyle w:val="TAL"/>
              <w:snapToGrid w:val="0"/>
              <w:jc w:val="both"/>
              <w:rPr>
                <w:rFonts w:cs="Arial"/>
                <w:szCs w:val="18"/>
              </w:rPr>
            </w:pPr>
            <w:r w:rsidRPr="00A901A2">
              <w:rPr>
                <w:rFonts w:cs="Arial"/>
                <w:szCs w:val="18"/>
              </w:rPr>
              <w:t>DC_7A_n258A</w:t>
            </w:r>
          </w:p>
          <w:p w14:paraId="143FBAF6" w14:textId="77777777" w:rsidR="00D57223" w:rsidRPr="00A901A2" w:rsidRDefault="00D57223" w:rsidP="00BC6BDB">
            <w:pPr>
              <w:pStyle w:val="TAL"/>
              <w:snapToGrid w:val="0"/>
              <w:jc w:val="both"/>
              <w:rPr>
                <w:rFonts w:cs="Arial"/>
                <w:szCs w:val="18"/>
              </w:rPr>
            </w:pPr>
            <w:r w:rsidRPr="00A901A2">
              <w:rPr>
                <w:rFonts w:cs="Arial"/>
                <w:szCs w:val="18"/>
              </w:rPr>
              <w:t>DC_7A_n258B</w:t>
            </w:r>
          </w:p>
          <w:p w14:paraId="26E2FBAC" w14:textId="6BF4287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DDC07C" w14:textId="75BF5BA2"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2E4E6F" w14:textId="6973266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83B5B2" w14:textId="0195491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DE1812" w14:textId="57219AA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B4E6365" w14:textId="3FC035E9"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E4A232" w14:textId="77777777" w:rsidR="00D57223" w:rsidRPr="00A901A2" w:rsidRDefault="00D57223" w:rsidP="00BC6BDB">
            <w:pPr>
              <w:pStyle w:val="TAL"/>
              <w:snapToGrid w:val="0"/>
              <w:jc w:val="both"/>
              <w:rPr>
                <w:rFonts w:cs="Arial"/>
                <w:szCs w:val="18"/>
              </w:rPr>
            </w:pPr>
            <w:r w:rsidRPr="00A901A2">
              <w:rPr>
                <w:rFonts w:cs="Arial"/>
                <w:szCs w:val="18"/>
              </w:rPr>
              <w:t>(complete) DL_7A_n258C_UL_7A_n258A</w:t>
            </w:r>
          </w:p>
          <w:p w14:paraId="09481973" w14:textId="5A2F1A2D" w:rsidR="00D57223" w:rsidRPr="00A901A2" w:rsidRDefault="00D57223" w:rsidP="00BC6BDB">
            <w:pPr>
              <w:pStyle w:val="TAL"/>
              <w:snapToGrid w:val="0"/>
              <w:jc w:val="both"/>
              <w:rPr>
                <w:rFonts w:cs="Arial"/>
                <w:szCs w:val="18"/>
                <w:lang w:val="sv-SE" w:eastAsia="ja-JP"/>
              </w:rPr>
            </w:pPr>
            <w:r w:rsidRPr="00A901A2">
              <w:rPr>
                <w:rFonts w:cs="Arial"/>
                <w:szCs w:val="18"/>
              </w:rPr>
              <w:t>(complete) DL_7A_n258B_UL_7A_n258A</w:t>
            </w:r>
          </w:p>
        </w:tc>
      </w:tr>
      <w:tr w:rsidR="00D57223" w:rsidRPr="00840CFD" w14:paraId="55B06917"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C65734" w14:textId="10C1207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066657" w14:textId="77777777" w:rsidR="00D57223" w:rsidRPr="00A901A2" w:rsidRDefault="00D57223" w:rsidP="00BC6BDB">
            <w:pPr>
              <w:pStyle w:val="TAL"/>
              <w:snapToGrid w:val="0"/>
              <w:jc w:val="both"/>
              <w:rPr>
                <w:rFonts w:cs="Arial"/>
                <w:szCs w:val="18"/>
              </w:rPr>
            </w:pPr>
            <w:r w:rsidRPr="00A901A2">
              <w:rPr>
                <w:rFonts w:cs="Arial"/>
                <w:szCs w:val="18"/>
              </w:rPr>
              <w:t>DC_7A_n258A</w:t>
            </w:r>
          </w:p>
          <w:p w14:paraId="470C2DBF" w14:textId="7C9108E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43D9A5" w14:textId="1E74F9CA"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015FF0" w14:textId="5C0C0B2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CA6196" w14:textId="5515036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0EAACF" w14:textId="22315D2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EBB8FA9" w14:textId="4BE0FAC5"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6CDFAE" w14:textId="77777777" w:rsidR="00D57223" w:rsidRPr="00A901A2" w:rsidRDefault="00D57223" w:rsidP="00BC6BDB">
            <w:pPr>
              <w:pStyle w:val="TAL"/>
              <w:snapToGrid w:val="0"/>
              <w:jc w:val="both"/>
              <w:rPr>
                <w:rFonts w:cs="Arial"/>
                <w:szCs w:val="18"/>
              </w:rPr>
            </w:pPr>
            <w:r w:rsidRPr="00A901A2">
              <w:rPr>
                <w:rFonts w:cs="Arial"/>
                <w:szCs w:val="18"/>
              </w:rPr>
              <w:t>(complete) DL_7A_n258D_UL_7A_n258A</w:t>
            </w:r>
          </w:p>
          <w:p w14:paraId="4C82EC4F" w14:textId="35CE093A" w:rsidR="00D57223" w:rsidRPr="00A901A2" w:rsidRDefault="00D57223" w:rsidP="00BC6BDB">
            <w:pPr>
              <w:pStyle w:val="TAL"/>
              <w:snapToGrid w:val="0"/>
              <w:jc w:val="both"/>
              <w:rPr>
                <w:rFonts w:cs="Arial"/>
                <w:szCs w:val="18"/>
                <w:lang w:val="sv-SE" w:eastAsia="ja-JP"/>
              </w:rPr>
            </w:pPr>
            <w:r w:rsidRPr="00A901A2">
              <w:rPr>
                <w:rFonts w:cs="Arial"/>
                <w:szCs w:val="18"/>
              </w:rPr>
              <w:t>(new) DL_7A_n258C_UL_7A_n258C</w:t>
            </w:r>
          </w:p>
        </w:tc>
      </w:tr>
      <w:tr w:rsidR="00D57223" w:rsidRPr="00840CFD" w14:paraId="1AB94659"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BC81C0" w14:textId="630F2B9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08C13C" w14:textId="77777777" w:rsidR="00D57223" w:rsidRPr="00A901A2" w:rsidRDefault="00D57223" w:rsidP="00BC6BDB">
            <w:pPr>
              <w:pStyle w:val="TAL"/>
              <w:snapToGrid w:val="0"/>
              <w:jc w:val="both"/>
              <w:rPr>
                <w:rFonts w:cs="Arial"/>
                <w:szCs w:val="18"/>
              </w:rPr>
            </w:pPr>
            <w:r w:rsidRPr="00A901A2">
              <w:rPr>
                <w:rFonts w:cs="Arial"/>
                <w:szCs w:val="18"/>
              </w:rPr>
              <w:t>DC_7A_n258A</w:t>
            </w:r>
          </w:p>
          <w:p w14:paraId="62E9F229" w14:textId="77777777" w:rsidR="00D57223" w:rsidRPr="00A901A2" w:rsidRDefault="00D57223" w:rsidP="00BC6BDB">
            <w:pPr>
              <w:pStyle w:val="TAL"/>
              <w:snapToGrid w:val="0"/>
              <w:jc w:val="both"/>
              <w:rPr>
                <w:rFonts w:cs="Arial"/>
                <w:szCs w:val="18"/>
              </w:rPr>
            </w:pPr>
            <w:r w:rsidRPr="00A901A2">
              <w:rPr>
                <w:rFonts w:cs="Arial"/>
                <w:szCs w:val="18"/>
              </w:rPr>
              <w:t>DC_7A_n258D</w:t>
            </w:r>
          </w:p>
          <w:p w14:paraId="39CAA041" w14:textId="43FC072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DC_7A_n258E</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72C10B" w14:textId="5824E34A"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649E43" w14:textId="3C44C8F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182CF4" w14:textId="35DD9B5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818AD2" w14:textId="119D57F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BB76FA2" w14:textId="11012A37"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426F6C" w14:textId="655A8D9A" w:rsidR="00D57223" w:rsidRPr="00A901A2" w:rsidRDefault="00D57223" w:rsidP="00BC6BDB">
            <w:pPr>
              <w:pStyle w:val="TAL"/>
              <w:snapToGrid w:val="0"/>
              <w:jc w:val="both"/>
              <w:rPr>
                <w:rFonts w:cs="Arial"/>
                <w:szCs w:val="18"/>
                <w:lang w:val="sv-SE" w:eastAsia="ja-JP"/>
              </w:rPr>
            </w:pPr>
            <w:r w:rsidRPr="00A901A2">
              <w:rPr>
                <w:rFonts w:cs="Arial"/>
                <w:szCs w:val="18"/>
              </w:rPr>
              <w:t>(complete) DL_7A_n258E_UL_7A_n258A</w:t>
            </w:r>
          </w:p>
        </w:tc>
      </w:tr>
      <w:tr w:rsidR="00D57223" w:rsidRPr="00840CFD" w14:paraId="6864AFD3"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CC7C14" w14:textId="36AB517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610417" w14:textId="77777777" w:rsidR="00D57223" w:rsidRPr="00A901A2" w:rsidRDefault="00D57223" w:rsidP="00BC6BDB">
            <w:pPr>
              <w:pStyle w:val="TAL"/>
              <w:snapToGrid w:val="0"/>
              <w:jc w:val="both"/>
              <w:rPr>
                <w:rFonts w:cs="Arial"/>
                <w:szCs w:val="18"/>
              </w:rPr>
            </w:pPr>
            <w:r w:rsidRPr="00A901A2">
              <w:rPr>
                <w:rFonts w:cs="Arial"/>
                <w:szCs w:val="18"/>
              </w:rPr>
              <w:t>DC_7A_n258A</w:t>
            </w:r>
          </w:p>
          <w:p w14:paraId="55E6D998" w14:textId="77777777" w:rsidR="00D57223" w:rsidRPr="00A901A2" w:rsidRDefault="00D57223" w:rsidP="00BC6BDB">
            <w:pPr>
              <w:pStyle w:val="TAL"/>
              <w:snapToGrid w:val="0"/>
              <w:jc w:val="both"/>
              <w:rPr>
                <w:rFonts w:cs="Arial"/>
                <w:szCs w:val="18"/>
              </w:rPr>
            </w:pPr>
            <w:r w:rsidRPr="00A901A2">
              <w:rPr>
                <w:rFonts w:cs="Arial"/>
                <w:szCs w:val="18"/>
              </w:rPr>
              <w:t>DC_7A_n258D</w:t>
            </w:r>
          </w:p>
          <w:p w14:paraId="143683FF" w14:textId="77777777" w:rsidR="00D57223" w:rsidRPr="00A901A2" w:rsidRDefault="00D57223" w:rsidP="00BC6BDB">
            <w:pPr>
              <w:pStyle w:val="TAL"/>
              <w:snapToGrid w:val="0"/>
              <w:jc w:val="both"/>
              <w:rPr>
                <w:rFonts w:cs="Arial"/>
                <w:szCs w:val="18"/>
              </w:rPr>
            </w:pPr>
            <w:r w:rsidRPr="00A901A2">
              <w:rPr>
                <w:rFonts w:cs="Arial"/>
                <w:szCs w:val="18"/>
              </w:rPr>
              <w:t>DC_7A_n258E</w:t>
            </w:r>
          </w:p>
          <w:p w14:paraId="4FC0EA80" w14:textId="0A72971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DC_7A_n258F</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F1052B" w14:textId="3FA9CA23"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602633" w14:textId="5DF73D6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A65BBB" w14:textId="70FBD7A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19C94E" w14:textId="088C50A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B4CB444" w14:textId="74BD40DE"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AC6327" w14:textId="2F16C91B" w:rsidR="00D57223" w:rsidRPr="00A901A2" w:rsidRDefault="00D57223" w:rsidP="00BC6BDB">
            <w:pPr>
              <w:pStyle w:val="TAL"/>
              <w:snapToGrid w:val="0"/>
              <w:jc w:val="both"/>
              <w:rPr>
                <w:rFonts w:cs="Arial"/>
                <w:szCs w:val="18"/>
                <w:lang w:val="sv-SE" w:eastAsia="ja-JP"/>
              </w:rPr>
            </w:pPr>
            <w:r w:rsidRPr="00A901A2">
              <w:rPr>
                <w:rFonts w:cs="Arial"/>
                <w:szCs w:val="18"/>
              </w:rPr>
              <w:t>(complete) DL_7A_n258F_UL_7A_n258A</w:t>
            </w:r>
          </w:p>
        </w:tc>
      </w:tr>
      <w:tr w:rsidR="00D57223" w:rsidRPr="00840CFD" w14:paraId="69BBFCE5"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BA17A0" w14:textId="691A415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48879C" w14:textId="77777777" w:rsidR="00D57223" w:rsidRPr="00A901A2" w:rsidRDefault="00D57223" w:rsidP="00BC6BDB">
            <w:pPr>
              <w:pStyle w:val="TAL"/>
              <w:snapToGrid w:val="0"/>
              <w:jc w:val="both"/>
              <w:rPr>
                <w:rFonts w:cs="Arial"/>
                <w:szCs w:val="18"/>
              </w:rPr>
            </w:pPr>
            <w:r w:rsidRPr="00A901A2">
              <w:rPr>
                <w:rFonts w:cs="Arial"/>
                <w:szCs w:val="18"/>
              </w:rPr>
              <w:t>DC_7A_n258A</w:t>
            </w:r>
          </w:p>
          <w:p w14:paraId="73295D7E" w14:textId="0C87349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F49B18" w14:textId="5011A0A8"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EEA5FD" w14:textId="182DD0B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628C37" w14:textId="30AD20B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A9E163" w14:textId="7CCD390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F3870C6" w14:textId="1B6E6A07"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4B45A8" w14:textId="199694B4" w:rsidR="00D57223" w:rsidRPr="00A901A2" w:rsidRDefault="00D57223" w:rsidP="00BC6BDB">
            <w:pPr>
              <w:pStyle w:val="TAL"/>
              <w:snapToGrid w:val="0"/>
              <w:jc w:val="both"/>
              <w:rPr>
                <w:rFonts w:cs="Arial"/>
                <w:szCs w:val="18"/>
                <w:lang w:val="sv-SE" w:eastAsia="ja-JP"/>
              </w:rPr>
            </w:pPr>
            <w:r w:rsidRPr="00A901A2">
              <w:rPr>
                <w:rFonts w:cs="Arial"/>
                <w:szCs w:val="18"/>
              </w:rPr>
              <w:t>(complete) DL_7A_n258G_UL_7A_n258A</w:t>
            </w:r>
          </w:p>
        </w:tc>
      </w:tr>
      <w:tr w:rsidR="00D57223" w:rsidRPr="00840CFD" w14:paraId="1FF4999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E1C63D" w14:textId="39F8E17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EF5C71" w14:textId="77777777" w:rsidR="00D57223" w:rsidRPr="00A901A2" w:rsidRDefault="00D57223" w:rsidP="00BC6BDB">
            <w:pPr>
              <w:pStyle w:val="TAL"/>
              <w:snapToGrid w:val="0"/>
              <w:jc w:val="both"/>
              <w:rPr>
                <w:rFonts w:cs="Arial"/>
                <w:szCs w:val="18"/>
              </w:rPr>
            </w:pPr>
            <w:r w:rsidRPr="00A901A2">
              <w:rPr>
                <w:rFonts w:cs="Arial"/>
                <w:szCs w:val="18"/>
              </w:rPr>
              <w:t>DC_7A_n258A</w:t>
            </w:r>
          </w:p>
          <w:p w14:paraId="48BA2155" w14:textId="77777777" w:rsidR="00D57223" w:rsidRPr="00A901A2" w:rsidRDefault="00D57223" w:rsidP="00BC6BDB">
            <w:pPr>
              <w:pStyle w:val="TAL"/>
              <w:snapToGrid w:val="0"/>
              <w:jc w:val="both"/>
              <w:rPr>
                <w:rFonts w:cs="Arial"/>
                <w:szCs w:val="18"/>
              </w:rPr>
            </w:pPr>
            <w:r w:rsidRPr="00A901A2">
              <w:rPr>
                <w:rFonts w:cs="Arial"/>
                <w:szCs w:val="18"/>
              </w:rPr>
              <w:t>DC_7A_n258G</w:t>
            </w:r>
          </w:p>
          <w:p w14:paraId="4F7F0553" w14:textId="279DA24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FC2209" w14:textId="2C6F839F"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B287CA" w14:textId="40D36AC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102606" w14:textId="09B4F0C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8FA59F" w14:textId="7D86900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0D19EC0" w14:textId="75E65F3D"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C40B5B" w14:textId="6138A120" w:rsidR="00D57223" w:rsidRPr="00A901A2" w:rsidRDefault="00D57223" w:rsidP="00BC6BDB">
            <w:pPr>
              <w:pStyle w:val="TAL"/>
              <w:snapToGrid w:val="0"/>
              <w:jc w:val="both"/>
              <w:rPr>
                <w:rFonts w:cs="Arial"/>
                <w:szCs w:val="18"/>
                <w:lang w:val="sv-SE" w:eastAsia="ja-JP"/>
              </w:rPr>
            </w:pPr>
            <w:r w:rsidRPr="00A901A2">
              <w:rPr>
                <w:rFonts w:cs="Arial"/>
                <w:szCs w:val="18"/>
              </w:rPr>
              <w:t>(complete) DL_7A_n258H_UL_7A_n258A</w:t>
            </w:r>
          </w:p>
        </w:tc>
      </w:tr>
      <w:tr w:rsidR="00D57223" w:rsidRPr="00840CFD" w14:paraId="4034D8F3"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B44518" w14:textId="6566726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409F22" w14:textId="77777777" w:rsidR="00D57223" w:rsidRPr="00A901A2" w:rsidRDefault="00D57223" w:rsidP="00BC6BDB">
            <w:pPr>
              <w:pStyle w:val="TAL"/>
              <w:snapToGrid w:val="0"/>
              <w:jc w:val="both"/>
              <w:rPr>
                <w:rFonts w:cs="Arial"/>
                <w:szCs w:val="18"/>
              </w:rPr>
            </w:pPr>
            <w:r w:rsidRPr="00A901A2">
              <w:rPr>
                <w:rFonts w:cs="Arial"/>
                <w:szCs w:val="18"/>
              </w:rPr>
              <w:t>DC_7A_n258A</w:t>
            </w:r>
          </w:p>
          <w:p w14:paraId="1825A589" w14:textId="77777777" w:rsidR="00D57223" w:rsidRPr="00A901A2" w:rsidRDefault="00D57223" w:rsidP="00BC6BDB">
            <w:pPr>
              <w:pStyle w:val="TAL"/>
              <w:snapToGrid w:val="0"/>
              <w:jc w:val="both"/>
              <w:rPr>
                <w:rFonts w:cs="Arial"/>
                <w:szCs w:val="18"/>
              </w:rPr>
            </w:pPr>
            <w:r w:rsidRPr="00A901A2">
              <w:rPr>
                <w:rFonts w:cs="Arial"/>
                <w:szCs w:val="18"/>
              </w:rPr>
              <w:t>DC_7A_n258G</w:t>
            </w:r>
          </w:p>
          <w:p w14:paraId="774C2580" w14:textId="77777777" w:rsidR="00D57223" w:rsidRPr="00A901A2" w:rsidRDefault="00D57223" w:rsidP="00BC6BDB">
            <w:pPr>
              <w:pStyle w:val="TAL"/>
              <w:snapToGrid w:val="0"/>
              <w:jc w:val="both"/>
              <w:rPr>
                <w:rFonts w:cs="Arial"/>
                <w:szCs w:val="18"/>
              </w:rPr>
            </w:pPr>
            <w:r w:rsidRPr="00A901A2">
              <w:rPr>
                <w:rFonts w:cs="Arial"/>
                <w:szCs w:val="18"/>
              </w:rPr>
              <w:t>DC_7A_n258H</w:t>
            </w:r>
          </w:p>
          <w:p w14:paraId="6FCB4F08" w14:textId="3F478A3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A3D147" w14:textId="129E7A3D"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A075DF" w14:textId="548A2EF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D6C720" w14:textId="54390B4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A1EBAB" w14:textId="2B738B0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EDADF2E" w14:textId="21E0990E"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B0BC4E" w14:textId="3E44D179" w:rsidR="00D57223" w:rsidRPr="00A901A2" w:rsidRDefault="00D57223" w:rsidP="00BC6BDB">
            <w:pPr>
              <w:pStyle w:val="TAL"/>
              <w:snapToGrid w:val="0"/>
              <w:jc w:val="both"/>
              <w:rPr>
                <w:rFonts w:cs="Arial"/>
                <w:szCs w:val="18"/>
                <w:lang w:val="sv-SE" w:eastAsia="ja-JP"/>
              </w:rPr>
            </w:pPr>
            <w:r w:rsidRPr="00A901A2">
              <w:rPr>
                <w:rFonts w:cs="Arial"/>
                <w:szCs w:val="18"/>
              </w:rPr>
              <w:t>(complete) DL_7A_n258I_UL_7A_n258A</w:t>
            </w:r>
          </w:p>
        </w:tc>
      </w:tr>
      <w:tr w:rsidR="00D57223" w:rsidRPr="00840CFD" w14:paraId="70892E3C"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73A93C" w14:textId="368D932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0541E94" w14:textId="77777777" w:rsidR="00D57223" w:rsidRPr="00A901A2" w:rsidRDefault="00D57223" w:rsidP="00BC6BDB">
            <w:pPr>
              <w:pStyle w:val="TAL"/>
              <w:snapToGrid w:val="0"/>
              <w:jc w:val="both"/>
              <w:rPr>
                <w:rFonts w:cs="Arial"/>
                <w:szCs w:val="18"/>
              </w:rPr>
            </w:pPr>
            <w:r w:rsidRPr="00A901A2">
              <w:rPr>
                <w:rFonts w:cs="Arial"/>
                <w:szCs w:val="18"/>
              </w:rPr>
              <w:t>DC_7A_n258A</w:t>
            </w:r>
          </w:p>
          <w:p w14:paraId="66260FEB" w14:textId="77777777" w:rsidR="00D57223" w:rsidRPr="00A901A2" w:rsidRDefault="00D57223" w:rsidP="00BC6BDB">
            <w:pPr>
              <w:pStyle w:val="TAL"/>
              <w:snapToGrid w:val="0"/>
              <w:jc w:val="both"/>
              <w:rPr>
                <w:rFonts w:cs="Arial"/>
                <w:szCs w:val="18"/>
              </w:rPr>
            </w:pPr>
            <w:r w:rsidRPr="00A901A2">
              <w:rPr>
                <w:rFonts w:cs="Arial"/>
                <w:szCs w:val="18"/>
              </w:rPr>
              <w:t>DC_7A_n258G</w:t>
            </w:r>
          </w:p>
          <w:p w14:paraId="5D3DA9D3" w14:textId="77777777" w:rsidR="00D57223" w:rsidRPr="00A901A2" w:rsidRDefault="00D57223" w:rsidP="00BC6BDB">
            <w:pPr>
              <w:pStyle w:val="TAL"/>
              <w:snapToGrid w:val="0"/>
              <w:jc w:val="both"/>
              <w:rPr>
                <w:rFonts w:cs="Arial"/>
                <w:szCs w:val="18"/>
              </w:rPr>
            </w:pPr>
            <w:r w:rsidRPr="00A901A2">
              <w:rPr>
                <w:rFonts w:cs="Arial"/>
                <w:szCs w:val="18"/>
              </w:rPr>
              <w:t>DC_7A_n258H</w:t>
            </w:r>
          </w:p>
          <w:p w14:paraId="21A8DC5F" w14:textId="77777777" w:rsidR="00D57223" w:rsidRPr="00A901A2" w:rsidRDefault="00D57223" w:rsidP="00BC6BDB">
            <w:pPr>
              <w:pStyle w:val="TAL"/>
              <w:snapToGrid w:val="0"/>
              <w:jc w:val="both"/>
              <w:rPr>
                <w:rFonts w:cs="Arial"/>
                <w:szCs w:val="18"/>
              </w:rPr>
            </w:pPr>
            <w:r w:rsidRPr="00A901A2">
              <w:rPr>
                <w:rFonts w:cs="Arial"/>
                <w:szCs w:val="18"/>
              </w:rPr>
              <w:t>DC_7A_n258I</w:t>
            </w:r>
          </w:p>
          <w:p w14:paraId="5E303D29" w14:textId="661ADE6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DC_7A_n258J</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729FA" w14:textId="2A4FA5AE"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026516" w14:textId="7124E68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ECF435" w14:textId="2FAD6FA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61485B" w14:textId="2BA1885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121A041" w14:textId="405C6529"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0DA53E" w14:textId="31C7342D" w:rsidR="00D57223" w:rsidRPr="00A901A2" w:rsidRDefault="00D57223" w:rsidP="00BC6BDB">
            <w:pPr>
              <w:pStyle w:val="TAL"/>
              <w:snapToGrid w:val="0"/>
              <w:jc w:val="both"/>
              <w:rPr>
                <w:rFonts w:cs="Arial"/>
                <w:szCs w:val="18"/>
                <w:lang w:val="sv-SE" w:eastAsia="ja-JP"/>
              </w:rPr>
            </w:pPr>
            <w:r w:rsidRPr="00A901A2">
              <w:rPr>
                <w:rFonts w:cs="Arial"/>
                <w:szCs w:val="18"/>
              </w:rPr>
              <w:t>(complete) DL_7A_n258J_UL_7A_n258A</w:t>
            </w:r>
          </w:p>
        </w:tc>
      </w:tr>
      <w:tr w:rsidR="00D57223" w:rsidRPr="00840CFD" w14:paraId="42AE4283"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BFB785" w14:textId="2FD2467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DC_7A_n258K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E54C05" w14:textId="77777777" w:rsidR="00D57223" w:rsidRPr="00A901A2" w:rsidRDefault="00D57223" w:rsidP="00BC6BDB">
            <w:pPr>
              <w:pStyle w:val="TAL"/>
              <w:snapToGrid w:val="0"/>
              <w:jc w:val="both"/>
              <w:rPr>
                <w:rFonts w:cs="Arial"/>
                <w:szCs w:val="18"/>
              </w:rPr>
            </w:pPr>
            <w:r w:rsidRPr="00A901A2">
              <w:rPr>
                <w:rFonts w:cs="Arial"/>
                <w:szCs w:val="18"/>
              </w:rPr>
              <w:t>DC_7A_n258A</w:t>
            </w:r>
          </w:p>
          <w:p w14:paraId="67A23607" w14:textId="77777777" w:rsidR="00D57223" w:rsidRPr="00A901A2" w:rsidRDefault="00D57223" w:rsidP="00BC6BDB">
            <w:pPr>
              <w:pStyle w:val="TAL"/>
              <w:snapToGrid w:val="0"/>
              <w:jc w:val="both"/>
              <w:rPr>
                <w:rFonts w:cs="Arial"/>
                <w:szCs w:val="18"/>
              </w:rPr>
            </w:pPr>
            <w:r w:rsidRPr="00A901A2">
              <w:rPr>
                <w:rFonts w:cs="Arial"/>
                <w:szCs w:val="18"/>
              </w:rPr>
              <w:t>DC_7A_n258G</w:t>
            </w:r>
          </w:p>
          <w:p w14:paraId="54FF9F0E" w14:textId="77777777" w:rsidR="00D57223" w:rsidRPr="00A901A2" w:rsidRDefault="00D57223" w:rsidP="00BC6BDB">
            <w:pPr>
              <w:pStyle w:val="TAL"/>
              <w:snapToGrid w:val="0"/>
              <w:jc w:val="both"/>
              <w:rPr>
                <w:rFonts w:cs="Arial"/>
                <w:szCs w:val="18"/>
              </w:rPr>
            </w:pPr>
            <w:r w:rsidRPr="00A901A2">
              <w:rPr>
                <w:rFonts w:cs="Arial"/>
                <w:szCs w:val="18"/>
              </w:rPr>
              <w:t>DC_7A_n258H</w:t>
            </w:r>
          </w:p>
          <w:p w14:paraId="6D85C73B" w14:textId="77777777" w:rsidR="00D57223" w:rsidRPr="00A901A2" w:rsidRDefault="00D57223" w:rsidP="00BC6BDB">
            <w:pPr>
              <w:pStyle w:val="TAL"/>
              <w:snapToGrid w:val="0"/>
              <w:jc w:val="both"/>
              <w:rPr>
                <w:rFonts w:cs="Arial"/>
                <w:szCs w:val="18"/>
              </w:rPr>
            </w:pPr>
            <w:r w:rsidRPr="00A901A2">
              <w:rPr>
                <w:rFonts w:cs="Arial"/>
                <w:szCs w:val="18"/>
              </w:rPr>
              <w:t>DC_7A_n258I</w:t>
            </w:r>
          </w:p>
          <w:p w14:paraId="403918E5" w14:textId="77777777" w:rsidR="00D57223" w:rsidRPr="00A901A2" w:rsidRDefault="00D57223" w:rsidP="00BC6BDB">
            <w:pPr>
              <w:pStyle w:val="TAL"/>
              <w:snapToGrid w:val="0"/>
              <w:jc w:val="both"/>
              <w:rPr>
                <w:rFonts w:cs="Arial"/>
                <w:szCs w:val="18"/>
              </w:rPr>
            </w:pPr>
            <w:r w:rsidRPr="00A901A2">
              <w:rPr>
                <w:rFonts w:cs="Arial"/>
                <w:szCs w:val="18"/>
              </w:rPr>
              <w:t>DC_7A_n258J</w:t>
            </w:r>
          </w:p>
          <w:p w14:paraId="2AF04FBF" w14:textId="697CE9C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DC_7A_n258K</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0117A" w14:textId="7AF72A89"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1B4CEA" w14:textId="422972B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626D72" w14:textId="4B23DF6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0D9058" w14:textId="3A3E605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F676951" w14:textId="33A19CC7"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403141" w14:textId="30000165" w:rsidR="00D57223" w:rsidRPr="00A901A2" w:rsidRDefault="00D57223" w:rsidP="00BC6BDB">
            <w:pPr>
              <w:pStyle w:val="TAL"/>
              <w:snapToGrid w:val="0"/>
              <w:jc w:val="both"/>
              <w:rPr>
                <w:rFonts w:cs="Arial"/>
                <w:szCs w:val="18"/>
                <w:lang w:val="sv-SE" w:eastAsia="ja-JP"/>
              </w:rPr>
            </w:pPr>
            <w:r w:rsidRPr="00A901A2">
              <w:rPr>
                <w:rFonts w:cs="Arial"/>
                <w:szCs w:val="18"/>
              </w:rPr>
              <w:t>(complete) DL_7A_n258K_UL_7A_n258A</w:t>
            </w:r>
          </w:p>
        </w:tc>
      </w:tr>
      <w:tr w:rsidR="00D57223" w:rsidRPr="00840CFD" w14:paraId="50F56DF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3A6266" w14:textId="78212FF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38F051" w14:textId="77777777" w:rsidR="00D57223" w:rsidRPr="00A901A2" w:rsidRDefault="00D57223" w:rsidP="00BC6BDB">
            <w:pPr>
              <w:pStyle w:val="TAL"/>
              <w:snapToGrid w:val="0"/>
              <w:jc w:val="both"/>
              <w:rPr>
                <w:rFonts w:cs="Arial"/>
                <w:szCs w:val="18"/>
              </w:rPr>
            </w:pPr>
            <w:r w:rsidRPr="00A901A2">
              <w:rPr>
                <w:rFonts w:cs="Arial"/>
                <w:szCs w:val="18"/>
              </w:rPr>
              <w:t>DC_7A_n258A</w:t>
            </w:r>
          </w:p>
          <w:p w14:paraId="1F681D15" w14:textId="77777777" w:rsidR="00D57223" w:rsidRPr="00A901A2" w:rsidRDefault="00D57223" w:rsidP="00BC6BDB">
            <w:pPr>
              <w:pStyle w:val="TAL"/>
              <w:snapToGrid w:val="0"/>
              <w:jc w:val="both"/>
              <w:rPr>
                <w:rFonts w:cs="Arial"/>
                <w:szCs w:val="18"/>
              </w:rPr>
            </w:pPr>
            <w:r w:rsidRPr="00A901A2">
              <w:rPr>
                <w:rFonts w:cs="Arial"/>
                <w:szCs w:val="18"/>
              </w:rPr>
              <w:t>DC_7A_n258G</w:t>
            </w:r>
          </w:p>
          <w:p w14:paraId="7830774E" w14:textId="77777777" w:rsidR="00D57223" w:rsidRPr="00A901A2" w:rsidRDefault="00D57223" w:rsidP="00BC6BDB">
            <w:pPr>
              <w:pStyle w:val="TAL"/>
              <w:snapToGrid w:val="0"/>
              <w:jc w:val="both"/>
              <w:rPr>
                <w:rFonts w:cs="Arial"/>
                <w:szCs w:val="18"/>
              </w:rPr>
            </w:pPr>
            <w:r w:rsidRPr="00A901A2">
              <w:rPr>
                <w:rFonts w:cs="Arial"/>
                <w:szCs w:val="18"/>
              </w:rPr>
              <w:t>DC_7A_n258H</w:t>
            </w:r>
          </w:p>
          <w:p w14:paraId="765DF2E1" w14:textId="77777777" w:rsidR="00D57223" w:rsidRPr="00A901A2" w:rsidRDefault="00D57223" w:rsidP="00BC6BDB">
            <w:pPr>
              <w:pStyle w:val="TAL"/>
              <w:snapToGrid w:val="0"/>
              <w:jc w:val="both"/>
              <w:rPr>
                <w:rFonts w:cs="Arial"/>
                <w:szCs w:val="18"/>
              </w:rPr>
            </w:pPr>
            <w:r w:rsidRPr="00A901A2">
              <w:rPr>
                <w:rFonts w:cs="Arial"/>
                <w:szCs w:val="18"/>
              </w:rPr>
              <w:t>DC_7A_n258I</w:t>
            </w:r>
          </w:p>
          <w:p w14:paraId="0D3B9236" w14:textId="77777777" w:rsidR="00D57223" w:rsidRPr="00A901A2" w:rsidRDefault="00D57223" w:rsidP="00BC6BDB">
            <w:pPr>
              <w:pStyle w:val="TAL"/>
              <w:snapToGrid w:val="0"/>
              <w:jc w:val="both"/>
              <w:rPr>
                <w:rFonts w:cs="Arial"/>
                <w:szCs w:val="18"/>
              </w:rPr>
            </w:pPr>
            <w:r w:rsidRPr="00A901A2">
              <w:rPr>
                <w:rFonts w:cs="Arial"/>
                <w:szCs w:val="18"/>
              </w:rPr>
              <w:t>DC_7A_n258J</w:t>
            </w:r>
          </w:p>
          <w:p w14:paraId="4164C775" w14:textId="77777777" w:rsidR="00D57223" w:rsidRPr="00A901A2" w:rsidRDefault="00D57223" w:rsidP="00BC6BDB">
            <w:pPr>
              <w:pStyle w:val="TAL"/>
              <w:snapToGrid w:val="0"/>
              <w:jc w:val="both"/>
              <w:rPr>
                <w:rFonts w:cs="Arial"/>
                <w:szCs w:val="18"/>
              </w:rPr>
            </w:pPr>
            <w:r w:rsidRPr="00A901A2">
              <w:rPr>
                <w:rFonts w:cs="Arial"/>
                <w:szCs w:val="18"/>
              </w:rPr>
              <w:t>DC_7A_n258K</w:t>
            </w:r>
          </w:p>
          <w:p w14:paraId="04DDAF7C" w14:textId="5244A2E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DC_7A_n258L</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A1E603" w14:textId="3620B21C"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01E33F" w14:textId="0B423F3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77BFC7" w14:textId="0780957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05119B" w14:textId="6AF3110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E8138C2" w14:textId="5A0851B0"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6B2EF6" w14:textId="21FDD44A" w:rsidR="00D57223" w:rsidRPr="00A901A2" w:rsidRDefault="00D57223" w:rsidP="00BC6BDB">
            <w:pPr>
              <w:pStyle w:val="TAL"/>
              <w:snapToGrid w:val="0"/>
              <w:jc w:val="both"/>
              <w:rPr>
                <w:rFonts w:cs="Arial"/>
                <w:szCs w:val="18"/>
                <w:lang w:val="sv-SE" w:eastAsia="ja-JP"/>
              </w:rPr>
            </w:pPr>
            <w:r w:rsidRPr="00A901A2">
              <w:rPr>
                <w:rFonts w:cs="Arial"/>
                <w:szCs w:val="18"/>
              </w:rPr>
              <w:t>(complete) DL_7A_n258L_UL_7A_n258A</w:t>
            </w:r>
          </w:p>
        </w:tc>
      </w:tr>
      <w:tr w:rsidR="00D57223" w:rsidRPr="00840CFD" w14:paraId="2810968F"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881AA1" w14:textId="2E2B4C9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27202A" w14:textId="77777777" w:rsidR="00D57223" w:rsidRPr="00A901A2" w:rsidRDefault="00D57223" w:rsidP="00BC6BDB">
            <w:pPr>
              <w:pStyle w:val="TAL"/>
              <w:snapToGrid w:val="0"/>
              <w:jc w:val="both"/>
              <w:rPr>
                <w:rFonts w:cs="Arial"/>
                <w:szCs w:val="18"/>
              </w:rPr>
            </w:pPr>
            <w:r w:rsidRPr="00A901A2">
              <w:rPr>
                <w:rFonts w:cs="Arial"/>
                <w:szCs w:val="18"/>
              </w:rPr>
              <w:t>DC_7A_n258A</w:t>
            </w:r>
          </w:p>
          <w:p w14:paraId="4E09D222" w14:textId="77777777" w:rsidR="00D57223" w:rsidRPr="00A901A2" w:rsidRDefault="00D57223" w:rsidP="00BC6BDB">
            <w:pPr>
              <w:pStyle w:val="TAL"/>
              <w:snapToGrid w:val="0"/>
              <w:jc w:val="both"/>
              <w:rPr>
                <w:rFonts w:cs="Arial"/>
                <w:szCs w:val="18"/>
              </w:rPr>
            </w:pPr>
            <w:r w:rsidRPr="00A901A2">
              <w:rPr>
                <w:rFonts w:cs="Arial"/>
                <w:szCs w:val="18"/>
              </w:rPr>
              <w:t>DC_7A_n258G</w:t>
            </w:r>
          </w:p>
          <w:p w14:paraId="69CF4B40" w14:textId="77777777" w:rsidR="00D57223" w:rsidRPr="00A901A2" w:rsidRDefault="00D57223" w:rsidP="00BC6BDB">
            <w:pPr>
              <w:pStyle w:val="TAL"/>
              <w:snapToGrid w:val="0"/>
              <w:jc w:val="both"/>
              <w:rPr>
                <w:rFonts w:cs="Arial"/>
                <w:szCs w:val="18"/>
              </w:rPr>
            </w:pPr>
            <w:r w:rsidRPr="00A901A2">
              <w:rPr>
                <w:rFonts w:cs="Arial"/>
                <w:szCs w:val="18"/>
              </w:rPr>
              <w:t>DC_7A_n258H</w:t>
            </w:r>
          </w:p>
          <w:p w14:paraId="5086BB7A" w14:textId="77777777" w:rsidR="00D57223" w:rsidRPr="00A901A2" w:rsidRDefault="00D57223" w:rsidP="00BC6BDB">
            <w:pPr>
              <w:pStyle w:val="TAL"/>
              <w:snapToGrid w:val="0"/>
              <w:jc w:val="both"/>
              <w:rPr>
                <w:rFonts w:cs="Arial"/>
                <w:szCs w:val="18"/>
              </w:rPr>
            </w:pPr>
            <w:r w:rsidRPr="00A901A2">
              <w:rPr>
                <w:rFonts w:cs="Arial"/>
                <w:szCs w:val="18"/>
              </w:rPr>
              <w:t>DC_7A_n258I</w:t>
            </w:r>
          </w:p>
          <w:p w14:paraId="5BD3205E" w14:textId="77777777" w:rsidR="00D57223" w:rsidRPr="00A901A2" w:rsidRDefault="00D57223" w:rsidP="00BC6BDB">
            <w:pPr>
              <w:pStyle w:val="TAL"/>
              <w:snapToGrid w:val="0"/>
              <w:jc w:val="both"/>
              <w:rPr>
                <w:rFonts w:cs="Arial"/>
                <w:szCs w:val="18"/>
              </w:rPr>
            </w:pPr>
            <w:r w:rsidRPr="00A901A2">
              <w:rPr>
                <w:rFonts w:cs="Arial"/>
                <w:szCs w:val="18"/>
              </w:rPr>
              <w:t>DC_7A_n258J</w:t>
            </w:r>
          </w:p>
          <w:p w14:paraId="4D8DA950" w14:textId="77777777" w:rsidR="00D57223" w:rsidRPr="00A901A2" w:rsidRDefault="00D57223" w:rsidP="00BC6BDB">
            <w:pPr>
              <w:pStyle w:val="TAL"/>
              <w:snapToGrid w:val="0"/>
              <w:jc w:val="both"/>
              <w:rPr>
                <w:rFonts w:cs="Arial"/>
                <w:szCs w:val="18"/>
              </w:rPr>
            </w:pPr>
            <w:r w:rsidRPr="00A901A2">
              <w:rPr>
                <w:rFonts w:cs="Arial"/>
                <w:szCs w:val="18"/>
              </w:rPr>
              <w:t>DC_7A_n258K</w:t>
            </w:r>
          </w:p>
          <w:p w14:paraId="4EA542DF" w14:textId="77777777" w:rsidR="00D57223" w:rsidRPr="00A901A2" w:rsidRDefault="00D57223" w:rsidP="00BC6BDB">
            <w:pPr>
              <w:pStyle w:val="TAL"/>
              <w:snapToGrid w:val="0"/>
              <w:jc w:val="both"/>
              <w:rPr>
                <w:rFonts w:cs="Arial"/>
                <w:szCs w:val="18"/>
              </w:rPr>
            </w:pPr>
            <w:r w:rsidRPr="00A901A2">
              <w:rPr>
                <w:rFonts w:cs="Arial"/>
                <w:szCs w:val="18"/>
              </w:rPr>
              <w:t>DC_7A_n258L</w:t>
            </w:r>
          </w:p>
          <w:p w14:paraId="6A728F64" w14:textId="3503329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F3E7BD" w14:textId="266A950A"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0E1386" w14:textId="21C5DB9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100206" w14:textId="3E873A3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2A943E" w14:textId="64D0B5C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785F64D" w14:textId="0C32AD26"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46B166" w14:textId="778DB41E" w:rsidR="00D57223" w:rsidRPr="00A901A2" w:rsidRDefault="00D57223" w:rsidP="00BC6BDB">
            <w:pPr>
              <w:pStyle w:val="TAL"/>
              <w:snapToGrid w:val="0"/>
              <w:jc w:val="both"/>
              <w:rPr>
                <w:rFonts w:cs="Arial"/>
                <w:szCs w:val="18"/>
                <w:lang w:val="sv-SE" w:eastAsia="ja-JP"/>
              </w:rPr>
            </w:pPr>
            <w:r w:rsidRPr="00A901A2">
              <w:rPr>
                <w:rFonts w:cs="Arial"/>
                <w:szCs w:val="18"/>
              </w:rPr>
              <w:t>(complete) DL_7A_n258M_UL_7A_n258A</w:t>
            </w:r>
          </w:p>
        </w:tc>
      </w:tr>
      <w:tr w:rsidR="00D57223" w:rsidRPr="00840CFD" w14:paraId="1793DA7A"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6CB335" w14:textId="56B7981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5201F8" w14:textId="77777777" w:rsidR="00D57223" w:rsidRPr="00A901A2" w:rsidRDefault="00D57223" w:rsidP="00BC6BDB">
            <w:pPr>
              <w:pStyle w:val="TAL"/>
              <w:snapToGrid w:val="0"/>
              <w:jc w:val="both"/>
              <w:rPr>
                <w:rFonts w:cs="Arial"/>
                <w:szCs w:val="18"/>
              </w:rPr>
            </w:pPr>
            <w:r w:rsidRPr="00A901A2">
              <w:rPr>
                <w:rFonts w:cs="Arial"/>
                <w:szCs w:val="18"/>
              </w:rPr>
              <w:t>DC_7A_n258A</w:t>
            </w:r>
          </w:p>
          <w:p w14:paraId="2823C821" w14:textId="5122649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C16596" w14:textId="14DC9833"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633643" w14:textId="1243D29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E256B1A" w14:textId="4EF3CAA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8A9836" w14:textId="79B1EE3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BFE52AB" w14:textId="0F2946FA"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736807" w14:textId="77777777" w:rsidR="00D57223" w:rsidRPr="00A901A2" w:rsidRDefault="00D57223" w:rsidP="00BC6BDB">
            <w:pPr>
              <w:pStyle w:val="TAL"/>
              <w:snapToGrid w:val="0"/>
              <w:jc w:val="both"/>
              <w:rPr>
                <w:rFonts w:cs="Arial"/>
                <w:szCs w:val="18"/>
              </w:rPr>
            </w:pPr>
            <w:r w:rsidRPr="00A901A2">
              <w:rPr>
                <w:rFonts w:cs="Arial"/>
                <w:szCs w:val="18"/>
              </w:rPr>
              <w:t xml:space="preserve">(new) DL_7C_n258A </w:t>
            </w:r>
          </w:p>
          <w:p w14:paraId="656A83E5" w14:textId="77777777" w:rsidR="00D57223" w:rsidRPr="00A901A2" w:rsidRDefault="00D57223" w:rsidP="00BC6BDB">
            <w:pPr>
              <w:pStyle w:val="TAL"/>
              <w:snapToGrid w:val="0"/>
              <w:jc w:val="both"/>
              <w:rPr>
                <w:rFonts w:cs="Arial"/>
                <w:szCs w:val="18"/>
              </w:rPr>
            </w:pPr>
            <w:r w:rsidRPr="00A901A2">
              <w:rPr>
                <w:rFonts w:cs="Arial"/>
                <w:szCs w:val="18"/>
              </w:rPr>
              <w:t>(complete) DL_7A_n258A_UL_7A_n258A</w:t>
            </w:r>
          </w:p>
          <w:p w14:paraId="06B63820" w14:textId="4252E09A" w:rsidR="00D57223" w:rsidRPr="00A901A2" w:rsidRDefault="00D57223" w:rsidP="00BC6BDB">
            <w:pPr>
              <w:pStyle w:val="TAL"/>
              <w:snapToGrid w:val="0"/>
              <w:jc w:val="both"/>
              <w:rPr>
                <w:rFonts w:cs="Arial"/>
                <w:szCs w:val="18"/>
                <w:lang w:val="sv-SE" w:eastAsia="ja-JP"/>
              </w:rPr>
            </w:pPr>
            <w:r w:rsidRPr="00A901A2">
              <w:rPr>
                <w:rFonts w:cs="Arial"/>
                <w:szCs w:val="18"/>
              </w:rPr>
              <w:t>(complete) DL_7C_UL_7C</w:t>
            </w:r>
          </w:p>
        </w:tc>
      </w:tr>
      <w:tr w:rsidR="00D57223" w:rsidRPr="00840CFD" w14:paraId="2246BDC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312C4D" w14:textId="2F7A5C2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2E602C" w14:textId="77777777" w:rsidR="00D57223" w:rsidRPr="00A901A2" w:rsidRDefault="00D57223" w:rsidP="00BC6BDB">
            <w:pPr>
              <w:pStyle w:val="TAL"/>
              <w:snapToGrid w:val="0"/>
              <w:jc w:val="both"/>
              <w:rPr>
                <w:rFonts w:cs="Arial"/>
                <w:szCs w:val="18"/>
              </w:rPr>
            </w:pPr>
            <w:r w:rsidRPr="00A901A2">
              <w:rPr>
                <w:rFonts w:cs="Arial"/>
                <w:szCs w:val="18"/>
              </w:rPr>
              <w:t>DC_7C_n258A</w:t>
            </w:r>
          </w:p>
          <w:p w14:paraId="5F7D3F5E" w14:textId="022C323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4D83B" w14:textId="1BCC7A08"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183C87" w14:textId="007F49D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D6F2DD" w14:textId="2E3F908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2FF0BC" w14:textId="5799187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1333E14" w14:textId="3D9492D4"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B546C" w14:textId="77777777" w:rsidR="00D57223" w:rsidRPr="00A901A2" w:rsidRDefault="00D57223" w:rsidP="00BC6BDB">
            <w:pPr>
              <w:pStyle w:val="TAL"/>
              <w:snapToGrid w:val="0"/>
              <w:jc w:val="both"/>
              <w:rPr>
                <w:rFonts w:cs="Arial"/>
                <w:szCs w:val="18"/>
              </w:rPr>
            </w:pPr>
            <w:r w:rsidRPr="00A901A2">
              <w:rPr>
                <w:rFonts w:cs="Arial"/>
                <w:szCs w:val="18"/>
              </w:rPr>
              <w:t xml:space="preserve">(new) DL_7C_n258B_UL_7C_n258A </w:t>
            </w:r>
          </w:p>
          <w:p w14:paraId="35E160AE" w14:textId="5A02A832" w:rsidR="00D57223" w:rsidRPr="00A901A2" w:rsidRDefault="00D57223" w:rsidP="00BC6BDB">
            <w:pPr>
              <w:pStyle w:val="TAL"/>
              <w:snapToGrid w:val="0"/>
              <w:jc w:val="both"/>
              <w:rPr>
                <w:rFonts w:cs="Arial"/>
                <w:szCs w:val="18"/>
                <w:lang w:val="sv-SE" w:eastAsia="ja-JP"/>
              </w:rPr>
            </w:pPr>
            <w:r w:rsidRPr="00A901A2">
              <w:rPr>
                <w:rFonts w:cs="Arial"/>
                <w:szCs w:val="18"/>
              </w:rPr>
              <w:t>(complete) DL_7A_n258B_UL_7A_n258A</w:t>
            </w:r>
          </w:p>
        </w:tc>
      </w:tr>
      <w:tr w:rsidR="00D57223" w:rsidRPr="00840CFD" w14:paraId="5F983B0A"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EAD7C8" w14:textId="748ED3E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6404B0" w14:textId="77777777" w:rsidR="00D57223" w:rsidRPr="00A901A2" w:rsidRDefault="00D57223" w:rsidP="00BC6BDB">
            <w:pPr>
              <w:pStyle w:val="TAL"/>
              <w:snapToGrid w:val="0"/>
              <w:jc w:val="both"/>
              <w:rPr>
                <w:rFonts w:cs="Arial"/>
                <w:szCs w:val="18"/>
              </w:rPr>
            </w:pPr>
            <w:r w:rsidRPr="00A901A2">
              <w:rPr>
                <w:rFonts w:cs="Arial"/>
                <w:szCs w:val="18"/>
              </w:rPr>
              <w:t>DC_7C_n258A</w:t>
            </w:r>
          </w:p>
          <w:p w14:paraId="66148E28" w14:textId="77777777" w:rsidR="00D57223" w:rsidRPr="00A901A2" w:rsidRDefault="00D57223" w:rsidP="00BC6BDB">
            <w:pPr>
              <w:pStyle w:val="TAL"/>
              <w:snapToGrid w:val="0"/>
              <w:jc w:val="both"/>
              <w:rPr>
                <w:rFonts w:cs="Arial"/>
                <w:szCs w:val="18"/>
              </w:rPr>
            </w:pPr>
            <w:r w:rsidRPr="00A901A2">
              <w:rPr>
                <w:rFonts w:cs="Arial"/>
                <w:szCs w:val="18"/>
              </w:rPr>
              <w:t>DC_7C_n258B</w:t>
            </w:r>
          </w:p>
          <w:p w14:paraId="6264C362" w14:textId="3D9E738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87B7D" w14:textId="05BFB760"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96520A" w14:textId="32FB74C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D60521" w14:textId="73BB143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8F7F01" w14:textId="6B033E5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E083629" w14:textId="07D196BA"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DCDF8B" w14:textId="77777777" w:rsidR="00D57223" w:rsidRPr="00A901A2" w:rsidRDefault="00D57223" w:rsidP="00BC6BDB">
            <w:pPr>
              <w:pStyle w:val="TAL"/>
              <w:snapToGrid w:val="0"/>
              <w:jc w:val="both"/>
              <w:rPr>
                <w:rFonts w:cs="Arial"/>
                <w:szCs w:val="18"/>
              </w:rPr>
            </w:pPr>
            <w:r w:rsidRPr="00A901A2">
              <w:rPr>
                <w:rFonts w:cs="Arial"/>
                <w:szCs w:val="18"/>
              </w:rPr>
              <w:t xml:space="preserve">(new) DL_7C_n258C_UL_7C_n258A </w:t>
            </w:r>
          </w:p>
          <w:p w14:paraId="2C1292D8" w14:textId="5F78AABD" w:rsidR="00D57223" w:rsidRPr="00A901A2" w:rsidRDefault="00D57223" w:rsidP="00BC6BDB">
            <w:pPr>
              <w:pStyle w:val="TAL"/>
              <w:snapToGrid w:val="0"/>
              <w:jc w:val="both"/>
              <w:rPr>
                <w:rFonts w:cs="Arial"/>
                <w:szCs w:val="18"/>
                <w:lang w:val="sv-SE" w:eastAsia="ja-JP"/>
              </w:rPr>
            </w:pPr>
            <w:r w:rsidRPr="00A901A2">
              <w:rPr>
                <w:rFonts w:cs="Arial"/>
                <w:szCs w:val="18"/>
              </w:rPr>
              <w:t>(complete) DL_7A_n258C</w:t>
            </w:r>
          </w:p>
        </w:tc>
      </w:tr>
      <w:tr w:rsidR="00D57223" w:rsidRPr="00840CFD" w14:paraId="58350301"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1DCEEA" w14:textId="02C35B4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90E2EC" w14:textId="77777777" w:rsidR="00D57223" w:rsidRPr="00A901A2" w:rsidRDefault="00D57223" w:rsidP="00BC6BDB">
            <w:pPr>
              <w:pStyle w:val="TAL"/>
              <w:snapToGrid w:val="0"/>
              <w:jc w:val="both"/>
              <w:rPr>
                <w:rFonts w:cs="Arial"/>
                <w:szCs w:val="18"/>
              </w:rPr>
            </w:pPr>
            <w:r w:rsidRPr="00A901A2">
              <w:rPr>
                <w:rFonts w:cs="Arial"/>
                <w:szCs w:val="18"/>
              </w:rPr>
              <w:t>DC_7C_n258A</w:t>
            </w:r>
          </w:p>
          <w:p w14:paraId="0897D083" w14:textId="205E397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26DB7A" w14:textId="3627F3F9"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BE9F67" w14:textId="333B0D4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F60237" w14:textId="7B79E10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BFE2FA" w14:textId="0DBA507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B737959" w14:textId="0E900A88"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A049DB" w14:textId="77777777" w:rsidR="00D57223" w:rsidRPr="00A901A2" w:rsidRDefault="00D57223" w:rsidP="00BC6BDB">
            <w:pPr>
              <w:pStyle w:val="TAL"/>
              <w:snapToGrid w:val="0"/>
              <w:jc w:val="both"/>
              <w:rPr>
                <w:rFonts w:cs="Arial"/>
                <w:szCs w:val="18"/>
              </w:rPr>
            </w:pPr>
            <w:r w:rsidRPr="00A901A2">
              <w:rPr>
                <w:rFonts w:cs="Arial"/>
                <w:szCs w:val="18"/>
              </w:rPr>
              <w:t xml:space="preserve">(new) DL_7C_n258C_UL_7C_n258A </w:t>
            </w:r>
          </w:p>
          <w:p w14:paraId="68030DCB" w14:textId="693E2C0D" w:rsidR="00D57223" w:rsidRPr="00A901A2" w:rsidRDefault="00D57223" w:rsidP="00BC6BDB">
            <w:pPr>
              <w:pStyle w:val="TAL"/>
              <w:snapToGrid w:val="0"/>
              <w:jc w:val="both"/>
              <w:rPr>
                <w:rFonts w:cs="Arial"/>
                <w:szCs w:val="18"/>
                <w:lang w:val="sv-SE" w:eastAsia="ja-JP"/>
              </w:rPr>
            </w:pPr>
            <w:r w:rsidRPr="00A901A2">
              <w:rPr>
                <w:rFonts w:cs="Arial"/>
                <w:szCs w:val="18"/>
              </w:rPr>
              <w:t>(complete) DL_7A_n258D</w:t>
            </w:r>
          </w:p>
        </w:tc>
      </w:tr>
      <w:tr w:rsidR="00D57223" w:rsidRPr="00840CFD" w14:paraId="040FD92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C12A8A" w14:textId="59CEC6B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AA67CB" w14:textId="77777777" w:rsidR="00D57223" w:rsidRPr="00A901A2" w:rsidRDefault="00D57223" w:rsidP="00BC6BDB">
            <w:pPr>
              <w:pStyle w:val="TAL"/>
              <w:snapToGrid w:val="0"/>
              <w:jc w:val="both"/>
              <w:rPr>
                <w:rFonts w:cs="Arial"/>
                <w:szCs w:val="18"/>
              </w:rPr>
            </w:pPr>
            <w:r w:rsidRPr="00A901A2">
              <w:rPr>
                <w:rFonts w:cs="Arial"/>
                <w:szCs w:val="18"/>
              </w:rPr>
              <w:t>DC_7C_n258A</w:t>
            </w:r>
          </w:p>
          <w:p w14:paraId="605CC69D" w14:textId="77777777" w:rsidR="00D57223" w:rsidRPr="00A901A2" w:rsidRDefault="00D57223" w:rsidP="00BC6BDB">
            <w:pPr>
              <w:pStyle w:val="TAL"/>
              <w:snapToGrid w:val="0"/>
              <w:jc w:val="both"/>
              <w:rPr>
                <w:rFonts w:cs="Arial"/>
                <w:szCs w:val="18"/>
              </w:rPr>
            </w:pPr>
            <w:r w:rsidRPr="00A901A2">
              <w:rPr>
                <w:rFonts w:cs="Arial"/>
                <w:szCs w:val="18"/>
              </w:rPr>
              <w:t>DC_7C_n258D</w:t>
            </w:r>
          </w:p>
          <w:p w14:paraId="01899633" w14:textId="623C563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DC_7C_n258E</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53E07F" w14:textId="55C9C5DC"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D823EF" w14:textId="112CD23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E744DB" w14:textId="7F89DD4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494A29" w14:textId="66FBB1D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DAEB25B" w14:textId="46F0B648"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A8429A" w14:textId="77777777" w:rsidR="00D57223" w:rsidRPr="00A901A2" w:rsidRDefault="00D57223" w:rsidP="00BC6BDB">
            <w:pPr>
              <w:pStyle w:val="TAL"/>
              <w:snapToGrid w:val="0"/>
              <w:jc w:val="both"/>
              <w:rPr>
                <w:rFonts w:cs="Arial"/>
                <w:szCs w:val="18"/>
              </w:rPr>
            </w:pPr>
            <w:r w:rsidRPr="00A901A2">
              <w:rPr>
                <w:rFonts w:cs="Arial"/>
                <w:szCs w:val="18"/>
              </w:rPr>
              <w:t xml:space="preserve">(new) DL_7C_n258D_UL_7C_n258A </w:t>
            </w:r>
          </w:p>
          <w:p w14:paraId="21FD0E07" w14:textId="610FED07" w:rsidR="00D57223" w:rsidRPr="00A901A2" w:rsidRDefault="00D57223" w:rsidP="00BC6BDB">
            <w:pPr>
              <w:pStyle w:val="TAL"/>
              <w:snapToGrid w:val="0"/>
              <w:jc w:val="both"/>
              <w:rPr>
                <w:rFonts w:cs="Arial"/>
                <w:szCs w:val="18"/>
                <w:lang w:val="sv-SE" w:eastAsia="ja-JP"/>
              </w:rPr>
            </w:pPr>
            <w:r w:rsidRPr="00A901A2">
              <w:rPr>
                <w:rFonts w:cs="Arial"/>
                <w:szCs w:val="18"/>
              </w:rPr>
              <w:t>(complete) DL_7A_n258E</w:t>
            </w:r>
          </w:p>
        </w:tc>
      </w:tr>
      <w:tr w:rsidR="00D57223" w:rsidRPr="00840CFD" w14:paraId="4E49C7FA"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0B0A0E" w14:textId="3FC46C6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7E6408" w14:textId="77777777" w:rsidR="00D57223" w:rsidRPr="00A901A2" w:rsidRDefault="00D57223" w:rsidP="00BC6BDB">
            <w:pPr>
              <w:pStyle w:val="TAL"/>
              <w:snapToGrid w:val="0"/>
              <w:jc w:val="both"/>
              <w:rPr>
                <w:rFonts w:cs="Arial"/>
                <w:szCs w:val="18"/>
              </w:rPr>
            </w:pPr>
            <w:r w:rsidRPr="00A901A2">
              <w:rPr>
                <w:rFonts w:cs="Arial"/>
                <w:szCs w:val="18"/>
              </w:rPr>
              <w:t>DC_7C_n258A</w:t>
            </w:r>
          </w:p>
          <w:p w14:paraId="24D079D9" w14:textId="77777777" w:rsidR="00D57223" w:rsidRPr="00A901A2" w:rsidRDefault="00D57223" w:rsidP="00BC6BDB">
            <w:pPr>
              <w:pStyle w:val="TAL"/>
              <w:snapToGrid w:val="0"/>
              <w:jc w:val="both"/>
              <w:rPr>
                <w:rFonts w:cs="Arial"/>
                <w:szCs w:val="18"/>
              </w:rPr>
            </w:pPr>
            <w:r w:rsidRPr="00A901A2">
              <w:rPr>
                <w:rFonts w:cs="Arial"/>
                <w:szCs w:val="18"/>
              </w:rPr>
              <w:t>DC_7C_n258D</w:t>
            </w:r>
          </w:p>
          <w:p w14:paraId="6CDF45E2" w14:textId="77777777" w:rsidR="00D57223" w:rsidRPr="00A901A2" w:rsidRDefault="00D57223" w:rsidP="00BC6BDB">
            <w:pPr>
              <w:pStyle w:val="TAL"/>
              <w:snapToGrid w:val="0"/>
              <w:jc w:val="both"/>
              <w:rPr>
                <w:rFonts w:cs="Arial"/>
                <w:szCs w:val="18"/>
              </w:rPr>
            </w:pPr>
            <w:r w:rsidRPr="00A901A2">
              <w:rPr>
                <w:rFonts w:cs="Arial"/>
                <w:szCs w:val="18"/>
              </w:rPr>
              <w:t>DC_7C_n258E</w:t>
            </w:r>
          </w:p>
          <w:p w14:paraId="158DA736" w14:textId="4C88D6F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DC_7C_n258F</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547A49" w14:textId="709A8BD6"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E44127" w14:textId="3B0512A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A427BE" w14:textId="4CA8E30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95952A" w14:textId="061AB8B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58850BD" w14:textId="1B8DCED0"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E1718A" w14:textId="77777777" w:rsidR="00D57223" w:rsidRPr="00A901A2" w:rsidRDefault="00D57223" w:rsidP="00BC6BDB">
            <w:pPr>
              <w:pStyle w:val="TAL"/>
              <w:snapToGrid w:val="0"/>
              <w:jc w:val="both"/>
              <w:rPr>
                <w:rFonts w:cs="Arial"/>
                <w:szCs w:val="18"/>
              </w:rPr>
            </w:pPr>
            <w:r w:rsidRPr="00A901A2">
              <w:rPr>
                <w:rFonts w:cs="Arial"/>
                <w:szCs w:val="18"/>
              </w:rPr>
              <w:t>(new) DL_7C_n258E_UL_7C_n258A</w:t>
            </w:r>
          </w:p>
          <w:p w14:paraId="298E2C64" w14:textId="51CD85B0" w:rsidR="00D57223" w:rsidRPr="00A901A2" w:rsidRDefault="00D57223" w:rsidP="00BC6BDB">
            <w:pPr>
              <w:pStyle w:val="TAL"/>
              <w:snapToGrid w:val="0"/>
              <w:jc w:val="both"/>
              <w:rPr>
                <w:rFonts w:cs="Arial"/>
                <w:szCs w:val="18"/>
                <w:lang w:val="sv-SE" w:eastAsia="ja-JP"/>
              </w:rPr>
            </w:pPr>
            <w:r w:rsidRPr="00A901A2">
              <w:rPr>
                <w:rFonts w:cs="Arial"/>
                <w:szCs w:val="18"/>
              </w:rPr>
              <w:t>(complete) DL_7A_n258F</w:t>
            </w:r>
          </w:p>
        </w:tc>
      </w:tr>
      <w:tr w:rsidR="00D57223" w:rsidRPr="00840CFD" w14:paraId="665C9B2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899EE1" w14:textId="38AB1F3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D85865" w14:textId="77777777" w:rsidR="00D57223" w:rsidRPr="00A901A2" w:rsidRDefault="00D57223" w:rsidP="00BC6BDB">
            <w:pPr>
              <w:pStyle w:val="TAL"/>
              <w:snapToGrid w:val="0"/>
              <w:jc w:val="both"/>
              <w:rPr>
                <w:rFonts w:cs="Arial"/>
                <w:szCs w:val="18"/>
              </w:rPr>
            </w:pPr>
            <w:r w:rsidRPr="00A901A2">
              <w:rPr>
                <w:rFonts w:cs="Arial"/>
                <w:szCs w:val="18"/>
              </w:rPr>
              <w:t>DC_7C_n258A</w:t>
            </w:r>
          </w:p>
          <w:p w14:paraId="5DA10E81" w14:textId="61C3DA0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B652F1" w14:textId="2EF11F64"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98A67E" w14:textId="548E808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37F96D" w14:textId="79E4F7A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68B9A4" w14:textId="5FFEC31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CA6A9C3" w14:textId="2A43AF32"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D66A9C" w14:textId="77777777" w:rsidR="00D57223" w:rsidRPr="00A901A2" w:rsidRDefault="00D57223" w:rsidP="00BC6BDB">
            <w:pPr>
              <w:pStyle w:val="TAL"/>
              <w:snapToGrid w:val="0"/>
              <w:jc w:val="both"/>
              <w:rPr>
                <w:rFonts w:cs="Arial"/>
                <w:szCs w:val="18"/>
              </w:rPr>
            </w:pPr>
            <w:r w:rsidRPr="00A901A2">
              <w:rPr>
                <w:rFonts w:cs="Arial"/>
                <w:szCs w:val="18"/>
              </w:rPr>
              <w:t xml:space="preserve">(new) DL_7C_n258F_UL_7C_n258A </w:t>
            </w:r>
          </w:p>
          <w:p w14:paraId="10CB67DF" w14:textId="6EC4C50D" w:rsidR="00D57223" w:rsidRPr="00A901A2" w:rsidRDefault="00D57223" w:rsidP="00BC6BDB">
            <w:pPr>
              <w:pStyle w:val="TAL"/>
              <w:snapToGrid w:val="0"/>
              <w:jc w:val="both"/>
              <w:rPr>
                <w:rFonts w:cs="Arial"/>
                <w:szCs w:val="18"/>
                <w:lang w:val="sv-SE" w:eastAsia="ja-JP"/>
              </w:rPr>
            </w:pPr>
            <w:r w:rsidRPr="00A901A2">
              <w:rPr>
                <w:rFonts w:cs="Arial"/>
                <w:szCs w:val="18"/>
              </w:rPr>
              <w:t>(complete) DL_7A_n258G</w:t>
            </w:r>
          </w:p>
        </w:tc>
      </w:tr>
      <w:tr w:rsidR="00D57223" w:rsidRPr="00840CFD" w14:paraId="04AF2EE9"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9B391" w14:textId="318F44D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51865C" w14:textId="77777777" w:rsidR="00D57223" w:rsidRPr="00A901A2" w:rsidRDefault="00D57223" w:rsidP="00BC6BDB">
            <w:pPr>
              <w:pStyle w:val="TAL"/>
              <w:snapToGrid w:val="0"/>
              <w:jc w:val="both"/>
              <w:rPr>
                <w:rFonts w:cs="Arial"/>
                <w:szCs w:val="18"/>
              </w:rPr>
            </w:pPr>
            <w:r w:rsidRPr="00A901A2">
              <w:rPr>
                <w:rFonts w:cs="Arial"/>
                <w:szCs w:val="18"/>
              </w:rPr>
              <w:t>DC_7C_n258A</w:t>
            </w:r>
          </w:p>
          <w:p w14:paraId="329C5A7A" w14:textId="77777777" w:rsidR="00D57223" w:rsidRPr="00A901A2" w:rsidRDefault="00D57223" w:rsidP="00BC6BDB">
            <w:pPr>
              <w:pStyle w:val="TAL"/>
              <w:snapToGrid w:val="0"/>
              <w:jc w:val="both"/>
              <w:rPr>
                <w:rFonts w:cs="Arial"/>
                <w:szCs w:val="18"/>
              </w:rPr>
            </w:pPr>
            <w:r w:rsidRPr="00A901A2">
              <w:rPr>
                <w:rFonts w:cs="Arial"/>
                <w:szCs w:val="18"/>
              </w:rPr>
              <w:t>DC_7C_n258G</w:t>
            </w:r>
          </w:p>
          <w:p w14:paraId="342A6737" w14:textId="3347D91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C682E5" w14:textId="6FE5669F"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9863D5" w14:textId="0DC8708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3AB7A7" w14:textId="5D916E4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429E7" w14:textId="2F3FF94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3E87183" w14:textId="01A4DC65"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82799F" w14:textId="77777777" w:rsidR="00D57223" w:rsidRPr="00A901A2" w:rsidRDefault="00D57223" w:rsidP="00BC6BDB">
            <w:pPr>
              <w:pStyle w:val="TAL"/>
              <w:snapToGrid w:val="0"/>
              <w:jc w:val="both"/>
              <w:rPr>
                <w:rFonts w:cs="Arial"/>
                <w:szCs w:val="18"/>
              </w:rPr>
            </w:pPr>
            <w:r w:rsidRPr="00A901A2">
              <w:rPr>
                <w:rFonts w:cs="Arial"/>
                <w:szCs w:val="18"/>
              </w:rPr>
              <w:t xml:space="preserve">(new) DL_7C_n258G_UL_7C_n258A </w:t>
            </w:r>
          </w:p>
          <w:p w14:paraId="47578C53" w14:textId="798072A5" w:rsidR="00D57223" w:rsidRPr="00A901A2" w:rsidRDefault="00D57223" w:rsidP="00BC6BDB">
            <w:pPr>
              <w:pStyle w:val="TAL"/>
              <w:snapToGrid w:val="0"/>
              <w:jc w:val="both"/>
              <w:rPr>
                <w:rFonts w:cs="Arial"/>
                <w:szCs w:val="18"/>
                <w:lang w:val="sv-SE" w:eastAsia="ja-JP"/>
              </w:rPr>
            </w:pPr>
            <w:r w:rsidRPr="00A901A2">
              <w:rPr>
                <w:rFonts w:cs="Arial"/>
                <w:szCs w:val="18"/>
              </w:rPr>
              <w:t>(complete) DL_7A_n258H</w:t>
            </w:r>
          </w:p>
        </w:tc>
      </w:tr>
      <w:tr w:rsidR="00D57223" w:rsidRPr="00840CFD" w14:paraId="4FC8BE46"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A7638E" w14:textId="6660B20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9AB2DA" w14:textId="77777777" w:rsidR="00D57223" w:rsidRPr="00A901A2" w:rsidRDefault="00D57223" w:rsidP="00BC6BDB">
            <w:pPr>
              <w:pStyle w:val="TAL"/>
              <w:snapToGrid w:val="0"/>
              <w:jc w:val="both"/>
              <w:rPr>
                <w:rFonts w:cs="Arial"/>
                <w:szCs w:val="18"/>
              </w:rPr>
            </w:pPr>
            <w:r w:rsidRPr="00A901A2">
              <w:rPr>
                <w:rFonts w:cs="Arial"/>
                <w:szCs w:val="18"/>
              </w:rPr>
              <w:t>DC_7C_n258A</w:t>
            </w:r>
          </w:p>
          <w:p w14:paraId="17CC15C9" w14:textId="77777777" w:rsidR="00D57223" w:rsidRPr="00A901A2" w:rsidRDefault="00D57223" w:rsidP="00BC6BDB">
            <w:pPr>
              <w:pStyle w:val="TAL"/>
              <w:snapToGrid w:val="0"/>
              <w:jc w:val="both"/>
              <w:rPr>
                <w:rFonts w:cs="Arial"/>
                <w:szCs w:val="18"/>
              </w:rPr>
            </w:pPr>
            <w:r w:rsidRPr="00A901A2">
              <w:rPr>
                <w:rFonts w:cs="Arial"/>
                <w:szCs w:val="18"/>
              </w:rPr>
              <w:t>DC_7C_n258G</w:t>
            </w:r>
          </w:p>
          <w:p w14:paraId="0B6C8987" w14:textId="77777777" w:rsidR="00D57223" w:rsidRPr="00A901A2" w:rsidRDefault="00D57223" w:rsidP="00BC6BDB">
            <w:pPr>
              <w:pStyle w:val="TAL"/>
              <w:snapToGrid w:val="0"/>
              <w:jc w:val="both"/>
              <w:rPr>
                <w:rFonts w:cs="Arial"/>
                <w:szCs w:val="18"/>
              </w:rPr>
            </w:pPr>
            <w:r w:rsidRPr="00A901A2">
              <w:rPr>
                <w:rFonts w:cs="Arial"/>
                <w:szCs w:val="18"/>
              </w:rPr>
              <w:lastRenderedPageBreak/>
              <w:t>DC_7C_n258H</w:t>
            </w:r>
          </w:p>
          <w:p w14:paraId="63A3204A" w14:textId="5DE4BAC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1AB1B2" w14:textId="0DF1C23D"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1FA1FB" w14:textId="4FBB126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95C305" w14:textId="56BD2FE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67706E" w14:textId="32E3F69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A510F17" w14:textId="2CA7D041"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78F1DB" w14:textId="77777777" w:rsidR="00D57223" w:rsidRPr="00A901A2" w:rsidRDefault="00D57223" w:rsidP="00BC6BDB">
            <w:pPr>
              <w:pStyle w:val="TAL"/>
              <w:snapToGrid w:val="0"/>
              <w:jc w:val="both"/>
              <w:rPr>
                <w:rFonts w:cs="Arial"/>
                <w:szCs w:val="18"/>
              </w:rPr>
            </w:pPr>
            <w:r w:rsidRPr="00A901A2">
              <w:rPr>
                <w:rFonts w:cs="Arial"/>
                <w:szCs w:val="18"/>
              </w:rPr>
              <w:t>(new) DL_7C_n258H_UL_7C_n258A</w:t>
            </w:r>
          </w:p>
          <w:p w14:paraId="72BCCB1B" w14:textId="18E3552C" w:rsidR="00D57223" w:rsidRPr="00A901A2" w:rsidRDefault="00D57223" w:rsidP="00BC6BDB">
            <w:pPr>
              <w:pStyle w:val="TAL"/>
              <w:snapToGrid w:val="0"/>
              <w:jc w:val="both"/>
              <w:rPr>
                <w:rFonts w:cs="Arial"/>
                <w:szCs w:val="18"/>
                <w:lang w:val="sv-SE" w:eastAsia="ja-JP"/>
              </w:rPr>
            </w:pPr>
            <w:r w:rsidRPr="00A901A2">
              <w:rPr>
                <w:rFonts w:cs="Arial"/>
                <w:szCs w:val="18"/>
              </w:rPr>
              <w:t>(complete) DL_7A_n258I</w:t>
            </w:r>
          </w:p>
        </w:tc>
      </w:tr>
      <w:tr w:rsidR="00D57223" w:rsidRPr="00840CFD" w14:paraId="57BD08D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3859D2" w14:textId="2ADE9A7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DC_7C_n258J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D7D0B2" w14:textId="77777777" w:rsidR="00D57223" w:rsidRPr="00A901A2" w:rsidRDefault="00D57223" w:rsidP="00BC6BDB">
            <w:pPr>
              <w:pStyle w:val="TAL"/>
              <w:snapToGrid w:val="0"/>
              <w:jc w:val="both"/>
              <w:rPr>
                <w:rFonts w:cs="Arial"/>
                <w:szCs w:val="18"/>
              </w:rPr>
            </w:pPr>
            <w:r w:rsidRPr="00A901A2">
              <w:rPr>
                <w:rFonts w:cs="Arial"/>
                <w:szCs w:val="18"/>
              </w:rPr>
              <w:t>DC_7C_n258A</w:t>
            </w:r>
          </w:p>
          <w:p w14:paraId="4A6E08DE" w14:textId="77777777" w:rsidR="00D57223" w:rsidRPr="00A901A2" w:rsidRDefault="00D57223" w:rsidP="00BC6BDB">
            <w:pPr>
              <w:pStyle w:val="TAL"/>
              <w:snapToGrid w:val="0"/>
              <w:jc w:val="both"/>
              <w:rPr>
                <w:rFonts w:cs="Arial"/>
                <w:szCs w:val="18"/>
              </w:rPr>
            </w:pPr>
            <w:r w:rsidRPr="00A901A2">
              <w:rPr>
                <w:rFonts w:cs="Arial"/>
                <w:szCs w:val="18"/>
              </w:rPr>
              <w:t>DC_7C_n258G</w:t>
            </w:r>
          </w:p>
          <w:p w14:paraId="7A56FC12" w14:textId="77777777" w:rsidR="00D57223" w:rsidRPr="00A901A2" w:rsidRDefault="00D57223" w:rsidP="00BC6BDB">
            <w:pPr>
              <w:pStyle w:val="TAL"/>
              <w:snapToGrid w:val="0"/>
              <w:jc w:val="both"/>
              <w:rPr>
                <w:rFonts w:cs="Arial"/>
                <w:szCs w:val="18"/>
              </w:rPr>
            </w:pPr>
            <w:r w:rsidRPr="00A901A2">
              <w:rPr>
                <w:rFonts w:cs="Arial"/>
                <w:szCs w:val="18"/>
              </w:rPr>
              <w:t>DC_7C_n258H</w:t>
            </w:r>
          </w:p>
          <w:p w14:paraId="76112D0E" w14:textId="77777777" w:rsidR="00D57223" w:rsidRPr="00A901A2" w:rsidRDefault="00D57223" w:rsidP="00BC6BDB">
            <w:pPr>
              <w:pStyle w:val="TAL"/>
              <w:snapToGrid w:val="0"/>
              <w:jc w:val="both"/>
              <w:rPr>
                <w:rFonts w:cs="Arial"/>
                <w:szCs w:val="18"/>
              </w:rPr>
            </w:pPr>
            <w:r w:rsidRPr="00A901A2">
              <w:rPr>
                <w:rFonts w:cs="Arial"/>
                <w:szCs w:val="18"/>
              </w:rPr>
              <w:t>DC_7C_n258I</w:t>
            </w:r>
          </w:p>
          <w:p w14:paraId="03DAB7B1" w14:textId="0BFA6F4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DC_7C_n258J</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C5B213" w14:textId="1395F2D8"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4D8C9F" w14:textId="6447412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188434" w14:textId="1C9AD8D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94B3EF" w14:textId="7B7DBD5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7C780A9" w14:textId="3CED24FB"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7B46E1" w14:textId="77777777" w:rsidR="00D57223" w:rsidRPr="00A901A2" w:rsidRDefault="00D57223" w:rsidP="00BC6BDB">
            <w:pPr>
              <w:pStyle w:val="TAL"/>
              <w:snapToGrid w:val="0"/>
              <w:jc w:val="both"/>
              <w:rPr>
                <w:rFonts w:cs="Arial"/>
                <w:szCs w:val="18"/>
              </w:rPr>
            </w:pPr>
            <w:r w:rsidRPr="00A901A2">
              <w:rPr>
                <w:rFonts w:cs="Arial"/>
                <w:szCs w:val="18"/>
              </w:rPr>
              <w:t>(new) DL_7C_n258I_UL_7C_n258A</w:t>
            </w:r>
          </w:p>
          <w:p w14:paraId="1B9FAD03" w14:textId="345AE86D" w:rsidR="00D57223" w:rsidRPr="00A901A2" w:rsidRDefault="00D57223" w:rsidP="00BC6BDB">
            <w:pPr>
              <w:pStyle w:val="TAL"/>
              <w:snapToGrid w:val="0"/>
              <w:jc w:val="both"/>
              <w:rPr>
                <w:rFonts w:cs="Arial"/>
                <w:szCs w:val="18"/>
                <w:lang w:val="sv-SE" w:eastAsia="ja-JP"/>
              </w:rPr>
            </w:pPr>
            <w:r w:rsidRPr="00A901A2">
              <w:rPr>
                <w:rFonts w:cs="Arial"/>
                <w:szCs w:val="18"/>
              </w:rPr>
              <w:t>(complete) DL_7A_n258J</w:t>
            </w:r>
          </w:p>
        </w:tc>
      </w:tr>
      <w:tr w:rsidR="00D57223" w:rsidRPr="00840CFD" w14:paraId="7ADDAB51"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099F51" w14:textId="218C57C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113F39" w14:textId="77777777" w:rsidR="00D57223" w:rsidRPr="00A901A2" w:rsidRDefault="00D57223" w:rsidP="00BC6BDB">
            <w:pPr>
              <w:pStyle w:val="TAL"/>
              <w:snapToGrid w:val="0"/>
              <w:jc w:val="both"/>
              <w:rPr>
                <w:rFonts w:cs="Arial"/>
                <w:szCs w:val="18"/>
              </w:rPr>
            </w:pPr>
            <w:r w:rsidRPr="00A901A2">
              <w:rPr>
                <w:rFonts w:cs="Arial"/>
                <w:szCs w:val="18"/>
              </w:rPr>
              <w:t>DC_7C_n258A</w:t>
            </w:r>
          </w:p>
          <w:p w14:paraId="50B328D3" w14:textId="77777777" w:rsidR="00D57223" w:rsidRPr="00A901A2" w:rsidRDefault="00D57223" w:rsidP="00BC6BDB">
            <w:pPr>
              <w:pStyle w:val="TAL"/>
              <w:snapToGrid w:val="0"/>
              <w:jc w:val="both"/>
              <w:rPr>
                <w:rFonts w:cs="Arial"/>
                <w:szCs w:val="18"/>
              </w:rPr>
            </w:pPr>
            <w:r w:rsidRPr="00A901A2">
              <w:rPr>
                <w:rFonts w:cs="Arial"/>
                <w:szCs w:val="18"/>
              </w:rPr>
              <w:t>DC_7C_n258G</w:t>
            </w:r>
          </w:p>
          <w:p w14:paraId="04320C8F" w14:textId="77777777" w:rsidR="00D57223" w:rsidRPr="00A901A2" w:rsidRDefault="00D57223" w:rsidP="00BC6BDB">
            <w:pPr>
              <w:pStyle w:val="TAL"/>
              <w:snapToGrid w:val="0"/>
              <w:jc w:val="both"/>
              <w:rPr>
                <w:rFonts w:cs="Arial"/>
                <w:szCs w:val="18"/>
              </w:rPr>
            </w:pPr>
            <w:r w:rsidRPr="00A901A2">
              <w:rPr>
                <w:rFonts w:cs="Arial"/>
                <w:szCs w:val="18"/>
              </w:rPr>
              <w:t>DC_7C_n258H</w:t>
            </w:r>
          </w:p>
          <w:p w14:paraId="0F187EA1" w14:textId="77777777" w:rsidR="00D57223" w:rsidRPr="00A901A2" w:rsidRDefault="00D57223" w:rsidP="00BC6BDB">
            <w:pPr>
              <w:pStyle w:val="TAL"/>
              <w:snapToGrid w:val="0"/>
              <w:jc w:val="both"/>
              <w:rPr>
                <w:rFonts w:cs="Arial"/>
                <w:szCs w:val="18"/>
              </w:rPr>
            </w:pPr>
            <w:r w:rsidRPr="00A901A2">
              <w:rPr>
                <w:rFonts w:cs="Arial"/>
                <w:szCs w:val="18"/>
              </w:rPr>
              <w:t>DC_7C_n258I</w:t>
            </w:r>
          </w:p>
          <w:p w14:paraId="39BE8E33" w14:textId="77777777" w:rsidR="00D57223" w:rsidRPr="00A901A2" w:rsidRDefault="00D57223" w:rsidP="00BC6BDB">
            <w:pPr>
              <w:pStyle w:val="TAL"/>
              <w:snapToGrid w:val="0"/>
              <w:jc w:val="both"/>
              <w:rPr>
                <w:rFonts w:cs="Arial"/>
                <w:szCs w:val="18"/>
              </w:rPr>
            </w:pPr>
            <w:r w:rsidRPr="00A901A2">
              <w:rPr>
                <w:rFonts w:cs="Arial"/>
                <w:szCs w:val="18"/>
              </w:rPr>
              <w:t>DC_7C_n258J</w:t>
            </w:r>
          </w:p>
          <w:p w14:paraId="2E318D2A" w14:textId="5E621EB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DC_7C_n258K</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15A93" w14:textId="4509023C"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FC9CD5" w14:textId="1E936A6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1972A3" w14:textId="1865ABD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4FE08F" w14:textId="0F7F0AD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C66A5D7" w14:textId="70B08E94"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747EEF" w14:textId="77777777" w:rsidR="00D57223" w:rsidRPr="00A901A2" w:rsidRDefault="00D57223" w:rsidP="00BC6BDB">
            <w:pPr>
              <w:pStyle w:val="TAL"/>
              <w:snapToGrid w:val="0"/>
              <w:jc w:val="both"/>
              <w:rPr>
                <w:rFonts w:cs="Arial"/>
                <w:szCs w:val="18"/>
              </w:rPr>
            </w:pPr>
            <w:r w:rsidRPr="00A901A2">
              <w:rPr>
                <w:rFonts w:cs="Arial"/>
                <w:szCs w:val="18"/>
              </w:rPr>
              <w:t>(new) DL_7C_n258J_UL_7C_n258A</w:t>
            </w:r>
          </w:p>
          <w:p w14:paraId="48F5056B" w14:textId="60364DF8" w:rsidR="00D57223" w:rsidRPr="00A901A2" w:rsidRDefault="00D57223" w:rsidP="00BC6BDB">
            <w:pPr>
              <w:pStyle w:val="TAL"/>
              <w:snapToGrid w:val="0"/>
              <w:jc w:val="both"/>
              <w:rPr>
                <w:rFonts w:cs="Arial"/>
                <w:szCs w:val="18"/>
                <w:lang w:val="sv-SE" w:eastAsia="ja-JP"/>
              </w:rPr>
            </w:pPr>
            <w:r w:rsidRPr="00A901A2">
              <w:rPr>
                <w:rFonts w:cs="Arial"/>
                <w:szCs w:val="18"/>
              </w:rPr>
              <w:t>(complete) DL_7A_n258K</w:t>
            </w:r>
          </w:p>
        </w:tc>
      </w:tr>
      <w:tr w:rsidR="00D57223" w:rsidRPr="00840CFD" w14:paraId="3C5B0925"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022D47" w14:textId="7540D9F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F70597" w14:textId="77777777" w:rsidR="00D57223" w:rsidRPr="00A901A2" w:rsidRDefault="00D57223" w:rsidP="00BC6BDB">
            <w:pPr>
              <w:pStyle w:val="TAL"/>
              <w:snapToGrid w:val="0"/>
              <w:jc w:val="both"/>
              <w:rPr>
                <w:rFonts w:cs="Arial"/>
                <w:szCs w:val="18"/>
              </w:rPr>
            </w:pPr>
            <w:r w:rsidRPr="00A901A2">
              <w:rPr>
                <w:rFonts w:cs="Arial"/>
                <w:szCs w:val="18"/>
              </w:rPr>
              <w:t>DC_7C_n258A</w:t>
            </w:r>
          </w:p>
          <w:p w14:paraId="469E4D7E" w14:textId="77777777" w:rsidR="00D57223" w:rsidRPr="00A901A2" w:rsidRDefault="00D57223" w:rsidP="00BC6BDB">
            <w:pPr>
              <w:pStyle w:val="TAL"/>
              <w:snapToGrid w:val="0"/>
              <w:jc w:val="both"/>
              <w:rPr>
                <w:rFonts w:cs="Arial"/>
                <w:szCs w:val="18"/>
              </w:rPr>
            </w:pPr>
            <w:r w:rsidRPr="00A901A2">
              <w:rPr>
                <w:rFonts w:cs="Arial"/>
                <w:szCs w:val="18"/>
              </w:rPr>
              <w:t>DC_7C_n258G</w:t>
            </w:r>
          </w:p>
          <w:p w14:paraId="420FBA3B" w14:textId="77777777" w:rsidR="00D57223" w:rsidRPr="00A901A2" w:rsidRDefault="00D57223" w:rsidP="00BC6BDB">
            <w:pPr>
              <w:pStyle w:val="TAL"/>
              <w:snapToGrid w:val="0"/>
              <w:jc w:val="both"/>
              <w:rPr>
                <w:rFonts w:cs="Arial"/>
                <w:szCs w:val="18"/>
              </w:rPr>
            </w:pPr>
            <w:r w:rsidRPr="00A901A2">
              <w:rPr>
                <w:rFonts w:cs="Arial"/>
                <w:szCs w:val="18"/>
              </w:rPr>
              <w:t>DC_7C_n258H</w:t>
            </w:r>
          </w:p>
          <w:p w14:paraId="70685301" w14:textId="77777777" w:rsidR="00D57223" w:rsidRPr="00A901A2" w:rsidRDefault="00D57223" w:rsidP="00BC6BDB">
            <w:pPr>
              <w:pStyle w:val="TAL"/>
              <w:snapToGrid w:val="0"/>
              <w:jc w:val="both"/>
              <w:rPr>
                <w:rFonts w:cs="Arial"/>
                <w:szCs w:val="18"/>
              </w:rPr>
            </w:pPr>
            <w:r w:rsidRPr="00A901A2">
              <w:rPr>
                <w:rFonts w:cs="Arial"/>
                <w:szCs w:val="18"/>
              </w:rPr>
              <w:t>DC_7C_n258I</w:t>
            </w:r>
          </w:p>
          <w:p w14:paraId="6D454AF1" w14:textId="77777777" w:rsidR="00D57223" w:rsidRPr="00A901A2" w:rsidRDefault="00D57223" w:rsidP="00BC6BDB">
            <w:pPr>
              <w:pStyle w:val="TAL"/>
              <w:snapToGrid w:val="0"/>
              <w:jc w:val="both"/>
              <w:rPr>
                <w:rFonts w:cs="Arial"/>
                <w:szCs w:val="18"/>
              </w:rPr>
            </w:pPr>
            <w:r w:rsidRPr="00A901A2">
              <w:rPr>
                <w:rFonts w:cs="Arial"/>
                <w:szCs w:val="18"/>
              </w:rPr>
              <w:t>DC_7C_n258J</w:t>
            </w:r>
          </w:p>
          <w:p w14:paraId="1658E9E0" w14:textId="77777777" w:rsidR="00D57223" w:rsidRPr="00A901A2" w:rsidRDefault="00D57223" w:rsidP="00BC6BDB">
            <w:pPr>
              <w:pStyle w:val="TAL"/>
              <w:snapToGrid w:val="0"/>
              <w:jc w:val="both"/>
              <w:rPr>
                <w:rFonts w:cs="Arial"/>
                <w:szCs w:val="18"/>
              </w:rPr>
            </w:pPr>
            <w:r w:rsidRPr="00A901A2">
              <w:rPr>
                <w:rFonts w:cs="Arial"/>
                <w:szCs w:val="18"/>
              </w:rPr>
              <w:t>DC_7C_n258K</w:t>
            </w:r>
          </w:p>
          <w:p w14:paraId="5F8FB12B" w14:textId="6C11069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DC_7C_n258L</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8C9730" w14:textId="1C941D2E"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90DABC" w14:textId="1E5A174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245762" w14:textId="013D00F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391275" w14:textId="1C5B310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385F3C4" w14:textId="405AC0BF"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182435" w14:textId="77777777" w:rsidR="00D57223" w:rsidRPr="00A901A2" w:rsidRDefault="00D57223" w:rsidP="00BC6BDB">
            <w:pPr>
              <w:pStyle w:val="TAL"/>
              <w:snapToGrid w:val="0"/>
              <w:jc w:val="both"/>
              <w:rPr>
                <w:rFonts w:cs="Arial"/>
                <w:szCs w:val="18"/>
              </w:rPr>
            </w:pPr>
            <w:r w:rsidRPr="00A901A2">
              <w:rPr>
                <w:rFonts w:cs="Arial"/>
                <w:szCs w:val="18"/>
              </w:rPr>
              <w:t>(new) DL_7C_n258K_UL_7C_n258A</w:t>
            </w:r>
          </w:p>
          <w:p w14:paraId="14E550D7" w14:textId="3431DD98" w:rsidR="00D57223" w:rsidRPr="00A901A2" w:rsidRDefault="00D57223" w:rsidP="00BC6BDB">
            <w:pPr>
              <w:pStyle w:val="TAL"/>
              <w:snapToGrid w:val="0"/>
              <w:jc w:val="both"/>
              <w:rPr>
                <w:rFonts w:cs="Arial"/>
                <w:szCs w:val="18"/>
                <w:lang w:val="sv-SE" w:eastAsia="ja-JP"/>
              </w:rPr>
            </w:pPr>
            <w:r w:rsidRPr="00A901A2">
              <w:rPr>
                <w:rFonts w:cs="Arial"/>
                <w:szCs w:val="18"/>
              </w:rPr>
              <w:t>(complete) DL_7A_n258L</w:t>
            </w:r>
          </w:p>
        </w:tc>
      </w:tr>
      <w:tr w:rsidR="00D57223" w:rsidRPr="00840CFD" w14:paraId="7AE0796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7A9D65" w14:textId="6437F03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06F134" w14:textId="77777777" w:rsidR="00D57223" w:rsidRPr="00A901A2" w:rsidRDefault="00D57223" w:rsidP="00BC6BDB">
            <w:pPr>
              <w:pStyle w:val="TAL"/>
              <w:snapToGrid w:val="0"/>
              <w:jc w:val="both"/>
              <w:rPr>
                <w:rFonts w:cs="Arial"/>
                <w:szCs w:val="18"/>
              </w:rPr>
            </w:pPr>
            <w:r w:rsidRPr="00A901A2">
              <w:rPr>
                <w:rFonts w:cs="Arial"/>
                <w:szCs w:val="18"/>
              </w:rPr>
              <w:t>DC_7C_n258A</w:t>
            </w:r>
          </w:p>
          <w:p w14:paraId="12602A77" w14:textId="77777777" w:rsidR="00D57223" w:rsidRPr="00A901A2" w:rsidRDefault="00D57223" w:rsidP="00BC6BDB">
            <w:pPr>
              <w:pStyle w:val="TAL"/>
              <w:snapToGrid w:val="0"/>
              <w:jc w:val="both"/>
              <w:rPr>
                <w:rFonts w:cs="Arial"/>
                <w:szCs w:val="18"/>
              </w:rPr>
            </w:pPr>
            <w:r w:rsidRPr="00A901A2">
              <w:rPr>
                <w:rFonts w:cs="Arial"/>
                <w:szCs w:val="18"/>
              </w:rPr>
              <w:t>DC_7C_n258G</w:t>
            </w:r>
          </w:p>
          <w:p w14:paraId="0E49D127" w14:textId="77777777" w:rsidR="00D57223" w:rsidRPr="00A901A2" w:rsidRDefault="00D57223" w:rsidP="00BC6BDB">
            <w:pPr>
              <w:pStyle w:val="TAL"/>
              <w:snapToGrid w:val="0"/>
              <w:jc w:val="both"/>
              <w:rPr>
                <w:rFonts w:cs="Arial"/>
                <w:szCs w:val="18"/>
              </w:rPr>
            </w:pPr>
            <w:r w:rsidRPr="00A901A2">
              <w:rPr>
                <w:rFonts w:cs="Arial"/>
                <w:szCs w:val="18"/>
              </w:rPr>
              <w:t>DC_7C_n258H</w:t>
            </w:r>
          </w:p>
          <w:p w14:paraId="40E9884E" w14:textId="77777777" w:rsidR="00D57223" w:rsidRPr="00A901A2" w:rsidRDefault="00D57223" w:rsidP="00BC6BDB">
            <w:pPr>
              <w:pStyle w:val="TAL"/>
              <w:snapToGrid w:val="0"/>
              <w:jc w:val="both"/>
              <w:rPr>
                <w:rFonts w:cs="Arial"/>
                <w:szCs w:val="18"/>
              </w:rPr>
            </w:pPr>
            <w:r w:rsidRPr="00A901A2">
              <w:rPr>
                <w:rFonts w:cs="Arial"/>
                <w:szCs w:val="18"/>
              </w:rPr>
              <w:t>DC_7C_n258I</w:t>
            </w:r>
          </w:p>
          <w:p w14:paraId="5A1EE895" w14:textId="77777777" w:rsidR="00D57223" w:rsidRPr="00A901A2" w:rsidRDefault="00D57223" w:rsidP="00BC6BDB">
            <w:pPr>
              <w:pStyle w:val="TAL"/>
              <w:snapToGrid w:val="0"/>
              <w:jc w:val="both"/>
              <w:rPr>
                <w:rFonts w:cs="Arial"/>
                <w:szCs w:val="18"/>
              </w:rPr>
            </w:pPr>
            <w:r w:rsidRPr="00A901A2">
              <w:rPr>
                <w:rFonts w:cs="Arial"/>
                <w:szCs w:val="18"/>
              </w:rPr>
              <w:t>DC_7C_n258J</w:t>
            </w:r>
          </w:p>
          <w:p w14:paraId="6ECD8A92" w14:textId="77777777" w:rsidR="00D57223" w:rsidRPr="00A901A2" w:rsidRDefault="00D57223" w:rsidP="00BC6BDB">
            <w:pPr>
              <w:pStyle w:val="TAL"/>
              <w:snapToGrid w:val="0"/>
              <w:jc w:val="both"/>
              <w:rPr>
                <w:rFonts w:cs="Arial"/>
                <w:szCs w:val="18"/>
              </w:rPr>
            </w:pPr>
            <w:r w:rsidRPr="00A901A2">
              <w:rPr>
                <w:rFonts w:cs="Arial"/>
                <w:szCs w:val="18"/>
              </w:rPr>
              <w:t>DC_7C_n258K</w:t>
            </w:r>
          </w:p>
          <w:p w14:paraId="5E49F933" w14:textId="77777777" w:rsidR="00D57223" w:rsidRPr="00A901A2" w:rsidRDefault="00D57223" w:rsidP="00BC6BDB">
            <w:pPr>
              <w:pStyle w:val="TAL"/>
              <w:snapToGrid w:val="0"/>
              <w:jc w:val="both"/>
              <w:rPr>
                <w:rFonts w:cs="Arial"/>
                <w:szCs w:val="18"/>
              </w:rPr>
            </w:pPr>
            <w:r w:rsidRPr="00A901A2">
              <w:rPr>
                <w:rFonts w:cs="Arial"/>
                <w:szCs w:val="18"/>
              </w:rPr>
              <w:t>DC_7C_n258L</w:t>
            </w:r>
          </w:p>
          <w:p w14:paraId="79F4F412" w14:textId="56EA049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444236" w14:textId="08DE0D66"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ACEC34" w14:textId="780EEFF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EE77E3" w14:textId="701928E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79EFA4" w14:textId="1043131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DEB5EEA" w14:textId="74A13853"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F92DDB" w14:textId="77777777" w:rsidR="00D57223" w:rsidRPr="00A901A2" w:rsidRDefault="00D57223" w:rsidP="00BC6BDB">
            <w:pPr>
              <w:pStyle w:val="TAL"/>
              <w:snapToGrid w:val="0"/>
              <w:jc w:val="both"/>
              <w:rPr>
                <w:rFonts w:cs="Arial"/>
                <w:szCs w:val="18"/>
              </w:rPr>
            </w:pPr>
            <w:r w:rsidRPr="00A901A2">
              <w:rPr>
                <w:rFonts w:cs="Arial"/>
                <w:szCs w:val="18"/>
              </w:rPr>
              <w:t>(new) DL_7C_n258L_UL_7C_n258A</w:t>
            </w:r>
          </w:p>
          <w:p w14:paraId="69A505E8" w14:textId="25610898" w:rsidR="00D57223" w:rsidRPr="00A901A2" w:rsidRDefault="00D57223" w:rsidP="00BC6BDB">
            <w:pPr>
              <w:pStyle w:val="TAL"/>
              <w:snapToGrid w:val="0"/>
              <w:jc w:val="both"/>
              <w:rPr>
                <w:rFonts w:cs="Arial"/>
                <w:szCs w:val="18"/>
                <w:lang w:val="sv-SE" w:eastAsia="ja-JP"/>
              </w:rPr>
            </w:pPr>
            <w:r w:rsidRPr="00A901A2">
              <w:rPr>
                <w:rFonts w:cs="Arial"/>
                <w:szCs w:val="18"/>
              </w:rPr>
              <w:t>(complete) DL_7A_n258M</w:t>
            </w:r>
          </w:p>
        </w:tc>
      </w:tr>
      <w:tr w:rsidR="00CA6D23" w:rsidRPr="00840CFD" w14:paraId="6FF418D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9D9838" w14:textId="1195C9B4"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E55A50" w14:textId="3A67C6E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C66ADB" w14:textId="7CFC8473"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FE2B74" w14:textId="1B815240"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D5B717" w14:textId="4B3D2522"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DDBECD" w14:textId="03C678E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EDA952" w14:textId="67FAB94B" w:rsidR="00CA6D23" w:rsidRPr="00A901A2" w:rsidRDefault="00D57223" w:rsidP="00CA6D23">
            <w:pPr>
              <w:pStyle w:val="TAL"/>
              <w:snapToGrid w:val="0"/>
              <w:jc w:val="both"/>
              <w:rPr>
                <w:rFonts w:cs="Arial"/>
                <w:szCs w:val="18"/>
                <w:lang w:val="sv-SE"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858960" w14:textId="26268FA4" w:rsidR="00CA6D23" w:rsidRPr="00A901A2" w:rsidRDefault="00CA6D23" w:rsidP="00BC6BDB">
            <w:pPr>
              <w:pStyle w:val="TAL"/>
              <w:snapToGrid w:val="0"/>
              <w:jc w:val="both"/>
              <w:rPr>
                <w:rFonts w:cs="Arial"/>
                <w:szCs w:val="18"/>
                <w:lang w:val="sv-SE" w:eastAsia="ja-JP"/>
              </w:rPr>
            </w:pPr>
            <w:r w:rsidRPr="00A901A2">
              <w:rPr>
                <w:rFonts w:cs="Arial"/>
                <w:szCs w:val="18"/>
              </w:rPr>
              <w:t>(completed) DL_2A_n258A_UL_2A_n258A</w:t>
            </w:r>
          </w:p>
        </w:tc>
      </w:tr>
      <w:tr w:rsidR="00D57223" w:rsidRPr="00840CFD" w14:paraId="3A648B2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6AD332" w14:textId="3A471EF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34D0D9" w14:textId="557C557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3CEAB4" w14:textId="12754C10"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04CC03" w14:textId="30614E7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137A03" w14:textId="200AD99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CA6A5" w14:textId="5B49FA2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6D1F4D0" w14:textId="18A356E1" w:rsidR="00D57223" w:rsidRPr="00A901A2" w:rsidRDefault="00D57223" w:rsidP="00CA6D23">
            <w:pPr>
              <w:pStyle w:val="TAL"/>
              <w:snapToGrid w:val="0"/>
              <w:jc w:val="both"/>
              <w:rPr>
                <w:rFonts w:cs="Arial"/>
                <w:szCs w:val="18"/>
                <w:lang w:val="sv-SE" w:eastAsia="ja-JP"/>
              </w:rPr>
            </w:pPr>
            <w:r w:rsidRPr="00EC6F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A9A67B" w14:textId="61B52A7E" w:rsidR="00D57223" w:rsidRPr="00A901A2" w:rsidRDefault="00D57223" w:rsidP="00BC6BDB">
            <w:pPr>
              <w:pStyle w:val="TAL"/>
              <w:snapToGrid w:val="0"/>
              <w:jc w:val="both"/>
              <w:rPr>
                <w:rFonts w:cs="Arial"/>
                <w:szCs w:val="18"/>
                <w:lang w:val="sv-SE" w:eastAsia="ja-JP"/>
              </w:rPr>
            </w:pPr>
            <w:r w:rsidRPr="00A901A2">
              <w:rPr>
                <w:rFonts w:cs="Arial"/>
                <w:szCs w:val="18"/>
              </w:rPr>
              <w:t>(new) DL_2A_n258(2A)_UL_2A_n258A</w:t>
            </w:r>
          </w:p>
        </w:tc>
      </w:tr>
      <w:tr w:rsidR="00D57223" w:rsidRPr="00840CFD" w14:paraId="5C492EE1"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3A7802" w14:textId="1DE72DE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1ACAB4" w14:textId="48D93DA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DF3D65" w14:textId="0DF8C90A"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433C01" w14:textId="7E2C128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61FD5B" w14:textId="7BCF3D9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4163CE" w14:textId="587BFDB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49E7DD9" w14:textId="4D48A70A" w:rsidR="00D57223" w:rsidRPr="00A901A2" w:rsidRDefault="00D57223" w:rsidP="00CA6D23">
            <w:pPr>
              <w:pStyle w:val="TAL"/>
              <w:snapToGrid w:val="0"/>
              <w:jc w:val="both"/>
              <w:rPr>
                <w:rFonts w:cs="Arial"/>
                <w:szCs w:val="18"/>
                <w:lang w:val="sv-SE" w:eastAsia="ja-JP"/>
              </w:rPr>
            </w:pPr>
            <w:r w:rsidRPr="00EC6F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4EC787" w14:textId="36FC8896" w:rsidR="00D57223" w:rsidRPr="00A901A2" w:rsidRDefault="00D57223" w:rsidP="00BC6BDB">
            <w:pPr>
              <w:pStyle w:val="TAL"/>
              <w:snapToGrid w:val="0"/>
              <w:jc w:val="both"/>
              <w:rPr>
                <w:rFonts w:cs="Arial"/>
                <w:szCs w:val="18"/>
                <w:lang w:val="sv-SE" w:eastAsia="ja-JP"/>
              </w:rPr>
            </w:pPr>
            <w:r w:rsidRPr="00A901A2">
              <w:rPr>
                <w:rFonts w:cs="Arial"/>
                <w:szCs w:val="18"/>
              </w:rPr>
              <w:t>(new) DL_2A_n258(3A)_UL_2A_n258A</w:t>
            </w:r>
          </w:p>
        </w:tc>
      </w:tr>
      <w:tr w:rsidR="00D57223" w:rsidRPr="00840CFD" w14:paraId="08A6B76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984759" w14:textId="511E183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F62AD4" w14:textId="0A94B25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D5C67B" w14:textId="28E2EC45"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2C30C1" w14:textId="1110B05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572E4F" w14:textId="4849EF3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987081" w14:textId="576BFE1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820DC9A" w14:textId="773D1866" w:rsidR="00D57223" w:rsidRPr="00A901A2" w:rsidRDefault="00D57223" w:rsidP="00CA6D23">
            <w:pPr>
              <w:pStyle w:val="TAL"/>
              <w:snapToGrid w:val="0"/>
              <w:jc w:val="both"/>
              <w:rPr>
                <w:rFonts w:cs="Arial"/>
                <w:szCs w:val="18"/>
                <w:lang w:val="sv-SE" w:eastAsia="ja-JP"/>
              </w:rPr>
            </w:pPr>
            <w:r w:rsidRPr="00EC6F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BBF4B0" w14:textId="535DA80D" w:rsidR="00D57223" w:rsidRPr="00A901A2" w:rsidRDefault="00D57223" w:rsidP="00BC6BDB">
            <w:pPr>
              <w:pStyle w:val="TAL"/>
              <w:snapToGrid w:val="0"/>
              <w:jc w:val="both"/>
              <w:rPr>
                <w:rFonts w:cs="Arial"/>
                <w:szCs w:val="18"/>
                <w:lang w:val="sv-SE" w:eastAsia="ja-JP"/>
              </w:rPr>
            </w:pPr>
            <w:r w:rsidRPr="00A901A2">
              <w:rPr>
                <w:rFonts w:cs="Arial"/>
                <w:szCs w:val="18"/>
              </w:rPr>
              <w:t>(new) DL_2A_n258(4A)_UL_2A_n258A</w:t>
            </w:r>
          </w:p>
        </w:tc>
      </w:tr>
      <w:tr w:rsidR="00CA6D23" w:rsidRPr="00840CFD" w14:paraId="6A8F93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D72F2D" w14:textId="058A1603"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39D11A" w14:textId="1D7B2E3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17A0BE" w14:textId="5CB00A96"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7E921B" w14:textId="4B04EAAA"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0B80407" w14:textId="16AB63D6"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F61CD" w14:textId="4821C7AF"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7D7C679" w14:textId="7DDE053A" w:rsidR="00CA6D23" w:rsidRPr="00A901A2" w:rsidRDefault="00D57223" w:rsidP="00CA6D23">
            <w:pPr>
              <w:pStyle w:val="TAL"/>
              <w:snapToGrid w:val="0"/>
              <w:jc w:val="both"/>
              <w:rPr>
                <w:rFonts w:cs="Arial"/>
                <w:szCs w:val="18"/>
                <w:lang w:val="sv-SE"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E5D0FE" w14:textId="4E23F61D" w:rsidR="00CA6D23" w:rsidRPr="00A901A2" w:rsidRDefault="00CA6D23" w:rsidP="00BC6BDB">
            <w:pPr>
              <w:pStyle w:val="TAL"/>
              <w:snapToGrid w:val="0"/>
              <w:jc w:val="both"/>
              <w:rPr>
                <w:rFonts w:cs="Arial"/>
                <w:szCs w:val="18"/>
                <w:lang w:val="sv-SE" w:eastAsia="ja-JP"/>
              </w:rPr>
            </w:pPr>
            <w:r w:rsidRPr="00A901A2">
              <w:rPr>
                <w:rFonts w:cs="Arial"/>
                <w:szCs w:val="18"/>
              </w:rPr>
              <w:t>(ongoing) DL_66A_n258A_UL_66A_n258A</w:t>
            </w:r>
          </w:p>
        </w:tc>
      </w:tr>
      <w:tr w:rsidR="00D57223" w:rsidRPr="00840CFD" w14:paraId="458557ED"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1DD050" w14:textId="19A96FA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CD5958" w14:textId="142DAB9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E934FF" w14:textId="0E23D9D4"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A30509" w14:textId="54A597B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D050169" w14:textId="6FBA37D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13FC7F" w14:textId="55FE518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DCA8EF2" w14:textId="497B6BCB" w:rsidR="00D57223" w:rsidRPr="00A901A2" w:rsidRDefault="00D57223" w:rsidP="00CA6D23">
            <w:pPr>
              <w:pStyle w:val="TAL"/>
              <w:snapToGrid w:val="0"/>
              <w:jc w:val="both"/>
              <w:rPr>
                <w:rFonts w:cs="Arial"/>
                <w:szCs w:val="18"/>
                <w:lang w:val="sv-SE" w:eastAsia="ja-JP"/>
              </w:rPr>
            </w:pPr>
            <w:r w:rsidRPr="0014094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DAA8AB" w14:textId="1E2B1F1C" w:rsidR="00D57223" w:rsidRPr="00A901A2" w:rsidRDefault="00D57223" w:rsidP="00BC6BDB">
            <w:pPr>
              <w:pStyle w:val="TAL"/>
              <w:snapToGrid w:val="0"/>
              <w:jc w:val="both"/>
              <w:rPr>
                <w:rFonts w:cs="Arial"/>
                <w:szCs w:val="18"/>
                <w:lang w:val="sv-SE" w:eastAsia="ja-JP"/>
              </w:rPr>
            </w:pPr>
            <w:r w:rsidRPr="00A901A2">
              <w:rPr>
                <w:rFonts w:cs="Arial"/>
                <w:szCs w:val="18"/>
              </w:rPr>
              <w:t>(new) DL_66A_n258(2A)_UL_66A_n258A</w:t>
            </w:r>
          </w:p>
        </w:tc>
      </w:tr>
      <w:tr w:rsidR="00D57223" w:rsidRPr="00840CFD" w14:paraId="322171D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8AF498" w14:textId="371DA49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D6285D" w14:textId="074006A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D733A7" w14:textId="4B5E53FA"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E56C87" w14:textId="7755249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814F62" w14:textId="186A00F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CF425C" w14:textId="35B3AF1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131A283" w14:textId="1EE32FFA" w:rsidR="00D57223" w:rsidRPr="00A901A2" w:rsidRDefault="00D57223" w:rsidP="00CA6D23">
            <w:pPr>
              <w:pStyle w:val="TAL"/>
              <w:snapToGrid w:val="0"/>
              <w:jc w:val="both"/>
              <w:rPr>
                <w:rFonts w:cs="Arial"/>
                <w:szCs w:val="18"/>
                <w:lang w:val="sv-SE" w:eastAsia="ja-JP"/>
              </w:rPr>
            </w:pPr>
            <w:r w:rsidRPr="0014094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41BF5" w14:textId="6207DA4B" w:rsidR="00D57223" w:rsidRPr="00A901A2" w:rsidRDefault="00D57223" w:rsidP="00BC6BDB">
            <w:pPr>
              <w:pStyle w:val="TAL"/>
              <w:snapToGrid w:val="0"/>
              <w:jc w:val="both"/>
              <w:rPr>
                <w:rFonts w:cs="Arial"/>
                <w:szCs w:val="18"/>
                <w:lang w:val="sv-SE" w:eastAsia="ja-JP"/>
              </w:rPr>
            </w:pPr>
            <w:r w:rsidRPr="00A901A2">
              <w:rPr>
                <w:rFonts w:cs="Arial"/>
                <w:szCs w:val="18"/>
              </w:rPr>
              <w:t>(new) DL_66A_n258(3A)_UL_66A_n258A</w:t>
            </w:r>
          </w:p>
        </w:tc>
      </w:tr>
      <w:tr w:rsidR="00D57223" w:rsidRPr="00840CFD" w14:paraId="7C19DB77"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89F91" w14:textId="3E4D022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AE5770" w14:textId="2B593E5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5D54C2" w14:textId="4FC7E02D"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94DB3" w14:textId="624E61B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76A0DA" w14:textId="7408581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0586FD" w14:textId="7F29432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C186FCD" w14:textId="0CB44C83" w:rsidR="00D57223" w:rsidRPr="00A901A2" w:rsidRDefault="00D57223" w:rsidP="00CA6D23">
            <w:pPr>
              <w:pStyle w:val="TAL"/>
              <w:snapToGrid w:val="0"/>
              <w:jc w:val="both"/>
              <w:rPr>
                <w:rFonts w:cs="Arial"/>
                <w:szCs w:val="18"/>
                <w:lang w:val="sv-SE" w:eastAsia="ja-JP"/>
              </w:rPr>
            </w:pPr>
            <w:r w:rsidRPr="0014094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85E7CA" w14:textId="24205BE0" w:rsidR="00D57223" w:rsidRPr="00A901A2" w:rsidRDefault="00D57223" w:rsidP="00BC6BDB">
            <w:pPr>
              <w:pStyle w:val="TAL"/>
              <w:snapToGrid w:val="0"/>
              <w:jc w:val="both"/>
              <w:rPr>
                <w:rFonts w:cs="Arial"/>
                <w:szCs w:val="18"/>
                <w:lang w:val="sv-SE" w:eastAsia="ja-JP"/>
              </w:rPr>
            </w:pPr>
            <w:r w:rsidRPr="00A901A2">
              <w:rPr>
                <w:rFonts w:cs="Arial"/>
                <w:szCs w:val="18"/>
              </w:rPr>
              <w:t>(new) DL_66A_n258(4A)_UL_66A_n258A</w:t>
            </w:r>
          </w:p>
        </w:tc>
      </w:tr>
      <w:tr w:rsidR="00822F99" w:rsidRPr="00B351D8" w14:paraId="5CC95B1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A3D028" w14:textId="24BA31A6"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755CC2" w14:textId="160F6102"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r>
            <w:r w:rsidRPr="00B351D8">
              <w:rPr>
                <w:rFonts w:ascii="Arial" w:eastAsia="Times New Roman" w:hAnsi="Arial" w:cs="Arial"/>
                <w:color w:val="000000"/>
                <w:sz w:val="18"/>
                <w:szCs w:val="18"/>
              </w:rPr>
              <w:lastRenderedPageBreak/>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744A3C" w14:textId="77777777" w:rsidR="00822F99" w:rsidRPr="00B351D8" w:rsidRDefault="00822F99"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50856A" w14:textId="670949F0" w:rsidR="00822F99" w:rsidRPr="00B351D8" w:rsidRDefault="00822F99" w:rsidP="00BC6BDB">
            <w:pPr>
              <w:keepNext/>
              <w:snapToGrid w:val="0"/>
              <w:spacing w:after="0"/>
              <w:jc w:val="both"/>
              <w:rPr>
                <w:rFonts w:ascii="Arial" w:hAnsi="Arial" w:cs="Arial"/>
                <w:sz w:val="18"/>
                <w:szCs w:val="18"/>
              </w:rPr>
            </w:pPr>
            <w:r w:rsidRPr="00B351D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71AEE07" w14:textId="6A666F93" w:rsidR="00822F99" w:rsidRPr="00B351D8" w:rsidRDefault="00822F99" w:rsidP="00BC6BDB">
            <w:pPr>
              <w:keepNext/>
              <w:snapToGrid w:val="0"/>
              <w:spacing w:after="0"/>
              <w:jc w:val="both"/>
              <w:rPr>
                <w:rFonts w:ascii="Arial" w:hAnsi="Arial" w:cs="Arial"/>
                <w:sz w:val="18"/>
                <w:szCs w:val="18"/>
                <w:lang w:val="sv-SE"/>
              </w:rPr>
            </w:pPr>
            <w:hyperlink r:id="rId1242" w:history="1">
              <w:r w:rsidRPr="00B351D8">
                <w:rPr>
                  <w:rStyle w:val="ae"/>
                  <w:rFonts w:ascii="Arial" w:hAnsi="Arial" w:cs="Arial"/>
                  <w:sz w:val="18"/>
                  <w:szCs w:val="18"/>
                </w:rPr>
                <w:t>Zheng.Zhao@ve</w:t>
              </w:r>
              <w:r w:rsidRPr="00B351D8">
                <w:rPr>
                  <w:rStyle w:val="ae"/>
                  <w:rFonts w:ascii="Arial" w:hAnsi="Arial" w:cs="Arial"/>
                  <w:sz w:val="18"/>
                  <w:szCs w:val="18"/>
                </w:rPr>
                <w:lastRenderedPageBreak/>
                <w:t>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2A5710" w14:textId="76D3501D"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5AD675" w14:textId="23B55017" w:rsidR="00822F99" w:rsidRPr="00B351D8" w:rsidRDefault="00822F99" w:rsidP="00CA6D23">
            <w:pPr>
              <w:pStyle w:val="TAL"/>
              <w:snapToGrid w:val="0"/>
              <w:jc w:val="both"/>
              <w:rPr>
                <w:rFonts w:eastAsia="新細明體" w:cs="Arial"/>
                <w:szCs w:val="18"/>
                <w:lang w:eastAsia="zh-TW"/>
              </w:rPr>
            </w:pPr>
            <w:r w:rsidRPr="00B351D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CE3707"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New: DL_5A_n261(A-J)_UL_5A_n261A</w:t>
            </w:r>
          </w:p>
          <w:p w14:paraId="6B21FBFB"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lastRenderedPageBreak/>
              <w:t>Completed: DL_5A_n261K_UL_5A_n261A</w:t>
            </w:r>
          </w:p>
          <w:p w14:paraId="11CCB084"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New: DL_5A_n261(A-J)_UL_5A_n261I</w:t>
            </w:r>
          </w:p>
          <w:p w14:paraId="55E21195" w14:textId="749C73D1" w:rsidR="00822F99" w:rsidRPr="00B351D8" w:rsidRDefault="00822F99" w:rsidP="00BC6BDB">
            <w:pPr>
              <w:pStyle w:val="TAL"/>
              <w:snapToGrid w:val="0"/>
              <w:jc w:val="both"/>
              <w:rPr>
                <w:rFonts w:cs="Arial"/>
                <w:szCs w:val="18"/>
              </w:rPr>
            </w:pPr>
            <w:r w:rsidRPr="00B351D8">
              <w:rPr>
                <w:rFonts w:eastAsia="Times New Roman" w:cs="Arial"/>
                <w:color w:val="000000"/>
                <w:szCs w:val="18"/>
              </w:rPr>
              <w:t>Completed: DL_5A_n261K_UL_5A_n261I</w:t>
            </w:r>
          </w:p>
        </w:tc>
      </w:tr>
      <w:tr w:rsidR="00822F99" w:rsidRPr="00B351D8" w14:paraId="43AA85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F0EAEC" w14:textId="31141E26"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lastRenderedPageBreak/>
              <w:t>DC_5A_n261(G-J)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E7125B7" w14:textId="6BD57025"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C0D059" w14:textId="77777777" w:rsidR="00822F99" w:rsidRPr="00B351D8" w:rsidRDefault="00822F99"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05AB57" w14:textId="763C1B32" w:rsidR="00822F99" w:rsidRPr="00B351D8" w:rsidRDefault="00822F99" w:rsidP="00BC6BDB">
            <w:pPr>
              <w:keepNext/>
              <w:snapToGrid w:val="0"/>
              <w:spacing w:after="0"/>
              <w:jc w:val="both"/>
              <w:rPr>
                <w:rFonts w:ascii="Arial" w:hAnsi="Arial" w:cs="Arial"/>
                <w:sz w:val="18"/>
                <w:szCs w:val="18"/>
              </w:rPr>
            </w:pPr>
            <w:r w:rsidRPr="00B351D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8B0D9B" w14:textId="7AEC52C2" w:rsidR="00822F99" w:rsidRPr="00B351D8" w:rsidRDefault="00822F99" w:rsidP="00BC6BDB">
            <w:pPr>
              <w:keepNext/>
              <w:snapToGrid w:val="0"/>
              <w:spacing w:after="0"/>
              <w:jc w:val="both"/>
              <w:rPr>
                <w:rFonts w:ascii="Arial" w:hAnsi="Arial" w:cs="Arial"/>
                <w:sz w:val="18"/>
                <w:szCs w:val="18"/>
                <w:lang w:val="sv-SE"/>
              </w:rPr>
            </w:pPr>
            <w:hyperlink r:id="rId1243" w:history="1">
              <w:r w:rsidRPr="00B351D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95EDD1" w14:textId="572FD795"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D14417" w14:textId="616E59C0" w:rsidR="00822F99" w:rsidRPr="00B351D8" w:rsidRDefault="00822F99" w:rsidP="00CA6D23">
            <w:pPr>
              <w:pStyle w:val="TAL"/>
              <w:snapToGrid w:val="0"/>
              <w:jc w:val="both"/>
              <w:rPr>
                <w:rFonts w:eastAsia="新細明體" w:cs="Arial"/>
                <w:szCs w:val="18"/>
                <w:lang w:eastAsia="zh-TW"/>
              </w:rPr>
            </w:pPr>
            <w:r w:rsidRPr="00B351D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7606CB"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DL_5A_n261(G-I)_UL_5A_n261A</w:t>
            </w:r>
          </w:p>
          <w:p w14:paraId="07EF971B"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New: DL_5A_n261(A-J)_UL_5A_n261A</w:t>
            </w:r>
          </w:p>
          <w:p w14:paraId="0D8495DE"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DL_5A_n261(G-I)_UL_5A_n261I</w:t>
            </w:r>
          </w:p>
          <w:p w14:paraId="1F2E060B" w14:textId="32761BD3" w:rsidR="00822F99" w:rsidRPr="00B351D8" w:rsidRDefault="00822F99" w:rsidP="00BC6BDB">
            <w:pPr>
              <w:pStyle w:val="TAL"/>
              <w:snapToGrid w:val="0"/>
              <w:jc w:val="both"/>
              <w:rPr>
                <w:rFonts w:cs="Arial"/>
                <w:szCs w:val="18"/>
              </w:rPr>
            </w:pPr>
            <w:r w:rsidRPr="00B351D8">
              <w:rPr>
                <w:rFonts w:eastAsia="Times New Roman" w:cs="Arial"/>
                <w:color w:val="000000"/>
                <w:szCs w:val="18"/>
              </w:rPr>
              <w:t>New: DL_5A_n261(A-J)_UL_5A_n261I</w:t>
            </w:r>
          </w:p>
        </w:tc>
      </w:tr>
      <w:tr w:rsidR="00822F99" w:rsidRPr="00B351D8" w14:paraId="38638E5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122DF" w14:textId="78162DA3"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5396FD" w14:textId="05E1CB11"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D41071" w14:textId="77777777" w:rsidR="00822F99" w:rsidRPr="00B351D8" w:rsidRDefault="00822F99"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87C985" w14:textId="4238009A" w:rsidR="00822F99" w:rsidRPr="00B351D8" w:rsidRDefault="00822F99" w:rsidP="00BC6BDB">
            <w:pPr>
              <w:keepNext/>
              <w:snapToGrid w:val="0"/>
              <w:spacing w:after="0"/>
              <w:jc w:val="both"/>
              <w:rPr>
                <w:rFonts w:ascii="Arial" w:hAnsi="Arial" w:cs="Arial"/>
                <w:sz w:val="18"/>
                <w:szCs w:val="18"/>
              </w:rPr>
            </w:pPr>
            <w:r w:rsidRPr="00B351D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4AC092" w14:textId="797BDAF9" w:rsidR="00822F99" w:rsidRPr="00B351D8" w:rsidRDefault="00822F99" w:rsidP="00BC6BDB">
            <w:pPr>
              <w:keepNext/>
              <w:snapToGrid w:val="0"/>
              <w:spacing w:after="0"/>
              <w:jc w:val="both"/>
              <w:rPr>
                <w:rFonts w:ascii="Arial" w:hAnsi="Arial" w:cs="Arial"/>
                <w:sz w:val="18"/>
                <w:szCs w:val="18"/>
                <w:lang w:val="sv-SE"/>
              </w:rPr>
            </w:pPr>
            <w:hyperlink r:id="rId1244" w:history="1">
              <w:r w:rsidRPr="00B351D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A5EEE" w14:textId="1F8C8A28"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A8ABA6" w14:textId="6D9CD235" w:rsidR="00822F99" w:rsidRPr="00B351D8" w:rsidRDefault="00822F99" w:rsidP="00CA6D23">
            <w:pPr>
              <w:pStyle w:val="TAL"/>
              <w:snapToGrid w:val="0"/>
              <w:jc w:val="both"/>
              <w:rPr>
                <w:rFonts w:eastAsia="新細明體" w:cs="Arial"/>
                <w:szCs w:val="18"/>
                <w:lang w:eastAsia="zh-TW"/>
              </w:rPr>
            </w:pPr>
            <w:r w:rsidRPr="00B351D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392581"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DL_5A_n261J_UL_5A_n261A</w:t>
            </w:r>
          </w:p>
          <w:p w14:paraId="0F608F39"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DL_5A_n261(A-I)_UL_5A_n261A</w:t>
            </w:r>
          </w:p>
          <w:p w14:paraId="06632A85"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DL_5A_n261J_UL_5A_n261I</w:t>
            </w:r>
          </w:p>
          <w:p w14:paraId="14CDDB52" w14:textId="2562D542" w:rsidR="00822F99" w:rsidRPr="00B351D8" w:rsidRDefault="00822F99" w:rsidP="00BC6BDB">
            <w:pPr>
              <w:pStyle w:val="TAL"/>
              <w:snapToGrid w:val="0"/>
              <w:jc w:val="both"/>
              <w:rPr>
                <w:rFonts w:cs="Arial"/>
                <w:szCs w:val="18"/>
              </w:rPr>
            </w:pPr>
            <w:r w:rsidRPr="00B351D8">
              <w:rPr>
                <w:rFonts w:eastAsia="Times New Roman" w:cs="Arial"/>
                <w:color w:val="000000"/>
                <w:szCs w:val="18"/>
              </w:rPr>
              <w:t>Completed: DL_5A_n261(A-I)_UL_5A_n261I</w:t>
            </w:r>
          </w:p>
        </w:tc>
      </w:tr>
      <w:tr w:rsidR="00822F99" w:rsidRPr="00B351D8" w14:paraId="1F08E3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912FAC" w14:textId="5B9C0D81"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DEA982" w14:textId="0CBF077A"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19B9C5" w14:textId="77777777" w:rsidR="00822F99" w:rsidRPr="00B351D8" w:rsidRDefault="00822F99"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F8705D" w14:textId="178E7F3B" w:rsidR="00822F99" w:rsidRPr="00B351D8" w:rsidRDefault="00822F99" w:rsidP="00BC6BDB">
            <w:pPr>
              <w:keepNext/>
              <w:snapToGrid w:val="0"/>
              <w:spacing w:after="0"/>
              <w:jc w:val="both"/>
              <w:rPr>
                <w:rFonts w:ascii="Arial" w:hAnsi="Arial" w:cs="Arial"/>
                <w:sz w:val="18"/>
                <w:szCs w:val="18"/>
              </w:rPr>
            </w:pPr>
            <w:r w:rsidRPr="00B351D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FB89A8" w14:textId="50B3BED8" w:rsidR="00822F99" w:rsidRPr="00B351D8" w:rsidRDefault="00822F99" w:rsidP="00BC6BDB">
            <w:pPr>
              <w:keepNext/>
              <w:snapToGrid w:val="0"/>
              <w:spacing w:after="0"/>
              <w:jc w:val="both"/>
              <w:rPr>
                <w:rFonts w:ascii="Arial" w:hAnsi="Arial" w:cs="Arial"/>
                <w:sz w:val="18"/>
                <w:szCs w:val="18"/>
                <w:lang w:val="sv-SE"/>
              </w:rPr>
            </w:pPr>
            <w:hyperlink r:id="rId1245" w:history="1">
              <w:r w:rsidRPr="00B351D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DCE51E" w14:textId="1AAD3817"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4EB01A" w14:textId="024D991C" w:rsidR="00822F99" w:rsidRPr="00B351D8" w:rsidRDefault="00822F99" w:rsidP="00CA6D23">
            <w:pPr>
              <w:pStyle w:val="TAL"/>
              <w:snapToGrid w:val="0"/>
              <w:jc w:val="both"/>
              <w:rPr>
                <w:rFonts w:eastAsia="新細明體" w:cs="Arial"/>
                <w:szCs w:val="18"/>
                <w:lang w:eastAsia="zh-TW"/>
              </w:rPr>
            </w:pPr>
            <w:r w:rsidRPr="00B351D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F776F9"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New: DL_5A_n261(2A-H)_UL_5A_n261A</w:t>
            </w:r>
          </w:p>
          <w:p w14:paraId="319C2A51"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DL_5A_n261(A-I)_UL_5A_n261A</w:t>
            </w:r>
          </w:p>
          <w:p w14:paraId="4F103992"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New: DL_5A_n261(2A-H)_UL_5A_n261H</w:t>
            </w:r>
          </w:p>
          <w:p w14:paraId="4BC6A731" w14:textId="3C7D6F34" w:rsidR="00822F99" w:rsidRPr="00B351D8" w:rsidRDefault="00822F99" w:rsidP="00BC6BDB">
            <w:pPr>
              <w:pStyle w:val="TAL"/>
              <w:snapToGrid w:val="0"/>
              <w:jc w:val="both"/>
              <w:rPr>
                <w:rFonts w:cs="Arial"/>
                <w:szCs w:val="18"/>
              </w:rPr>
            </w:pPr>
            <w:r w:rsidRPr="00B351D8">
              <w:rPr>
                <w:rFonts w:eastAsia="Times New Roman" w:cs="Arial"/>
                <w:color w:val="000000"/>
                <w:szCs w:val="18"/>
              </w:rPr>
              <w:t>Completed: DL_5A_n261(A-I)_UL_5A_n261I</w:t>
            </w:r>
          </w:p>
        </w:tc>
      </w:tr>
      <w:tr w:rsidR="00822F99" w:rsidRPr="00B351D8" w14:paraId="4887C6A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31EE1D" w14:textId="51AD24EA"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88B5A4" w14:textId="7A6DF81A"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AD05A7" w14:textId="77777777" w:rsidR="00822F99" w:rsidRPr="00B351D8" w:rsidRDefault="00822F99"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BED6E5" w14:textId="67D3E824" w:rsidR="00822F99" w:rsidRPr="00B351D8" w:rsidRDefault="00822F99" w:rsidP="00BC6BDB">
            <w:pPr>
              <w:keepNext/>
              <w:snapToGrid w:val="0"/>
              <w:spacing w:after="0"/>
              <w:jc w:val="both"/>
              <w:rPr>
                <w:rFonts w:ascii="Arial" w:hAnsi="Arial" w:cs="Arial"/>
                <w:sz w:val="18"/>
                <w:szCs w:val="18"/>
              </w:rPr>
            </w:pPr>
            <w:r w:rsidRPr="00B351D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46F95D" w14:textId="477DA018" w:rsidR="00822F99" w:rsidRPr="00B351D8" w:rsidRDefault="00822F99" w:rsidP="00BC6BDB">
            <w:pPr>
              <w:keepNext/>
              <w:snapToGrid w:val="0"/>
              <w:spacing w:after="0"/>
              <w:jc w:val="both"/>
              <w:rPr>
                <w:rFonts w:ascii="Arial" w:hAnsi="Arial" w:cs="Arial"/>
                <w:sz w:val="18"/>
                <w:szCs w:val="18"/>
                <w:lang w:val="sv-SE"/>
              </w:rPr>
            </w:pPr>
            <w:hyperlink r:id="rId1246" w:history="1">
              <w:r w:rsidRPr="00B351D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D94D75" w14:textId="39738B97"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7D7843" w14:textId="20BEF5A7" w:rsidR="00822F99" w:rsidRPr="00B351D8" w:rsidRDefault="00822F99" w:rsidP="00CA6D23">
            <w:pPr>
              <w:pStyle w:val="TAL"/>
              <w:snapToGrid w:val="0"/>
              <w:jc w:val="both"/>
              <w:rPr>
                <w:rFonts w:eastAsia="新細明體" w:cs="Arial"/>
                <w:szCs w:val="18"/>
                <w:lang w:eastAsia="zh-TW"/>
              </w:rPr>
            </w:pPr>
            <w:r w:rsidRPr="00B351D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E2BA51"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New: DL_5A_n261(2A-G)_UL_5A_n261G</w:t>
            </w:r>
          </w:p>
          <w:p w14:paraId="537B9ECB" w14:textId="0D12AD8A" w:rsidR="00822F99" w:rsidRPr="00B351D8" w:rsidRDefault="00822F99" w:rsidP="00BC6BDB">
            <w:pPr>
              <w:pStyle w:val="TAL"/>
              <w:snapToGrid w:val="0"/>
              <w:jc w:val="both"/>
              <w:rPr>
                <w:rFonts w:cs="Arial"/>
                <w:szCs w:val="18"/>
              </w:rPr>
            </w:pPr>
            <w:r w:rsidRPr="00B351D8">
              <w:rPr>
                <w:rFonts w:eastAsia="Times New Roman" w:cs="Arial"/>
                <w:color w:val="000000"/>
                <w:szCs w:val="18"/>
              </w:rPr>
              <w:t>Completed: DL_5A_n261(A-H)_UL_5A_n261H</w:t>
            </w:r>
          </w:p>
        </w:tc>
      </w:tr>
      <w:tr w:rsidR="00822F99" w:rsidRPr="00B351D8" w14:paraId="7919A3B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05853" w14:textId="20984121"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3930FB" w14:textId="0C075919"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8FC4E" w14:textId="77777777" w:rsidR="00822F99" w:rsidRPr="00B351D8" w:rsidRDefault="00822F99"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793FE20" w14:textId="10F1B9D9" w:rsidR="00822F99" w:rsidRPr="00B351D8" w:rsidRDefault="00822F99" w:rsidP="00BC6BDB">
            <w:pPr>
              <w:keepNext/>
              <w:snapToGrid w:val="0"/>
              <w:spacing w:after="0"/>
              <w:jc w:val="both"/>
              <w:rPr>
                <w:rFonts w:ascii="Arial" w:hAnsi="Arial" w:cs="Arial"/>
                <w:sz w:val="18"/>
                <w:szCs w:val="18"/>
              </w:rPr>
            </w:pPr>
            <w:r w:rsidRPr="00B351D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88D788" w14:textId="2473824A" w:rsidR="00822F99" w:rsidRPr="00B351D8" w:rsidRDefault="00822F99" w:rsidP="00BC6BDB">
            <w:pPr>
              <w:keepNext/>
              <w:snapToGrid w:val="0"/>
              <w:spacing w:after="0"/>
              <w:jc w:val="both"/>
              <w:rPr>
                <w:rFonts w:ascii="Arial" w:hAnsi="Arial" w:cs="Arial"/>
                <w:sz w:val="18"/>
                <w:szCs w:val="18"/>
                <w:lang w:val="sv-SE"/>
              </w:rPr>
            </w:pPr>
            <w:hyperlink r:id="rId1247" w:history="1">
              <w:r w:rsidRPr="00B351D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C1684D" w14:textId="7E5A1D28"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CB4165" w14:textId="621D8449" w:rsidR="00822F99" w:rsidRPr="00B351D8" w:rsidRDefault="00822F99" w:rsidP="00CA6D23">
            <w:pPr>
              <w:pStyle w:val="TAL"/>
              <w:snapToGrid w:val="0"/>
              <w:jc w:val="both"/>
              <w:rPr>
                <w:rFonts w:eastAsia="新細明體" w:cs="Arial"/>
                <w:szCs w:val="18"/>
                <w:lang w:eastAsia="zh-TW"/>
              </w:rPr>
            </w:pPr>
            <w:r w:rsidRPr="00B351D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68CEFF"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DL_5A_n261(A-G)_UL_5A_n261G</w:t>
            </w:r>
          </w:p>
          <w:p w14:paraId="499876FD" w14:textId="4CD9C462" w:rsidR="00822F99" w:rsidRPr="00B351D8" w:rsidRDefault="00822F99" w:rsidP="00BC6BDB">
            <w:pPr>
              <w:pStyle w:val="TAL"/>
              <w:snapToGrid w:val="0"/>
              <w:jc w:val="both"/>
              <w:rPr>
                <w:rFonts w:cs="Arial"/>
                <w:szCs w:val="18"/>
              </w:rPr>
            </w:pPr>
            <w:r w:rsidRPr="00B351D8">
              <w:rPr>
                <w:rFonts w:eastAsia="Times New Roman" w:cs="Arial"/>
                <w:color w:val="000000"/>
                <w:szCs w:val="18"/>
              </w:rPr>
              <w:t>Completed: DL_5A_n261(3A)_UL_5A_n261A</w:t>
            </w:r>
          </w:p>
        </w:tc>
      </w:tr>
      <w:tr w:rsidR="00822F99" w:rsidRPr="00B351D8" w14:paraId="11C1F0F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0B99AD" w14:textId="594FC2D6"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134CEE" w14:textId="63F26069"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7AFA16" w14:textId="77777777" w:rsidR="00822F99" w:rsidRPr="00B351D8" w:rsidRDefault="00822F99"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D8FD9B" w14:textId="64697FB9" w:rsidR="00822F99" w:rsidRPr="00B351D8" w:rsidRDefault="00822F99" w:rsidP="00BC6BDB">
            <w:pPr>
              <w:keepNext/>
              <w:snapToGrid w:val="0"/>
              <w:spacing w:after="0"/>
              <w:jc w:val="both"/>
              <w:rPr>
                <w:rFonts w:ascii="Arial" w:hAnsi="Arial" w:cs="Arial"/>
                <w:sz w:val="18"/>
                <w:szCs w:val="18"/>
              </w:rPr>
            </w:pPr>
            <w:r w:rsidRPr="00B351D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85CE18" w14:textId="3E55C568" w:rsidR="00822F99" w:rsidRPr="00B351D8" w:rsidRDefault="00822F99" w:rsidP="00BC6BDB">
            <w:pPr>
              <w:keepNext/>
              <w:snapToGrid w:val="0"/>
              <w:spacing w:after="0"/>
              <w:jc w:val="both"/>
              <w:rPr>
                <w:rFonts w:ascii="Arial" w:hAnsi="Arial" w:cs="Arial"/>
                <w:sz w:val="18"/>
                <w:szCs w:val="18"/>
                <w:lang w:val="sv-SE"/>
              </w:rPr>
            </w:pPr>
            <w:hyperlink r:id="rId1248" w:history="1">
              <w:r w:rsidRPr="00B351D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403DB1" w14:textId="7B830184"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8B9A60" w14:textId="6BDE23E1" w:rsidR="00822F99" w:rsidRPr="00B351D8" w:rsidRDefault="00822F99" w:rsidP="00CA6D23">
            <w:pPr>
              <w:pStyle w:val="TAL"/>
              <w:snapToGrid w:val="0"/>
              <w:jc w:val="both"/>
              <w:rPr>
                <w:rFonts w:eastAsia="新細明體" w:cs="Arial"/>
                <w:szCs w:val="18"/>
                <w:lang w:eastAsia="zh-TW"/>
              </w:rPr>
            </w:pPr>
            <w:r w:rsidRPr="00B351D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AE1E01" w14:textId="4413638D" w:rsidR="00822F99" w:rsidRPr="00B351D8" w:rsidRDefault="00822F99" w:rsidP="00BC6BDB">
            <w:pPr>
              <w:pStyle w:val="TAL"/>
              <w:snapToGrid w:val="0"/>
              <w:jc w:val="both"/>
              <w:rPr>
                <w:rFonts w:cs="Arial"/>
                <w:szCs w:val="18"/>
              </w:rPr>
            </w:pPr>
            <w:r w:rsidRPr="00B351D8">
              <w:rPr>
                <w:rFonts w:eastAsia="Times New Roman" w:cs="Arial"/>
                <w:color w:val="000000"/>
                <w:szCs w:val="18"/>
              </w:rPr>
              <w:t>Completed: DL_5A_n261J_UL_5A_n261I</w:t>
            </w:r>
          </w:p>
        </w:tc>
      </w:tr>
      <w:tr w:rsidR="00822F99" w:rsidRPr="00B351D8" w14:paraId="16A35F6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B96631" w14:textId="36DEF8F5"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92596B" w14:textId="23019597"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7D1BC4" w14:textId="77777777" w:rsidR="00822F99" w:rsidRPr="00B351D8" w:rsidRDefault="00822F99"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9EE307" w14:textId="0ED47961" w:rsidR="00822F99" w:rsidRPr="00B351D8" w:rsidRDefault="00822F99" w:rsidP="00BC6BDB">
            <w:pPr>
              <w:keepNext/>
              <w:snapToGrid w:val="0"/>
              <w:spacing w:after="0"/>
              <w:jc w:val="both"/>
              <w:rPr>
                <w:rFonts w:ascii="Arial" w:hAnsi="Arial" w:cs="Arial"/>
                <w:sz w:val="18"/>
                <w:szCs w:val="18"/>
              </w:rPr>
            </w:pPr>
            <w:r w:rsidRPr="00B351D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785F8F" w14:textId="08414892" w:rsidR="00822F99" w:rsidRPr="00B351D8" w:rsidRDefault="00822F99" w:rsidP="00BC6BDB">
            <w:pPr>
              <w:keepNext/>
              <w:snapToGrid w:val="0"/>
              <w:spacing w:after="0"/>
              <w:jc w:val="both"/>
              <w:rPr>
                <w:rFonts w:ascii="Arial" w:hAnsi="Arial" w:cs="Arial"/>
                <w:sz w:val="18"/>
                <w:szCs w:val="18"/>
                <w:lang w:val="sv-SE"/>
              </w:rPr>
            </w:pPr>
            <w:hyperlink r:id="rId1249" w:history="1">
              <w:r w:rsidRPr="00B351D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F6A685" w14:textId="4B89C3B5"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5F37A6" w14:textId="7F25D935" w:rsidR="00822F99" w:rsidRPr="00B351D8" w:rsidRDefault="00822F99" w:rsidP="00CA6D23">
            <w:pPr>
              <w:pStyle w:val="TAL"/>
              <w:snapToGrid w:val="0"/>
              <w:jc w:val="both"/>
              <w:rPr>
                <w:rFonts w:eastAsia="新細明體" w:cs="Arial"/>
                <w:szCs w:val="18"/>
                <w:lang w:eastAsia="zh-TW"/>
              </w:rPr>
            </w:pPr>
            <w:r w:rsidRPr="00B351D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E6B464" w14:textId="6A0ABA04" w:rsidR="00822F99" w:rsidRPr="00B351D8" w:rsidRDefault="00822F99" w:rsidP="00BC6BDB">
            <w:pPr>
              <w:pStyle w:val="TAL"/>
              <w:snapToGrid w:val="0"/>
              <w:jc w:val="both"/>
              <w:rPr>
                <w:rFonts w:cs="Arial"/>
                <w:szCs w:val="18"/>
              </w:rPr>
            </w:pPr>
            <w:r w:rsidRPr="00B351D8">
              <w:rPr>
                <w:rFonts w:eastAsia="Times New Roman" w:cs="Arial"/>
                <w:color w:val="000000"/>
                <w:szCs w:val="18"/>
              </w:rPr>
              <w:t>Completed: DL_5A_n261I_UL_5A_n261I</w:t>
            </w:r>
          </w:p>
        </w:tc>
      </w:tr>
      <w:tr w:rsidR="00822F99" w:rsidRPr="00B351D8" w14:paraId="34C24B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927EDC" w14:textId="388F1DB8"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1983AD" w14:textId="6573F5C1"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DD882B" w14:textId="77777777" w:rsidR="00822F99" w:rsidRPr="00B351D8" w:rsidRDefault="00822F99"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BDD16E" w14:textId="2CA7EC1E" w:rsidR="00822F99" w:rsidRPr="00B351D8" w:rsidRDefault="00822F99" w:rsidP="00BC6BDB">
            <w:pPr>
              <w:keepNext/>
              <w:snapToGrid w:val="0"/>
              <w:spacing w:after="0"/>
              <w:jc w:val="both"/>
              <w:rPr>
                <w:rFonts w:ascii="Arial" w:hAnsi="Arial" w:cs="Arial"/>
                <w:sz w:val="18"/>
                <w:szCs w:val="18"/>
              </w:rPr>
            </w:pPr>
            <w:r w:rsidRPr="00B351D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1853CF" w14:textId="411A102B" w:rsidR="00822F99" w:rsidRPr="00B351D8" w:rsidRDefault="00822F99" w:rsidP="00BC6BDB">
            <w:pPr>
              <w:keepNext/>
              <w:snapToGrid w:val="0"/>
              <w:spacing w:after="0"/>
              <w:jc w:val="both"/>
              <w:rPr>
                <w:rFonts w:ascii="Arial" w:hAnsi="Arial" w:cs="Arial"/>
                <w:sz w:val="18"/>
                <w:szCs w:val="18"/>
                <w:lang w:val="sv-SE"/>
              </w:rPr>
            </w:pPr>
            <w:hyperlink r:id="rId1250" w:history="1">
              <w:r w:rsidRPr="00B351D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5406CA" w14:textId="1FEB1039"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953E03" w14:textId="17DA22F1" w:rsidR="00822F99" w:rsidRPr="00B351D8" w:rsidRDefault="00822F99" w:rsidP="00CA6D23">
            <w:pPr>
              <w:pStyle w:val="TAL"/>
              <w:snapToGrid w:val="0"/>
              <w:jc w:val="both"/>
              <w:rPr>
                <w:rFonts w:eastAsia="新細明體" w:cs="Arial"/>
                <w:szCs w:val="18"/>
                <w:lang w:eastAsia="zh-TW"/>
              </w:rPr>
            </w:pPr>
            <w:r w:rsidRPr="00B351D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7B2EED"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DL_5A_n261(4A)_UL_5A_n261A</w:t>
            </w:r>
          </w:p>
          <w:p w14:paraId="5EC3F67D"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New: DL_5A_n261(2A-G)_UL_5A_n261A</w:t>
            </w:r>
          </w:p>
          <w:p w14:paraId="1ED402B0"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DL_5A_n261(4A)_UL_5A_n261G</w:t>
            </w:r>
          </w:p>
          <w:p w14:paraId="0B78CFA3" w14:textId="4677D548" w:rsidR="00822F99" w:rsidRPr="00B351D8" w:rsidRDefault="00822F99" w:rsidP="00BC6BDB">
            <w:pPr>
              <w:pStyle w:val="TAL"/>
              <w:snapToGrid w:val="0"/>
              <w:jc w:val="both"/>
              <w:rPr>
                <w:rFonts w:cs="Arial"/>
                <w:szCs w:val="18"/>
              </w:rPr>
            </w:pPr>
            <w:r w:rsidRPr="00B351D8">
              <w:rPr>
                <w:rFonts w:eastAsia="Times New Roman" w:cs="Arial"/>
                <w:color w:val="000000"/>
                <w:szCs w:val="18"/>
              </w:rPr>
              <w:t>New: DL_5A_n261(2A-G)_UL_5A_n261G</w:t>
            </w:r>
          </w:p>
        </w:tc>
      </w:tr>
      <w:tr w:rsidR="00E62D83" w:rsidRPr="00E62D83" w14:paraId="0A57D4A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E66C2E" w14:textId="3B5FC96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DC_5A_n261(2A-H)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11FCB" w14:textId="64BF75B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DC_5A_n261A</w:t>
            </w:r>
            <w:r w:rsidRPr="00E62D83">
              <w:rPr>
                <w:rFonts w:ascii="Arial" w:eastAsia="Times New Roman" w:hAnsi="Arial" w:cs="Arial"/>
                <w:color w:val="000000"/>
                <w:sz w:val="18"/>
                <w:szCs w:val="18"/>
              </w:rPr>
              <w:b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BD64A0"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C9F23E" w14:textId="20132DB8"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5EFD22" w14:textId="1ACDAF95" w:rsidR="00E62D83" w:rsidRPr="00E62D83" w:rsidRDefault="00E62D83" w:rsidP="00BC6BDB">
            <w:pPr>
              <w:keepNext/>
              <w:snapToGrid w:val="0"/>
              <w:spacing w:after="0"/>
              <w:jc w:val="both"/>
              <w:rPr>
                <w:rFonts w:ascii="Arial" w:hAnsi="Arial" w:cs="Arial"/>
                <w:sz w:val="18"/>
                <w:szCs w:val="18"/>
                <w:lang w:val="sv-SE"/>
              </w:rPr>
            </w:pPr>
            <w:hyperlink r:id="rId1251"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21B533" w14:textId="5FD5A26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315A0A" w14:textId="21C3F088"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EF6433"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DL_5A_n261(2A-G)_UL_5A_n261A</w:t>
            </w:r>
          </w:p>
          <w:p w14:paraId="1EE3EDB8"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DL_5A_n261(A-H)_UL_5A_n261A</w:t>
            </w:r>
          </w:p>
          <w:p w14:paraId="2923629E"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DL_5A_n261(2A-G)_UL_5A_n261G</w:t>
            </w:r>
          </w:p>
          <w:p w14:paraId="77581CDA" w14:textId="4D8B18C5"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DL_5A_n261(A-H)_UL_5A_n261H</w:t>
            </w:r>
          </w:p>
        </w:tc>
      </w:tr>
      <w:tr w:rsidR="00E62D83" w:rsidRPr="00E62D83" w14:paraId="53CE0B9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D771FA" w14:textId="6C42217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DC_5A_n261(2G)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3C7EC8" w14:textId="4009F12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DC_5A_n261A</w:t>
            </w:r>
            <w:r w:rsidRPr="00E62D83">
              <w:rPr>
                <w:rFonts w:ascii="Arial" w:eastAsia="Times New Roman" w:hAnsi="Arial" w:cs="Arial"/>
                <w:color w:val="000000"/>
                <w:sz w:val="18"/>
                <w:szCs w:val="18"/>
              </w:rPr>
              <w:b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D874E7"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09AF3E" w14:textId="587422E1"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949187" w14:textId="7A6AEBCD" w:rsidR="00E62D83" w:rsidRPr="00E62D83" w:rsidRDefault="00E62D83" w:rsidP="00BC6BDB">
            <w:pPr>
              <w:keepNext/>
              <w:snapToGrid w:val="0"/>
              <w:spacing w:after="0"/>
              <w:jc w:val="both"/>
              <w:rPr>
                <w:rFonts w:ascii="Arial" w:hAnsi="Arial" w:cs="Arial"/>
                <w:sz w:val="18"/>
                <w:szCs w:val="18"/>
                <w:lang w:val="sv-SE"/>
              </w:rPr>
            </w:pPr>
            <w:hyperlink r:id="rId1252"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9F9DC5" w14:textId="72E4FE0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744B1C" w14:textId="55F305D3"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33460B"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DL_5A_n261(A-G)_UL_5A_n261A</w:t>
            </w:r>
          </w:p>
          <w:p w14:paraId="0E725907" w14:textId="3512FE65"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DL_5A_n261(A-G)_UL_5A_n261G</w:t>
            </w:r>
          </w:p>
        </w:tc>
      </w:tr>
      <w:tr w:rsidR="00E62D83" w:rsidRPr="00E62D83" w14:paraId="0C1FF08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01EC38" w14:textId="34B63FD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DC_5A_n261(2A-G)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CFDA1E" w14:textId="4EBBB1B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DC_5A_n261A</w:t>
            </w:r>
            <w:r w:rsidRPr="00E62D83">
              <w:rPr>
                <w:rFonts w:ascii="Arial" w:eastAsia="Times New Roman" w:hAnsi="Arial" w:cs="Arial"/>
                <w:color w:val="000000"/>
                <w:sz w:val="18"/>
                <w:szCs w:val="18"/>
              </w:rPr>
              <w:b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EF6618"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2CA593" w14:textId="119E4D98"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D8BFCF" w14:textId="011380F6" w:rsidR="00E62D83" w:rsidRPr="00E62D83" w:rsidRDefault="00E62D83" w:rsidP="00BC6BDB">
            <w:pPr>
              <w:keepNext/>
              <w:snapToGrid w:val="0"/>
              <w:spacing w:after="0"/>
              <w:jc w:val="both"/>
              <w:rPr>
                <w:rFonts w:ascii="Arial" w:hAnsi="Arial" w:cs="Arial"/>
                <w:sz w:val="18"/>
                <w:szCs w:val="18"/>
                <w:lang w:val="sv-SE"/>
              </w:rPr>
            </w:pPr>
            <w:hyperlink r:id="rId1253"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434603" w14:textId="64470E7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E1A474" w14:textId="15020448"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6B0D6F"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DL_5A_n261(A-G)_UL_5A_n261A</w:t>
            </w:r>
          </w:p>
          <w:p w14:paraId="6AEF158B"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DL_5A_n261(3A)_UL_5A_n261A</w:t>
            </w:r>
          </w:p>
          <w:p w14:paraId="711A5481"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DL_5A_n261(A-G)_UL_5A_n261G</w:t>
            </w:r>
          </w:p>
          <w:p w14:paraId="226EB4EF" w14:textId="1A28BEFE"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DL_5A_n261(3A)_UL_5A_n261A</w:t>
            </w:r>
          </w:p>
        </w:tc>
      </w:tr>
      <w:tr w:rsidR="00E62D83" w:rsidRPr="00E62D83" w14:paraId="60D490F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C22DF0" w14:textId="2833DFE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692B00" w14:textId="6922762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37E89"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3A17F2" w14:textId="6A1B2442"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B59860" w14:textId="2E4AE85F" w:rsidR="00E62D83" w:rsidRPr="00E62D83" w:rsidRDefault="00E62D83" w:rsidP="00BC6BDB">
            <w:pPr>
              <w:keepNext/>
              <w:snapToGrid w:val="0"/>
              <w:spacing w:after="0"/>
              <w:jc w:val="both"/>
              <w:rPr>
                <w:rFonts w:ascii="Arial" w:hAnsi="Arial" w:cs="Arial"/>
                <w:sz w:val="18"/>
                <w:szCs w:val="18"/>
                <w:lang w:val="sv-SE"/>
              </w:rPr>
            </w:pPr>
            <w:hyperlink r:id="rId1254"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A35F36" w14:textId="0AC149A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886745" w14:textId="34341810"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E94F0" w14:textId="4D8BE9B7"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DL_48A_n261H_UL_48A_n261H</w:t>
            </w:r>
          </w:p>
        </w:tc>
      </w:tr>
      <w:tr w:rsidR="00E62D83" w:rsidRPr="00E62D83" w14:paraId="57D04F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DD8950" w14:textId="0B91EB6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lastRenderedPageBreak/>
              <w:t>DC_48A_n261H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E99995" w14:textId="78005A5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B5A299"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2BADA2" w14:textId="40964426"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B108D4" w14:textId="5FC1348D" w:rsidR="00E62D83" w:rsidRPr="00E62D83" w:rsidRDefault="00E62D83" w:rsidP="00BC6BDB">
            <w:pPr>
              <w:keepNext/>
              <w:snapToGrid w:val="0"/>
              <w:spacing w:after="0"/>
              <w:jc w:val="both"/>
              <w:rPr>
                <w:rFonts w:ascii="Arial" w:hAnsi="Arial" w:cs="Arial"/>
                <w:sz w:val="18"/>
                <w:szCs w:val="18"/>
                <w:lang w:val="sv-SE"/>
              </w:rPr>
            </w:pPr>
            <w:hyperlink r:id="rId1255"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AC72D9" w14:textId="120A01C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BED3C2" w14:textId="24F21E9C"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CEAD05" w14:textId="778D03CF"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DL_48A_n261G_UL_48A_n261G</w:t>
            </w:r>
          </w:p>
        </w:tc>
      </w:tr>
      <w:tr w:rsidR="00E62D83" w:rsidRPr="00E62D83" w14:paraId="1603A5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2C9B52" w14:textId="46D86B5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4F7D4E" w14:textId="779B40D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86F9B1"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25EBC5" w14:textId="1A13A6EA"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D2B0B2" w14:textId="7EF73000" w:rsidR="00E62D83" w:rsidRPr="00E62D83" w:rsidRDefault="00E62D83" w:rsidP="00BC6BDB">
            <w:pPr>
              <w:keepNext/>
              <w:snapToGrid w:val="0"/>
              <w:spacing w:after="0"/>
              <w:jc w:val="both"/>
              <w:rPr>
                <w:rFonts w:ascii="Arial" w:hAnsi="Arial" w:cs="Arial"/>
                <w:sz w:val="18"/>
                <w:szCs w:val="18"/>
                <w:lang w:val="sv-SE"/>
              </w:rPr>
            </w:pPr>
            <w:hyperlink r:id="rId1256"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D1651F" w14:textId="6BF97DC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212289" w14:textId="5D5A9527"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36DE87" w14:textId="7718E7FC"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DL_48A_n261A_UL_48A_n261A</w:t>
            </w:r>
          </w:p>
        </w:tc>
      </w:tr>
      <w:tr w:rsidR="00E62D83" w:rsidRPr="00E62D83" w14:paraId="5DBD26A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ACC62" w14:textId="1188A13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DFBDCB" w14:textId="419C84FB"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80E7B2"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454E10" w14:textId="2CA66328"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CD090B4" w14:textId="0636C46F" w:rsidR="00E62D83" w:rsidRPr="00E62D83" w:rsidRDefault="00E62D83" w:rsidP="00BC6BDB">
            <w:pPr>
              <w:keepNext/>
              <w:snapToGrid w:val="0"/>
              <w:spacing w:after="0"/>
              <w:jc w:val="both"/>
              <w:rPr>
                <w:rFonts w:ascii="Arial" w:hAnsi="Arial" w:cs="Arial"/>
                <w:sz w:val="18"/>
                <w:szCs w:val="18"/>
                <w:lang w:val="sv-SE"/>
              </w:rPr>
            </w:pPr>
            <w:hyperlink r:id="rId1257"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4C41E1" w14:textId="7E1A941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880B36" w14:textId="5CAF1D6D"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22F27B" w14:textId="4508C2ED"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DL_48A_n261I_UL_48A_n261I</w:t>
            </w:r>
          </w:p>
        </w:tc>
      </w:tr>
      <w:tr w:rsidR="00E62D83" w:rsidRPr="00E62D83" w14:paraId="055EC1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195CFE" w14:textId="7C2AE04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1146D3" w14:textId="13E9F58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D70296"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8B311A" w14:textId="117C3241"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E7689F" w14:textId="64A099AA" w:rsidR="00E62D83" w:rsidRPr="00E62D83" w:rsidRDefault="00E62D83" w:rsidP="00BC6BDB">
            <w:pPr>
              <w:keepNext/>
              <w:snapToGrid w:val="0"/>
              <w:spacing w:after="0"/>
              <w:jc w:val="both"/>
              <w:rPr>
                <w:rFonts w:ascii="Arial" w:hAnsi="Arial" w:cs="Arial"/>
                <w:sz w:val="18"/>
                <w:szCs w:val="18"/>
                <w:lang w:val="sv-SE"/>
              </w:rPr>
            </w:pPr>
            <w:hyperlink r:id="rId1258"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A55BC1" w14:textId="0033F57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BDB33B" w14:textId="645D7102"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91E082" w14:textId="6FC54732"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DL_48A_n261J_UL_48A_n261I</w:t>
            </w:r>
          </w:p>
        </w:tc>
      </w:tr>
      <w:tr w:rsidR="00E62D83" w:rsidRPr="00E62D83" w14:paraId="010E724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9805D8" w14:textId="7E493FD9"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251AD7" w14:textId="5B235D3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838F2E"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18D92F" w14:textId="76BD05A3"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50DB7B" w14:textId="4C8E308E" w:rsidR="00E62D83" w:rsidRPr="00E62D83" w:rsidRDefault="00E62D83" w:rsidP="00BC6BDB">
            <w:pPr>
              <w:keepNext/>
              <w:snapToGrid w:val="0"/>
              <w:spacing w:after="0"/>
              <w:jc w:val="both"/>
              <w:rPr>
                <w:rFonts w:ascii="Arial" w:hAnsi="Arial" w:cs="Arial"/>
                <w:sz w:val="18"/>
                <w:szCs w:val="18"/>
                <w:lang w:val="sv-SE"/>
              </w:rPr>
            </w:pPr>
            <w:hyperlink r:id="rId1259"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00DDD2" w14:textId="05E9989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4A767D" w14:textId="6D90C7DA"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B071E6" w14:textId="664FE9F5"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DL_48A_n261I_UL_48A_n261I</w:t>
            </w:r>
          </w:p>
        </w:tc>
      </w:tr>
      <w:tr w:rsidR="00E62D83" w:rsidRPr="00E62D83" w14:paraId="52B400F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F06724" w14:textId="22CF4E4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B193AA" w14:textId="05FA86F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7AB474"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699BDD" w14:textId="771923D2"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D18F8" w14:textId="1A802AEC" w:rsidR="00E62D83" w:rsidRPr="00E62D83" w:rsidRDefault="00E62D83" w:rsidP="00BC6BDB">
            <w:pPr>
              <w:keepNext/>
              <w:snapToGrid w:val="0"/>
              <w:spacing w:after="0"/>
              <w:jc w:val="both"/>
              <w:rPr>
                <w:rFonts w:ascii="Arial" w:hAnsi="Arial" w:cs="Arial"/>
                <w:sz w:val="18"/>
                <w:szCs w:val="18"/>
                <w:lang w:val="sv-SE"/>
              </w:rPr>
            </w:pPr>
            <w:hyperlink r:id="rId1260"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03B7F7" w14:textId="41FB6E7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B54F5A" w14:textId="65CA6136"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B21A9E" w14:textId="2000507A"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DL_48A_n261H_UL_48A_n261H</w:t>
            </w:r>
          </w:p>
        </w:tc>
      </w:tr>
      <w:tr w:rsidR="00E62D83" w:rsidRPr="00E62D83" w14:paraId="3F22BC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C9846E" w14:textId="471C157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EA3B7C" w14:textId="1B70321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F907D9"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AED6CB" w14:textId="3A3EC7F1"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72DDBF" w14:textId="158940BF" w:rsidR="00E62D83" w:rsidRPr="00E62D83" w:rsidRDefault="00E62D83" w:rsidP="00BC6BDB">
            <w:pPr>
              <w:keepNext/>
              <w:snapToGrid w:val="0"/>
              <w:spacing w:after="0"/>
              <w:jc w:val="both"/>
              <w:rPr>
                <w:rFonts w:ascii="Arial" w:hAnsi="Arial" w:cs="Arial"/>
                <w:sz w:val="18"/>
                <w:szCs w:val="18"/>
                <w:lang w:val="sv-SE"/>
              </w:rPr>
            </w:pPr>
            <w:hyperlink r:id="rId1261"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1C47A" w14:textId="4D858AD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CB38DC" w14:textId="172C67CC"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514721" w14:textId="1D96C318"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DL_48A_n261G_UL_48A_n261G</w:t>
            </w:r>
          </w:p>
        </w:tc>
      </w:tr>
      <w:tr w:rsidR="00E62D83" w:rsidRPr="00E62D83" w14:paraId="1741A30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98C467" w14:textId="3BC73C39"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B38F8B" w14:textId="655E1BA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967F18"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968D04" w14:textId="6657409C"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ACAF5E" w14:textId="3C569F4D" w:rsidR="00E62D83" w:rsidRPr="00E62D83" w:rsidRDefault="00E62D83" w:rsidP="00BC6BDB">
            <w:pPr>
              <w:keepNext/>
              <w:snapToGrid w:val="0"/>
              <w:spacing w:after="0"/>
              <w:jc w:val="both"/>
              <w:rPr>
                <w:rFonts w:ascii="Arial" w:hAnsi="Arial" w:cs="Arial"/>
                <w:sz w:val="18"/>
                <w:szCs w:val="18"/>
                <w:lang w:val="sv-SE"/>
              </w:rPr>
            </w:pPr>
            <w:hyperlink r:id="rId1262"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D0659E" w14:textId="622A25C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D72847" w14:textId="05F78D0C"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310960" w14:textId="04EACBB9"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DL_48A_n261A_UL_48A_n261A</w:t>
            </w:r>
          </w:p>
        </w:tc>
      </w:tr>
      <w:tr w:rsidR="00E62D83" w:rsidRPr="00E62D83" w14:paraId="155D069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FB6F64" w14:textId="1E28A5D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ECFC10" w14:textId="187009F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8EB625"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EE9C75" w14:textId="1D3A49A8"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F50774" w14:textId="6028631C" w:rsidR="00E62D83" w:rsidRPr="00E62D83" w:rsidRDefault="00E62D83" w:rsidP="00BC6BDB">
            <w:pPr>
              <w:keepNext/>
              <w:snapToGrid w:val="0"/>
              <w:spacing w:after="0"/>
              <w:jc w:val="both"/>
              <w:rPr>
                <w:rFonts w:ascii="Arial" w:hAnsi="Arial" w:cs="Arial"/>
                <w:sz w:val="18"/>
                <w:szCs w:val="18"/>
                <w:lang w:val="sv-SE"/>
              </w:rPr>
            </w:pPr>
            <w:hyperlink r:id="rId1263"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2BA38A" w14:textId="086F020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2DBA08" w14:textId="25ADFD72"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4670AA" w14:textId="1EE0C0A7"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DL_48A_n261J_UL_48A_n261I</w:t>
            </w:r>
          </w:p>
        </w:tc>
      </w:tr>
      <w:tr w:rsidR="00E62D83" w:rsidRPr="00E62D83" w14:paraId="259C29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56E166" w14:textId="2F4B900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11E7FD" w14:textId="00E1095B"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FD97E6"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B914DF" w14:textId="54308CFF"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6258F9" w14:textId="659E0188" w:rsidR="00E62D83" w:rsidRPr="00E62D83" w:rsidRDefault="00E62D83" w:rsidP="00BC6BDB">
            <w:pPr>
              <w:keepNext/>
              <w:snapToGrid w:val="0"/>
              <w:spacing w:after="0"/>
              <w:jc w:val="both"/>
              <w:rPr>
                <w:rFonts w:ascii="Arial" w:hAnsi="Arial" w:cs="Arial"/>
                <w:sz w:val="18"/>
                <w:szCs w:val="18"/>
                <w:lang w:val="sv-SE"/>
              </w:rPr>
            </w:pPr>
            <w:hyperlink r:id="rId1264"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FC1781" w14:textId="79AD9D1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1EA1E8" w14:textId="14715228"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697C4E"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DL_48A_n261(A-I)_UL_48A_n261A</w:t>
            </w:r>
          </w:p>
          <w:p w14:paraId="1A36064B" w14:textId="1BD2A9E2"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DL_48A_n261J_UL_48A_n261A</w:t>
            </w:r>
          </w:p>
        </w:tc>
      </w:tr>
      <w:tr w:rsidR="00E62D83" w:rsidRPr="00E62D83" w14:paraId="145559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A35EE4" w14:textId="7BCC0C0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7C2D49" w14:textId="5DF5787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E24F45"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07C662" w14:textId="2D1AB7CF"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527FE9" w14:textId="750A467B" w:rsidR="00E62D83" w:rsidRPr="00E62D83" w:rsidRDefault="00E62D83" w:rsidP="00BC6BDB">
            <w:pPr>
              <w:keepNext/>
              <w:snapToGrid w:val="0"/>
              <w:spacing w:after="0"/>
              <w:jc w:val="both"/>
              <w:rPr>
                <w:rFonts w:ascii="Arial" w:hAnsi="Arial" w:cs="Arial"/>
                <w:sz w:val="18"/>
                <w:szCs w:val="18"/>
                <w:lang w:val="sv-SE"/>
              </w:rPr>
            </w:pPr>
            <w:hyperlink r:id="rId1265"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01CD1C" w14:textId="263EC51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67F3F" w14:textId="511AAB56"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2BE8BF"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DL_48A_n261(A-I)_UL_48A_n261A</w:t>
            </w:r>
          </w:p>
          <w:p w14:paraId="3AEC3FB8" w14:textId="3A8CAD72"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DL_48A_n261(G-H)_UL_48A_n261A</w:t>
            </w:r>
          </w:p>
        </w:tc>
      </w:tr>
      <w:tr w:rsidR="00E62D83" w:rsidRPr="00E62D83" w14:paraId="4A8AE1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137AA1" w14:textId="41E6C1E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54577E" w14:textId="4CA8E24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AD50EC"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06208A" w14:textId="05FD9C35"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1B0775" w14:textId="6D5E4BA2" w:rsidR="00E62D83" w:rsidRPr="00E62D83" w:rsidRDefault="00E62D83" w:rsidP="00BC6BDB">
            <w:pPr>
              <w:keepNext/>
              <w:snapToGrid w:val="0"/>
              <w:spacing w:after="0"/>
              <w:jc w:val="both"/>
              <w:rPr>
                <w:rFonts w:ascii="Arial" w:hAnsi="Arial" w:cs="Arial"/>
                <w:sz w:val="18"/>
                <w:szCs w:val="18"/>
                <w:lang w:val="sv-SE"/>
              </w:rPr>
            </w:pPr>
            <w:hyperlink r:id="rId1266"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F9C541" w14:textId="5588706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113FD4" w14:textId="6E4CDE48"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F85935"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DL_48A_n261(G-H)_UL_48A_n261A</w:t>
            </w:r>
          </w:p>
          <w:p w14:paraId="64CA9389" w14:textId="73831334"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DL_48A_n261H_UL_48A_n261A</w:t>
            </w:r>
          </w:p>
        </w:tc>
      </w:tr>
      <w:tr w:rsidR="00E62D83" w:rsidRPr="00E62D83" w14:paraId="3785FC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1F2329" w14:textId="0684A0A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94A3C1" w14:textId="291352A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5ADE03"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03C3B9" w14:textId="655778EF"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78779C" w14:textId="67C74A9B" w:rsidR="00E62D83" w:rsidRPr="00E62D83" w:rsidRDefault="00E62D83" w:rsidP="00BC6BDB">
            <w:pPr>
              <w:keepNext/>
              <w:snapToGrid w:val="0"/>
              <w:spacing w:after="0"/>
              <w:jc w:val="both"/>
              <w:rPr>
                <w:rFonts w:ascii="Arial" w:hAnsi="Arial" w:cs="Arial"/>
                <w:sz w:val="18"/>
                <w:szCs w:val="18"/>
                <w:lang w:val="sv-SE"/>
              </w:rPr>
            </w:pPr>
            <w:hyperlink r:id="rId1267"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9168A0" w14:textId="6385F7B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678A82" w14:textId="257D3EC3"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DD8E6A"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DL_48A_n261I_UL_48A_n261A</w:t>
            </w:r>
          </w:p>
          <w:p w14:paraId="5F396289" w14:textId="5EAD4E99"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DL_48A_n261(A-H)_UL_48A_n261A</w:t>
            </w:r>
          </w:p>
        </w:tc>
      </w:tr>
      <w:tr w:rsidR="00E62D83" w:rsidRPr="00E62D83" w14:paraId="3859196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C34309" w14:textId="24BCC979" w:rsidR="00E62D83" w:rsidRPr="00E62D83" w:rsidRDefault="00E62D83" w:rsidP="00BC6BDB">
            <w:pPr>
              <w:keepNext/>
              <w:snapToGrid w:val="0"/>
              <w:spacing w:after="0"/>
              <w:jc w:val="both"/>
              <w:rPr>
                <w:rFonts w:ascii="Arial" w:eastAsia="新細明體" w:hAnsi="Arial" w:cs="Arial"/>
                <w:sz w:val="18"/>
                <w:szCs w:val="18"/>
                <w:lang w:eastAsia="zh-TW"/>
              </w:rPr>
            </w:pPr>
            <w:r w:rsidRPr="00E62D83">
              <w:rPr>
                <w:rFonts w:ascii="Arial" w:eastAsia="Times New Roman" w:hAnsi="Arial" w:cs="Arial"/>
                <w:color w:val="000000"/>
                <w:sz w:val="18"/>
                <w:szCs w:val="18"/>
              </w:rPr>
              <w:t>DC_48A_n261(G-H)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EF7309" w14:textId="7989E09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CCDAD"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0B428A" w14:textId="39795B64"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044FB3" w14:textId="7FB3EC0F" w:rsidR="00E62D83" w:rsidRPr="00E62D83" w:rsidRDefault="00E62D83" w:rsidP="00BC6BDB">
            <w:pPr>
              <w:keepNext/>
              <w:snapToGrid w:val="0"/>
              <w:spacing w:after="0"/>
              <w:jc w:val="both"/>
              <w:rPr>
                <w:rFonts w:ascii="Arial" w:hAnsi="Arial" w:cs="Arial"/>
                <w:sz w:val="18"/>
                <w:szCs w:val="18"/>
                <w:lang w:val="sv-SE"/>
              </w:rPr>
            </w:pPr>
            <w:hyperlink r:id="rId1268"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7235E9" w14:textId="3473E86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8AE1BF" w14:textId="5DA748BA"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9DDFD5"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DL_48A_n261(A-H)_UL_48A_n261A</w:t>
            </w:r>
          </w:p>
          <w:p w14:paraId="53031568" w14:textId="44A0ED88"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DL_48A_n261(2G)_UL_48A_n261A</w:t>
            </w:r>
          </w:p>
        </w:tc>
      </w:tr>
      <w:tr w:rsidR="00E62D83" w:rsidRPr="00E62D83" w14:paraId="09E3444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210992" w14:textId="6CC55DA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78F191" w14:textId="6AA7F64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D8251C"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14906A" w14:textId="489F5390"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F52C6A" w14:textId="23559262" w:rsidR="00E62D83" w:rsidRPr="00E62D83" w:rsidRDefault="00E62D83" w:rsidP="00BC6BDB">
            <w:pPr>
              <w:keepNext/>
              <w:snapToGrid w:val="0"/>
              <w:spacing w:after="0"/>
              <w:jc w:val="both"/>
              <w:rPr>
                <w:rFonts w:ascii="Arial" w:hAnsi="Arial" w:cs="Arial"/>
                <w:sz w:val="18"/>
                <w:szCs w:val="18"/>
                <w:lang w:val="sv-SE"/>
              </w:rPr>
            </w:pPr>
            <w:hyperlink r:id="rId1269"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B5CCA7" w14:textId="24DD6FA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78FCF6" w14:textId="5E10258A"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7D05DC"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DL_48A_n261(A-H)_UL_48A_n261A</w:t>
            </w:r>
          </w:p>
          <w:p w14:paraId="528D181F" w14:textId="5356A3E2"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DL_48A_n261(2A-G)_UL_48A_n261A</w:t>
            </w:r>
          </w:p>
        </w:tc>
      </w:tr>
      <w:tr w:rsidR="00E62D83" w:rsidRPr="00E62D83" w14:paraId="334096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970034" w14:textId="3DDA029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lastRenderedPageBreak/>
              <w:t>DC_48A_n261(4A)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EF7082" w14:textId="6FA1835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BBE5BF"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69A4E8" w14:textId="22387474"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E82DEC" w14:textId="6AD84381" w:rsidR="00E62D83" w:rsidRPr="00E62D83" w:rsidRDefault="00E62D83" w:rsidP="00BC6BDB">
            <w:pPr>
              <w:keepNext/>
              <w:snapToGrid w:val="0"/>
              <w:spacing w:after="0"/>
              <w:jc w:val="both"/>
              <w:rPr>
                <w:rFonts w:ascii="Arial" w:hAnsi="Arial" w:cs="Arial"/>
                <w:sz w:val="18"/>
                <w:szCs w:val="18"/>
                <w:lang w:val="sv-SE"/>
              </w:rPr>
            </w:pPr>
            <w:hyperlink r:id="rId1270"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36A82D" w14:textId="05A2A30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DEA055" w14:textId="4B5409A5"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9E2D9" w14:textId="7202E631"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DL_48A_n261(3A)_UL_48A_n261A</w:t>
            </w:r>
          </w:p>
        </w:tc>
      </w:tr>
      <w:tr w:rsidR="00E62D83" w:rsidRPr="00E62D83" w14:paraId="55DCF9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A3ACFF" w14:textId="7445CB2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309BAF" w14:textId="34907469"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D17BE4"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8AA235" w14:textId="24CEABC0"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7DB6ED" w14:textId="279FA2CB" w:rsidR="00E62D83" w:rsidRPr="00E62D83" w:rsidRDefault="00E62D83" w:rsidP="00BC6BDB">
            <w:pPr>
              <w:keepNext/>
              <w:snapToGrid w:val="0"/>
              <w:spacing w:after="0"/>
              <w:jc w:val="both"/>
              <w:rPr>
                <w:rFonts w:ascii="Arial" w:hAnsi="Arial" w:cs="Arial"/>
                <w:sz w:val="18"/>
                <w:szCs w:val="18"/>
                <w:lang w:val="sv-SE"/>
              </w:rPr>
            </w:pPr>
            <w:hyperlink r:id="rId1271"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DF7C9C" w14:textId="3235088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BC56B3" w14:textId="379436FF"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0EB153"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DL_48A_n261(A-G)_UL_48A_n261A</w:t>
            </w:r>
          </w:p>
          <w:p w14:paraId="0256C555" w14:textId="6AB58B13"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DL_48A_n261(3A)_UL_48A_n261A</w:t>
            </w:r>
          </w:p>
        </w:tc>
      </w:tr>
      <w:tr w:rsidR="00E62D83" w:rsidRPr="00E62D83" w14:paraId="3C79A55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A5D97C" w14:textId="51A5548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9546BC" w14:textId="4EA7DBB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7683A"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F628F3" w14:textId="18A3CE53"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8DCEBE" w14:textId="5F2F0265" w:rsidR="00E62D83" w:rsidRPr="00E62D83" w:rsidRDefault="00E62D83" w:rsidP="00BC6BDB">
            <w:pPr>
              <w:keepNext/>
              <w:snapToGrid w:val="0"/>
              <w:spacing w:after="0"/>
              <w:jc w:val="both"/>
              <w:rPr>
                <w:rFonts w:ascii="Arial" w:hAnsi="Arial" w:cs="Arial"/>
                <w:sz w:val="18"/>
                <w:szCs w:val="18"/>
                <w:lang w:val="sv-SE"/>
              </w:rPr>
            </w:pPr>
            <w:hyperlink r:id="rId1272"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411F0D" w14:textId="297BB80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850E8E6" w14:textId="0A4FCE7F"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B18B78"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DL_48A_n261(A-G)_UL_48A_n261G</w:t>
            </w:r>
          </w:p>
          <w:p w14:paraId="03039BB8" w14:textId="6040504F"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DL_48A_n261(3A)_UL_48A_n261G</w:t>
            </w:r>
          </w:p>
        </w:tc>
      </w:tr>
      <w:tr w:rsidR="00E62D83" w:rsidRPr="00E62D83" w14:paraId="359E470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410EA0" w14:textId="1E55DF1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DAFB1F" w14:textId="5F5D0B0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E0BCC9"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B753C4" w14:textId="0F7D5E9F"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1583DD" w14:textId="57A3A106" w:rsidR="00E62D83" w:rsidRPr="00E62D83" w:rsidRDefault="00E62D83" w:rsidP="00BC6BDB">
            <w:pPr>
              <w:keepNext/>
              <w:snapToGrid w:val="0"/>
              <w:spacing w:after="0"/>
              <w:jc w:val="both"/>
              <w:rPr>
                <w:rFonts w:ascii="Arial" w:hAnsi="Arial" w:cs="Arial"/>
                <w:sz w:val="18"/>
                <w:szCs w:val="18"/>
                <w:lang w:val="sv-SE"/>
              </w:rPr>
            </w:pPr>
            <w:hyperlink r:id="rId1273"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7059D9" w14:textId="3B6543E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33CC40" w14:textId="36EB2E97"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6734BD"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DL_48A_n261(A-G)_UL_48A_n261A</w:t>
            </w:r>
          </w:p>
          <w:p w14:paraId="162F74BD" w14:textId="4D5F275A"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DL_48A_n261(2A)_UL_48A_n261A</w:t>
            </w:r>
          </w:p>
        </w:tc>
      </w:tr>
      <w:tr w:rsidR="00E62D83" w:rsidRPr="00E62D83" w14:paraId="16C37D5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88FF47" w14:textId="567588B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B60091" w14:textId="760B2A0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406FE0"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10BCDD" w14:textId="25581BF2"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2A57FB" w14:textId="4034DED1" w:rsidR="00E62D83" w:rsidRPr="00E62D83" w:rsidRDefault="00E62D83" w:rsidP="00BC6BDB">
            <w:pPr>
              <w:keepNext/>
              <w:snapToGrid w:val="0"/>
              <w:spacing w:after="0"/>
              <w:jc w:val="both"/>
              <w:rPr>
                <w:rFonts w:ascii="Arial" w:hAnsi="Arial" w:cs="Arial"/>
                <w:sz w:val="18"/>
                <w:szCs w:val="18"/>
                <w:lang w:val="sv-SE"/>
              </w:rPr>
            </w:pPr>
            <w:hyperlink r:id="rId1274"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7E0F06" w14:textId="4754D1D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134707" w14:textId="1C02FDC0"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CD5DA8"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DL_48A_n261H_UL_48A_n261A</w:t>
            </w:r>
          </w:p>
          <w:p w14:paraId="3698961C" w14:textId="168EC4A2"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DL_48A_n261(A-G)_UL_48A_n261A</w:t>
            </w:r>
          </w:p>
        </w:tc>
      </w:tr>
      <w:tr w:rsidR="00E62D83" w:rsidRPr="00E62D83" w14:paraId="5A9443B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D183F2" w14:textId="7E1A431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BFBCD9" w14:textId="508C5A5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BC93D1"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7FA19A" w14:textId="3373849E"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676145" w14:textId="71B36B46" w:rsidR="00E62D83" w:rsidRPr="00E62D83" w:rsidRDefault="00E62D83" w:rsidP="00BC6BDB">
            <w:pPr>
              <w:keepNext/>
              <w:snapToGrid w:val="0"/>
              <w:spacing w:after="0"/>
              <w:jc w:val="both"/>
              <w:rPr>
                <w:rFonts w:ascii="Arial" w:hAnsi="Arial" w:cs="Arial"/>
                <w:sz w:val="18"/>
                <w:szCs w:val="18"/>
                <w:lang w:val="sv-SE"/>
              </w:rPr>
            </w:pPr>
            <w:hyperlink r:id="rId1275"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0B631D" w14:textId="0B27606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E64193" w14:textId="00A93E23"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C17078"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DL_48A_n261(A-G)_UL_48A_n261G</w:t>
            </w:r>
          </w:p>
          <w:p w14:paraId="066E8FEE" w14:textId="5304AECB"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DL_48A_n261(2A)_UL_48A_n261A</w:t>
            </w:r>
          </w:p>
        </w:tc>
      </w:tr>
      <w:tr w:rsidR="00E62D83" w:rsidRPr="00E62D83" w14:paraId="54EAAC4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CBC630" w14:textId="75B2893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7F1C57" w14:textId="5D4723A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6F2E03"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52565" w14:textId="0D2E9BC0"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B87AA5" w14:textId="5019DA6F" w:rsidR="00E62D83" w:rsidRPr="00E62D83" w:rsidRDefault="00E62D83" w:rsidP="00BC6BDB">
            <w:pPr>
              <w:keepNext/>
              <w:snapToGrid w:val="0"/>
              <w:spacing w:after="0"/>
              <w:jc w:val="both"/>
              <w:rPr>
                <w:rFonts w:ascii="Arial" w:hAnsi="Arial" w:cs="Arial"/>
                <w:sz w:val="18"/>
                <w:szCs w:val="18"/>
                <w:lang w:val="sv-SE"/>
              </w:rPr>
            </w:pPr>
            <w:hyperlink r:id="rId1276"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45D572" w14:textId="0ADDAB5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1A5786" w14:textId="750217D7"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599601"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DL_48A_n261H_UL_48A_n261H</w:t>
            </w:r>
          </w:p>
          <w:p w14:paraId="689C72BD" w14:textId="43DC8ACA"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DL_48A_n261(A-G)_UL_48A_n261G</w:t>
            </w:r>
          </w:p>
        </w:tc>
      </w:tr>
      <w:tr w:rsidR="00E62D83" w:rsidRPr="00E62D83" w14:paraId="4ED3714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AB8FBA" w14:textId="310E28E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B5897E" w14:textId="0743A3A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688616"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ECAF43" w14:textId="48EAC617"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0CA32A" w14:textId="71BE3A91" w:rsidR="00E62D83" w:rsidRPr="00E62D83" w:rsidRDefault="00E62D83" w:rsidP="00BC6BDB">
            <w:pPr>
              <w:keepNext/>
              <w:snapToGrid w:val="0"/>
              <w:spacing w:after="0"/>
              <w:jc w:val="both"/>
              <w:rPr>
                <w:rFonts w:ascii="Arial" w:hAnsi="Arial" w:cs="Arial"/>
                <w:sz w:val="18"/>
                <w:szCs w:val="18"/>
                <w:lang w:val="sv-SE"/>
              </w:rPr>
            </w:pPr>
            <w:hyperlink r:id="rId1277"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DC5C8C" w14:textId="29D9C13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D73BFB" w14:textId="21D539A9"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11DF77"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DL_48A_n261G_UL_48A_n261A</w:t>
            </w:r>
          </w:p>
          <w:p w14:paraId="7024CCD8" w14:textId="24B68E41"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DL_48A_n261(2A)_UL_48A_n261A</w:t>
            </w:r>
          </w:p>
        </w:tc>
      </w:tr>
      <w:tr w:rsidR="00E62D83" w:rsidRPr="00E62D83" w14:paraId="4F8701E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52EB2" w14:textId="0A7C2C0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DD6C75" w14:textId="58B1EF4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969FD8"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7EE50E" w14:textId="3D350508"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261DC8" w14:textId="360ECB04" w:rsidR="00E62D83" w:rsidRPr="00E62D83" w:rsidRDefault="00E62D83" w:rsidP="00BC6BDB">
            <w:pPr>
              <w:keepNext/>
              <w:snapToGrid w:val="0"/>
              <w:spacing w:after="0"/>
              <w:jc w:val="both"/>
              <w:rPr>
                <w:rFonts w:ascii="Arial" w:hAnsi="Arial" w:cs="Arial"/>
                <w:sz w:val="18"/>
                <w:szCs w:val="18"/>
                <w:lang w:val="sv-SE"/>
              </w:rPr>
            </w:pPr>
            <w:hyperlink r:id="rId1278"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515760" w14:textId="708F1A6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91CFED" w14:textId="3CF4422C"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9B75B8"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DL_48A_n261G_UL_48A_n261G</w:t>
            </w:r>
          </w:p>
          <w:p w14:paraId="73E26699" w14:textId="43FFBE41"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DL_48A_n261(2A)_UL_48A_n261A</w:t>
            </w:r>
          </w:p>
        </w:tc>
      </w:tr>
      <w:tr w:rsidR="00E62D83" w:rsidRPr="00E62D83" w14:paraId="3245772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65CED1" w14:textId="4532961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BBF387" w14:textId="40B594F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7A6673"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B90C8B" w14:textId="112013E2"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22DDE7" w14:textId="16A78445" w:rsidR="00E62D83" w:rsidRPr="00E62D83" w:rsidRDefault="00E62D83" w:rsidP="00BC6BDB">
            <w:pPr>
              <w:keepNext/>
              <w:snapToGrid w:val="0"/>
              <w:spacing w:after="0"/>
              <w:jc w:val="both"/>
              <w:rPr>
                <w:rFonts w:ascii="Arial" w:hAnsi="Arial" w:cs="Arial"/>
                <w:sz w:val="18"/>
                <w:szCs w:val="18"/>
                <w:lang w:val="sv-SE"/>
              </w:rPr>
            </w:pPr>
            <w:hyperlink r:id="rId1279"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A7C39B" w14:textId="338A034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07DF3B" w14:textId="50AC0405"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0BD70B" w14:textId="7223161F"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DL_48A_n261(2A)_UL_48A_n261A</w:t>
            </w:r>
          </w:p>
        </w:tc>
      </w:tr>
      <w:tr w:rsidR="00E62D83" w:rsidRPr="00E62D83" w14:paraId="51AD52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034DF0" w14:textId="4714891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D1B6C4" w14:textId="79DC0B7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5D8175"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3C098B" w14:textId="09B206AB"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470180" w14:textId="0DB68798" w:rsidR="00E62D83" w:rsidRPr="00E62D83" w:rsidRDefault="00E62D83" w:rsidP="00BC6BDB">
            <w:pPr>
              <w:keepNext/>
              <w:snapToGrid w:val="0"/>
              <w:spacing w:after="0"/>
              <w:jc w:val="both"/>
              <w:rPr>
                <w:rFonts w:ascii="Arial" w:hAnsi="Arial" w:cs="Arial"/>
                <w:sz w:val="18"/>
                <w:szCs w:val="18"/>
                <w:lang w:val="sv-SE"/>
              </w:rPr>
            </w:pPr>
            <w:hyperlink r:id="rId1280"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114378" w14:textId="2E7C91E9"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5646BB" w14:textId="7BF65A41"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E462C1" w14:textId="34F15BD0"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DL_48A_n261A_UL_48A_n261A</w:t>
            </w:r>
          </w:p>
        </w:tc>
      </w:tr>
      <w:tr w:rsidR="00E62D83" w:rsidRPr="00E62D83" w14:paraId="6CB1D18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BE4F7C" w14:textId="2A5BF92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FC3165" w14:textId="2571342B"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FFD85E"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1C5E7A" w14:textId="02EB0C8C"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611702" w14:textId="0E4D0FCF" w:rsidR="00E62D83" w:rsidRPr="00E62D83" w:rsidRDefault="00E62D83" w:rsidP="00BC6BDB">
            <w:pPr>
              <w:keepNext/>
              <w:snapToGrid w:val="0"/>
              <w:spacing w:after="0"/>
              <w:jc w:val="both"/>
              <w:rPr>
                <w:rFonts w:ascii="Arial" w:hAnsi="Arial" w:cs="Arial"/>
                <w:sz w:val="18"/>
                <w:szCs w:val="18"/>
                <w:lang w:val="sv-SE"/>
              </w:rPr>
            </w:pPr>
            <w:hyperlink r:id="rId1281"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BC7368" w14:textId="3D642D7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A438CC" w14:textId="4731716B"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239FAF" w14:textId="4ED8F661"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DL_48A_n261A_UL_48A_n261A</w:t>
            </w:r>
          </w:p>
        </w:tc>
      </w:tr>
      <w:tr w:rsidR="00E62D83" w:rsidRPr="00E62D83" w14:paraId="7864BB6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E5886D" w14:textId="7470BF4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AF8515" w14:textId="2466F10B"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91350C"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ACCC98" w14:textId="1C39FC5A"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31EF1D" w14:textId="7792DBDD" w:rsidR="00E62D83" w:rsidRPr="00E62D83" w:rsidRDefault="00E62D83" w:rsidP="00BC6BDB">
            <w:pPr>
              <w:keepNext/>
              <w:snapToGrid w:val="0"/>
              <w:spacing w:after="0"/>
              <w:jc w:val="both"/>
              <w:rPr>
                <w:rFonts w:ascii="Arial" w:hAnsi="Arial" w:cs="Arial"/>
                <w:sz w:val="18"/>
                <w:szCs w:val="18"/>
                <w:lang w:val="sv-SE"/>
              </w:rPr>
            </w:pPr>
            <w:hyperlink r:id="rId1282"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AEE3CE" w14:textId="58099EF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A663F7C" w14:textId="0423BF40"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9E5661" w14:textId="6A6CAE19"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DL_48A_n261K_UL_48A_n261I</w:t>
            </w:r>
          </w:p>
        </w:tc>
      </w:tr>
      <w:tr w:rsidR="00E62D83" w:rsidRPr="00E62D83" w14:paraId="7842E9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4CD50D" w14:textId="665FE99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960EFD" w14:textId="0891575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C9F3BF"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98DF8B" w14:textId="4AD1813F"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C4CCC2" w14:textId="62582E65" w:rsidR="00E62D83" w:rsidRPr="00E62D83" w:rsidRDefault="00E62D83" w:rsidP="00BC6BDB">
            <w:pPr>
              <w:keepNext/>
              <w:snapToGrid w:val="0"/>
              <w:spacing w:after="0"/>
              <w:jc w:val="both"/>
              <w:rPr>
                <w:rFonts w:ascii="Arial" w:hAnsi="Arial" w:cs="Arial"/>
                <w:sz w:val="18"/>
                <w:szCs w:val="18"/>
                <w:lang w:val="sv-SE"/>
              </w:rPr>
            </w:pPr>
            <w:hyperlink r:id="rId1283"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F012A8" w14:textId="6BF8B0BB"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088B3F" w14:textId="3EA0E02F"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D2F662" w14:textId="3CC5346E" w:rsidR="00E62D83" w:rsidRPr="00E62D83" w:rsidRDefault="00E62D83" w:rsidP="00BC6BDB">
            <w:pPr>
              <w:pStyle w:val="TAL"/>
              <w:snapToGrid w:val="0"/>
              <w:jc w:val="both"/>
              <w:rPr>
                <w:rFonts w:cs="Arial"/>
                <w:szCs w:val="18"/>
              </w:rPr>
            </w:pPr>
            <w:r w:rsidRPr="00E62D83">
              <w:rPr>
                <w:rFonts w:eastAsia="Times New Roman" w:cs="Arial"/>
                <w:color w:val="000000"/>
                <w:szCs w:val="18"/>
              </w:rPr>
              <w:t>DL_48A_n261L_UL_48A_n261I</w:t>
            </w:r>
          </w:p>
        </w:tc>
      </w:tr>
      <w:tr w:rsidR="00E62D83" w:rsidRPr="00E62D83" w14:paraId="0A37883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89F41C" w14:textId="71644BB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669EED" w14:textId="2FBAA33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EBD240"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EDA729" w14:textId="26157F08"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32956E" w14:textId="21B712E6" w:rsidR="00E62D83" w:rsidRPr="00E62D83" w:rsidRDefault="00E62D83" w:rsidP="00BC6BDB">
            <w:pPr>
              <w:keepNext/>
              <w:snapToGrid w:val="0"/>
              <w:spacing w:after="0"/>
              <w:jc w:val="both"/>
              <w:rPr>
                <w:rFonts w:ascii="Arial" w:hAnsi="Arial" w:cs="Arial"/>
                <w:sz w:val="18"/>
                <w:szCs w:val="18"/>
                <w:lang w:val="sv-SE"/>
              </w:rPr>
            </w:pPr>
            <w:hyperlink r:id="rId1284"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9B6604" w14:textId="075CD5D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A5851D" w14:textId="0F84CCF0"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B6C443"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DL_48A_n261K_UL_48A_n261A</w:t>
            </w:r>
          </w:p>
          <w:p w14:paraId="22943D92"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DL_48A_n261(A-J)_UL_48A_n261A</w:t>
            </w:r>
          </w:p>
          <w:p w14:paraId="2C0ACE00"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DL_48A_n261K_UL_48A_n261I</w:t>
            </w:r>
          </w:p>
          <w:p w14:paraId="34F08553" w14:textId="358DA62D" w:rsidR="00E62D83" w:rsidRPr="00E62D83" w:rsidRDefault="00E62D83" w:rsidP="00BC6BDB">
            <w:pPr>
              <w:pStyle w:val="TAL"/>
              <w:snapToGrid w:val="0"/>
              <w:jc w:val="both"/>
              <w:rPr>
                <w:rFonts w:cs="Arial"/>
                <w:szCs w:val="18"/>
              </w:rPr>
            </w:pPr>
            <w:r w:rsidRPr="00E62D83">
              <w:rPr>
                <w:rFonts w:eastAsia="Times New Roman" w:cs="Arial"/>
                <w:color w:val="000000"/>
                <w:szCs w:val="18"/>
              </w:rPr>
              <w:lastRenderedPageBreak/>
              <w:t>New: DL_48A_n261(A-J)_UL_48A_n261I</w:t>
            </w:r>
          </w:p>
        </w:tc>
      </w:tr>
      <w:tr w:rsidR="00E62D83" w:rsidRPr="00E62D83" w14:paraId="148B9E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B5523C" w14:textId="162CCD7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lastRenderedPageBreak/>
              <w:t>DC_48A_n261(G-J)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209AF9" w14:textId="4FD2FBC9"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E5E766"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EAFC96" w14:textId="6C1238A4"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E8D9BD" w14:textId="1213D7A1" w:rsidR="00E62D83" w:rsidRPr="00E62D83" w:rsidRDefault="00E62D83" w:rsidP="00BC6BDB">
            <w:pPr>
              <w:keepNext/>
              <w:snapToGrid w:val="0"/>
              <w:spacing w:after="0"/>
              <w:jc w:val="both"/>
              <w:rPr>
                <w:rFonts w:ascii="Arial" w:hAnsi="Arial" w:cs="Arial"/>
                <w:sz w:val="18"/>
                <w:szCs w:val="18"/>
                <w:lang w:val="sv-SE"/>
              </w:rPr>
            </w:pPr>
            <w:hyperlink r:id="rId1285"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F5F9EF" w14:textId="1E43EC4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820A3C" w14:textId="2ECBD00F"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F9A3BE"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DL_48A_n261(A-J)_UL_48A_n261A</w:t>
            </w:r>
          </w:p>
          <w:p w14:paraId="130B9721"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DL_48A_n261(G-I)_UL_48A_n261A</w:t>
            </w:r>
          </w:p>
          <w:p w14:paraId="3EB17E11"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DL_48A_n261(A-J)_UL_48A_n261I</w:t>
            </w:r>
          </w:p>
          <w:p w14:paraId="3FCF736B" w14:textId="3A3E2B0B"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DL_48A_n261(G-I)_UL_48A_n261I</w:t>
            </w:r>
          </w:p>
        </w:tc>
      </w:tr>
      <w:tr w:rsidR="00E62D83" w:rsidRPr="00E62D83" w14:paraId="538DDB7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540C30" w14:textId="7E0608C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643394" w14:textId="488CAF7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1B79B3"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18B191" w14:textId="5833250B"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60C857" w14:textId="3D20EA2B" w:rsidR="00E62D83" w:rsidRPr="00E62D83" w:rsidRDefault="00E62D83" w:rsidP="00BC6BDB">
            <w:pPr>
              <w:keepNext/>
              <w:snapToGrid w:val="0"/>
              <w:spacing w:after="0"/>
              <w:jc w:val="both"/>
              <w:rPr>
                <w:rFonts w:ascii="Arial" w:hAnsi="Arial" w:cs="Arial"/>
                <w:sz w:val="18"/>
                <w:szCs w:val="18"/>
                <w:lang w:val="sv-SE"/>
              </w:rPr>
            </w:pPr>
            <w:hyperlink r:id="rId1286"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F28214" w14:textId="32C43EE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751641" w14:textId="2DAED2A1"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D33DBC"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DL_48A_n261(G-I)_UL_48A_n261A</w:t>
            </w:r>
          </w:p>
          <w:p w14:paraId="10F42792"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DL_48A_n261(2H)_UL_48A_n261A</w:t>
            </w:r>
          </w:p>
          <w:p w14:paraId="019ED074"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DL_48A_n261(G-I)_UL_48A_n261I</w:t>
            </w:r>
          </w:p>
          <w:p w14:paraId="15E37F0D" w14:textId="44AF9F66"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DL_48A_n261(2H)_UL_48A_n261H</w:t>
            </w:r>
          </w:p>
        </w:tc>
      </w:tr>
      <w:tr w:rsidR="00E62D83" w:rsidRPr="00E62D83" w14:paraId="5074B37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BFBE94" w14:textId="2082DAC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FF0F66" w14:textId="5710F27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FEC1E0"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60981A" w14:textId="4032B312"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2B7DC4F" w14:textId="740C8C55" w:rsidR="00E62D83" w:rsidRPr="00E62D83" w:rsidRDefault="00E62D83" w:rsidP="00BC6BDB">
            <w:pPr>
              <w:keepNext/>
              <w:snapToGrid w:val="0"/>
              <w:spacing w:after="0"/>
              <w:jc w:val="both"/>
              <w:rPr>
                <w:rFonts w:ascii="Arial" w:hAnsi="Arial" w:cs="Arial"/>
                <w:sz w:val="18"/>
                <w:szCs w:val="18"/>
                <w:lang w:val="sv-SE"/>
              </w:rPr>
            </w:pPr>
            <w:hyperlink r:id="rId1287"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8BABC0" w14:textId="20708E1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48B18E" w14:textId="1906FF50"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D716F"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DL_48A_n261(A-I)_UL_48A_n261A</w:t>
            </w:r>
          </w:p>
          <w:p w14:paraId="33759334"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DL_48A_n261(G-H)_UL_48A_n261A</w:t>
            </w:r>
          </w:p>
          <w:p w14:paraId="409D109A"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DL_48A_n261(A-I)_UL_48A_n261I</w:t>
            </w:r>
          </w:p>
          <w:p w14:paraId="16D04F08" w14:textId="6492AE33"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DL_48A_n261(G-H)_UL_48A_n261H</w:t>
            </w:r>
          </w:p>
        </w:tc>
      </w:tr>
      <w:tr w:rsidR="00E62D83" w:rsidRPr="00E62D83" w14:paraId="059293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06F30E" w14:textId="6A31B49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A72DDC" w14:textId="0FE9EB7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973F97"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6F68A2" w14:textId="1BF9CE5A"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0DF475" w14:textId="596E220B" w:rsidR="00E62D83" w:rsidRPr="00E62D83" w:rsidRDefault="00E62D83" w:rsidP="00BC6BDB">
            <w:pPr>
              <w:keepNext/>
              <w:snapToGrid w:val="0"/>
              <w:spacing w:after="0"/>
              <w:jc w:val="both"/>
              <w:rPr>
                <w:rFonts w:ascii="Arial" w:hAnsi="Arial" w:cs="Arial"/>
                <w:sz w:val="18"/>
                <w:szCs w:val="18"/>
                <w:lang w:val="sv-SE"/>
              </w:rPr>
            </w:pPr>
            <w:hyperlink r:id="rId1288"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67EBAB" w14:textId="711CE78B"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C8DDAF" w14:textId="7CEBC0BE"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4E45F6"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DL_48A_n261(G-H)_UL_48A_n261A</w:t>
            </w:r>
          </w:p>
          <w:p w14:paraId="04DEE1D6"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DL_48A_n261H_UL_48A_n261A</w:t>
            </w:r>
          </w:p>
          <w:p w14:paraId="758A7EC5"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DL_48A_n261(G-H)_UL_48A_n261H</w:t>
            </w:r>
          </w:p>
          <w:p w14:paraId="01ED3EE5" w14:textId="5D2E35F7"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DL_48A_n261H_UL_48A_n261H</w:t>
            </w:r>
          </w:p>
        </w:tc>
      </w:tr>
      <w:tr w:rsidR="00E62D83" w:rsidRPr="00E62D83" w14:paraId="47E9477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7B1604" w14:textId="50D91BD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088AC4" w14:textId="340F1D5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C06FF2"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938296" w14:textId="42E67371"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058F01" w14:textId="1DE79D28" w:rsidR="00E62D83" w:rsidRPr="00E62D83" w:rsidRDefault="00E62D83" w:rsidP="00BC6BDB">
            <w:pPr>
              <w:keepNext/>
              <w:snapToGrid w:val="0"/>
              <w:spacing w:after="0"/>
              <w:jc w:val="both"/>
              <w:rPr>
                <w:rFonts w:ascii="Arial" w:hAnsi="Arial" w:cs="Arial"/>
                <w:sz w:val="18"/>
                <w:szCs w:val="18"/>
                <w:lang w:val="sv-SE"/>
              </w:rPr>
            </w:pPr>
            <w:hyperlink r:id="rId1289"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4C0364" w14:textId="5984B89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2AC7A0" w14:textId="53AB1189"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CC9EF1"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DL_48A_n261(A-I)_UL_48A_n261A</w:t>
            </w:r>
          </w:p>
          <w:p w14:paraId="18FA6C27"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DL_48A_n261(2A-H)_UL_48A_n261A</w:t>
            </w:r>
          </w:p>
          <w:p w14:paraId="5A13DD86"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DL_48A_n261(A-I)_UL_48A_n261I</w:t>
            </w:r>
          </w:p>
          <w:p w14:paraId="6D393D15" w14:textId="472630DA"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DL_48A_n261(2A-H)_UL_48A_n261H</w:t>
            </w:r>
          </w:p>
        </w:tc>
      </w:tr>
      <w:tr w:rsidR="00E62D83" w:rsidRPr="00E62D83" w14:paraId="6978993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443A18" w14:textId="1F2CE68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B756072" w14:textId="18938509"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1B1F5"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14D4DA" w14:textId="6E635726"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3688A9" w14:textId="74134570" w:rsidR="00E62D83" w:rsidRPr="00E62D83" w:rsidRDefault="00E62D83" w:rsidP="00BC6BDB">
            <w:pPr>
              <w:keepNext/>
              <w:snapToGrid w:val="0"/>
              <w:spacing w:after="0"/>
              <w:jc w:val="both"/>
              <w:rPr>
                <w:rFonts w:ascii="Arial" w:hAnsi="Arial" w:cs="Arial"/>
                <w:sz w:val="18"/>
                <w:szCs w:val="18"/>
                <w:lang w:val="sv-SE"/>
              </w:rPr>
            </w:pPr>
            <w:hyperlink r:id="rId1290"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259097" w14:textId="225BC49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28B87C" w14:textId="3592764E"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D15BD0"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DL_48A_n261J_UL_48A_n261A</w:t>
            </w:r>
          </w:p>
          <w:p w14:paraId="50BC0D5C"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DL_48A_n261(A-I)_UL_48A_n261A</w:t>
            </w:r>
          </w:p>
          <w:p w14:paraId="5959513F"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DL_48A_n261J_UL_48A_n261I</w:t>
            </w:r>
          </w:p>
          <w:p w14:paraId="5B3A5FC3" w14:textId="528EBB06"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DL_48A_n261(A-I)_UL_48A_n261I</w:t>
            </w:r>
          </w:p>
        </w:tc>
      </w:tr>
      <w:tr w:rsidR="00E62D83" w:rsidRPr="00E62D83" w14:paraId="3F7135A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9987E4" w14:textId="2C73623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FEF0A7" w14:textId="618C271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62DA55"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EDA66" w14:textId="58C42C91"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ED6DFF" w14:textId="78EE8BA4" w:rsidR="00E62D83" w:rsidRPr="00E62D83" w:rsidRDefault="00E62D83" w:rsidP="00BC6BDB">
            <w:pPr>
              <w:keepNext/>
              <w:snapToGrid w:val="0"/>
              <w:spacing w:after="0"/>
              <w:jc w:val="both"/>
              <w:rPr>
                <w:rFonts w:ascii="Arial" w:hAnsi="Arial" w:cs="Arial"/>
                <w:sz w:val="18"/>
                <w:szCs w:val="18"/>
                <w:lang w:val="sv-SE"/>
              </w:rPr>
            </w:pPr>
            <w:hyperlink r:id="rId1291"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A19BB1" w14:textId="7270120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BDE96C9" w14:textId="507095B2"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2BB0F3"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DL_48A_n261(4A)_UL_48A_n261A</w:t>
            </w:r>
          </w:p>
          <w:p w14:paraId="4930013D"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DL_48A_n261(2A-G)_UL_48A_n261A</w:t>
            </w:r>
          </w:p>
          <w:p w14:paraId="51AC6C62"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DL_48A_n261(4A)_UL_48A_n261A</w:t>
            </w:r>
          </w:p>
          <w:p w14:paraId="054B93C9" w14:textId="5EC6C2AB"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DL_48A_n261(2A-G)_UL_48A_n261G</w:t>
            </w:r>
          </w:p>
        </w:tc>
      </w:tr>
      <w:tr w:rsidR="00E62D83" w:rsidRPr="00E62D83" w14:paraId="1C85E89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A8584F" w14:textId="0A26F68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509FEC" w14:textId="13CBB1A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13F6AE"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EB31CC" w14:textId="086AC74F"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E24EFB" w14:textId="036CD64E" w:rsidR="00E62D83" w:rsidRPr="00E62D83" w:rsidRDefault="00E62D83" w:rsidP="00BC6BDB">
            <w:pPr>
              <w:keepNext/>
              <w:snapToGrid w:val="0"/>
              <w:spacing w:after="0"/>
              <w:jc w:val="both"/>
              <w:rPr>
                <w:rFonts w:ascii="Arial" w:hAnsi="Arial" w:cs="Arial"/>
                <w:sz w:val="18"/>
                <w:szCs w:val="18"/>
                <w:lang w:val="sv-SE"/>
              </w:rPr>
            </w:pPr>
            <w:hyperlink r:id="rId1292"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FCADED" w14:textId="01660F1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A94686" w14:textId="435D5A91"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684085"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DL_48A_n261(2G)_UL_48A_n261A</w:t>
            </w:r>
          </w:p>
          <w:p w14:paraId="0D801D70"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DL_48A_n261(A-H)_UL_48A_n261A</w:t>
            </w:r>
          </w:p>
          <w:p w14:paraId="06F6138E"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DL_48A_n261(2G)_UL_48A_n261G</w:t>
            </w:r>
          </w:p>
          <w:p w14:paraId="5F034BF5" w14:textId="2958D51A"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DL_48A_n261(A-H)_UL_48A_n261H</w:t>
            </w:r>
          </w:p>
        </w:tc>
      </w:tr>
      <w:tr w:rsidR="00E62D83" w:rsidRPr="00E62D83" w14:paraId="67EA89E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263624" w14:textId="4FF407DB"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F7CDB5" w14:textId="5FDE4C5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9B7AC3"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C154CC" w14:textId="6E23F2D5"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DED44D" w14:textId="7427C2EC" w:rsidR="00E62D83" w:rsidRPr="00E62D83" w:rsidRDefault="00E62D83" w:rsidP="00BC6BDB">
            <w:pPr>
              <w:keepNext/>
              <w:snapToGrid w:val="0"/>
              <w:spacing w:after="0"/>
              <w:jc w:val="both"/>
              <w:rPr>
                <w:rFonts w:ascii="Arial" w:hAnsi="Arial" w:cs="Arial"/>
                <w:sz w:val="18"/>
                <w:szCs w:val="18"/>
                <w:lang w:val="sv-SE"/>
              </w:rPr>
            </w:pPr>
            <w:hyperlink r:id="rId1293"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835EAD" w14:textId="346DC72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2D3B803" w14:textId="727E00E7"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F580AC"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DL_48A_n261(A-H)_UL_48A_n261A</w:t>
            </w:r>
          </w:p>
          <w:p w14:paraId="73562FE8"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DL_48A_n261(2A-G)_UL_48A_n261A</w:t>
            </w:r>
          </w:p>
          <w:p w14:paraId="4C78C6ED"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DL_48A_n261(A-H)_UL_48A_n261H</w:t>
            </w:r>
          </w:p>
          <w:p w14:paraId="7F472886" w14:textId="50743E73"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DL_48A_n261(2A-G)_UL_48A_n261G</w:t>
            </w:r>
          </w:p>
        </w:tc>
      </w:tr>
      <w:tr w:rsidR="00E62D83" w:rsidRPr="00E62D83" w14:paraId="6246F7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8CB637" w14:textId="168C9F2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3735D1" w14:textId="2BC1E7F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188AF5"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97D8C1" w14:textId="48EDD2CA"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6358C6" w14:textId="66BC6F37" w:rsidR="00E62D83" w:rsidRPr="00E62D83" w:rsidRDefault="00E62D83" w:rsidP="00BC6BDB">
            <w:pPr>
              <w:keepNext/>
              <w:snapToGrid w:val="0"/>
              <w:spacing w:after="0"/>
              <w:jc w:val="both"/>
              <w:rPr>
                <w:rFonts w:ascii="Arial" w:hAnsi="Arial" w:cs="Arial"/>
                <w:sz w:val="18"/>
                <w:szCs w:val="18"/>
                <w:lang w:val="sv-SE"/>
              </w:rPr>
            </w:pPr>
            <w:hyperlink r:id="rId1294"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519D17" w14:textId="6603770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044A42" w14:textId="2DFA56E2"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E3E1EF"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DL_48A_n261(2A)_UL_48A_n261A</w:t>
            </w:r>
          </w:p>
          <w:p w14:paraId="7C5F72C0"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DL_48A_n261(A-G)_UL_48A_n261A</w:t>
            </w:r>
          </w:p>
          <w:p w14:paraId="74C2235D"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DL_48A_n261(2A)_UL_48A_n261A</w:t>
            </w:r>
          </w:p>
          <w:p w14:paraId="2FA183B8" w14:textId="56D38B1D"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DL_48A_n261(A-G)_UL_48A_n261G</w:t>
            </w:r>
          </w:p>
        </w:tc>
      </w:tr>
      <w:tr w:rsidR="00E62D83" w:rsidRPr="00E62D83" w14:paraId="10C0B43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C84326" w14:textId="0C8CB9C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C4D1C9" w14:textId="0DBF731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B0E2B6"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F64007" w14:textId="04AE0502"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031334" w14:textId="2302C930" w:rsidR="00E62D83" w:rsidRPr="00E62D83" w:rsidRDefault="00E62D83" w:rsidP="00BC6BDB">
            <w:pPr>
              <w:keepNext/>
              <w:snapToGrid w:val="0"/>
              <w:spacing w:after="0"/>
              <w:jc w:val="both"/>
              <w:rPr>
                <w:rFonts w:ascii="Arial" w:hAnsi="Arial" w:cs="Arial"/>
                <w:sz w:val="18"/>
                <w:szCs w:val="18"/>
                <w:lang w:val="sv-SE"/>
              </w:rPr>
            </w:pPr>
            <w:hyperlink r:id="rId1295"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047061" w14:textId="3CECF76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5825D0" w14:textId="69DBF066"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A26BEC"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DL_48A_n261H_UL_48A_n261A</w:t>
            </w:r>
          </w:p>
          <w:p w14:paraId="331301AB"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DL_48A_n261(A-G)_UL_48A_n261A</w:t>
            </w:r>
          </w:p>
          <w:p w14:paraId="7B33DB27"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DL_48A_n261H_UL_48A_n261H</w:t>
            </w:r>
          </w:p>
          <w:p w14:paraId="7BAF579A" w14:textId="0F6B65CD"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DL_48A_n261(A-G)_UL_48A_n261G</w:t>
            </w:r>
          </w:p>
        </w:tc>
      </w:tr>
      <w:tr w:rsidR="00E62D83" w:rsidRPr="00E62D83" w14:paraId="07029CB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79E344" w14:textId="262D1C0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lastRenderedPageBreak/>
              <w:t>DC_48A_n261(2A-G)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106478" w14:textId="2B99E98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EB3559"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6A646E" w14:textId="4A9FB7FB"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9BCCA5" w14:textId="6C61E1E9" w:rsidR="00E62D83" w:rsidRPr="00E62D83" w:rsidRDefault="00E62D83" w:rsidP="00BC6BDB">
            <w:pPr>
              <w:keepNext/>
              <w:snapToGrid w:val="0"/>
              <w:spacing w:after="0"/>
              <w:jc w:val="both"/>
              <w:rPr>
                <w:rFonts w:ascii="Arial" w:hAnsi="Arial" w:cs="Arial"/>
                <w:sz w:val="18"/>
                <w:szCs w:val="18"/>
                <w:lang w:val="sv-SE"/>
              </w:rPr>
            </w:pPr>
            <w:hyperlink r:id="rId1296"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069303" w14:textId="02249DA9"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428EFC" w14:textId="51C1132B"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0929FE"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DL_48A_n261(A-G)_UL_48A_n261A</w:t>
            </w:r>
          </w:p>
          <w:p w14:paraId="359CF028"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DL_48A_n261(3A)_UL_48A_n261A</w:t>
            </w:r>
          </w:p>
          <w:p w14:paraId="377462E4" w14:textId="60B6042C"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DL_48A_n261(A-G)_UL_48A_n261G</w:t>
            </w:r>
          </w:p>
        </w:tc>
      </w:tr>
      <w:tr w:rsidR="00E62D83" w:rsidRPr="00E62D83" w14:paraId="0C0A8B0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CEB961" w14:textId="41CAFD6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AAC016" w14:textId="2369189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9803F4"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DC7A22" w14:textId="11E1121B"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466A08" w14:textId="02804099" w:rsidR="00E62D83" w:rsidRPr="00E62D83" w:rsidRDefault="00E62D83" w:rsidP="00BC6BDB">
            <w:pPr>
              <w:keepNext/>
              <w:snapToGrid w:val="0"/>
              <w:spacing w:after="0"/>
              <w:jc w:val="both"/>
              <w:rPr>
                <w:rFonts w:ascii="Arial" w:hAnsi="Arial" w:cs="Arial"/>
                <w:sz w:val="18"/>
                <w:szCs w:val="18"/>
                <w:lang w:val="sv-SE"/>
              </w:rPr>
            </w:pPr>
            <w:hyperlink r:id="rId1297"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5E7C2A" w14:textId="0D3AD63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CE2721" w14:textId="253800E1"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86717F"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DL_48A_n261G_UL_48A_n261A</w:t>
            </w:r>
          </w:p>
          <w:p w14:paraId="70BD07D0"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DL_48A_n261(2A)_UL_48A_n261A</w:t>
            </w:r>
          </w:p>
          <w:p w14:paraId="1EE1A3BC"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DL_48A_n261G_UL_48A_n261G</w:t>
            </w:r>
          </w:p>
          <w:p w14:paraId="3DC00EF4" w14:textId="51532FCC"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DL_48A_n261(2A)_UL_48A_n261A</w:t>
            </w:r>
          </w:p>
        </w:tc>
      </w:tr>
      <w:tr w:rsidR="00E62D83" w:rsidRPr="00E62D83" w14:paraId="26A315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2397A3" w14:textId="7F5D906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7D2E0C" w14:textId="4379C3D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5C3010"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ACCE60" w14:textId="315A0144"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7601C7" w14:textId="64EF6D76" w:rsidR="00E62D83" w:rsidRPr="00E62D83" w:rsidRDefault="00E62D83" w:rsidP="00BC6BDB">
            <w:pPr>
              <w:keepNext/>
              <w:snapToGrid w:val="0"/>
              <w:spacing w:after="0"/>
              <w:jc w:val="both"/>
              <w:rPr>
                <w:rFonts w:ascii="Arial" w:hAnsi="Arial" w:cs="Arial"/>
                <w:sz w:val="18"/>
                <w:szCs w:val="18"/>
                <w:lang w:val="sv-SE"/>
              </w:rPr>
            </w:pPr>
            <w:hyperlink r:id="rId1298"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2F2562" w14:textId="504726F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B9DE45" w14:textId="54AE255F"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90C35A" w14:textId="37DC9956"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DL_66A_n261G_UL_66A_n261G</w:t>
            </w:r>
          </w:p>
        </w:tc>
      </w:tr>
      <w:tr w:rsidR="00E62D83" w:rsidRPr="00E62D83" w14:paraId="70183E9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13A0A2" w14:textId="24F33A5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061FE0" w14:textId="22118A4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01909E"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15D8BD" w14:textId="15F36106"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288E3F" w14:textId="34DDEDBC" w:rsidR="00E62D83" w:rsidRPr="00E62D83" w:rsidRDefault="00E62D83" w:rsidP="00BC6BDB">
            <w:pPr>
              <w:keepNext/>
              <w:snapToGrid w:val="0"/>
              <w:spacing w:after="0"/>
              <w:jc w:val="both"/>
              <w:rPr>
                <w:rFonts w:ascii="Arial" w:hAnsi="Arial" w:cs="Arial"/>
                <w:sz w:val="18"/>
                <w:szCs w:val="18"/>
                <w:lang w:val="sv-SE"/>
              </w:rPr>
            </w:pPr>
            <w:hyperlink r:id="rId1299"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E5DA95" w14:textId="40F614D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FF5BD9" w14:textId="3B8B851B"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7365E2" w14:textId="727E2B55"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DL_66A_n261A_UL_66A_n261A</w:t>
            </w:r>
          </w:p>
        </w:tc>
      </w:tr>
      <w:tr w:rsidR="00E62D83" w:rsidRPr="00E62D83" w14:paraId="01786F9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E411BB" w14:textId="6D51438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88FB16" w14:textId="61978DCB"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157820"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AE244A" w14:textId="0E278E2C"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B2FB5B" w14:textId="1E85F744" w:rsidR="00E62D83" w:rsidRPr="00E62D83" w:rsidRDefault="00E62D83" w:rsidP="00BC6BDB">
            <w:pPr>
              <w:keepNext/>
              <w:snapToGrid w:val="0"/>
              <w:spacing w:after="0"/>
              <w:jc w:val="both"/>
              <w:rPr>
                <w:rFonts w:ascii="Arial" w:hAnsi="Arial" w:cs="Arial"/>
                <w:sz w:val="18"/>
                <w:szCs w:val="18"/>
                <w:lang w:val="sv-SE"/>
              </w:rPr>
            </w:pPr>
            <w:hyperlink r:id="rId1300"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61AF0C" w14:textId="146BB7E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8522CB" w14:textId="037B0EB6"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94B1DE" w14:textId="22EFFDE9"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DL_66A_n261H_UL_66A_n261H</w:t>
            </w:r>
          </w:p>
        </w:tc>
      </w:tr>
      <w:tr w:rsidR="00E62D83" w:rsidRPr="00E62D83" w14:paraId="4E0CA74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F4EE77" w14:textId="041A3F0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6D50AE" w14:textId="7DEFC81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BCEA04"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6A8E3E" w14:textId="72DB8260"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DFC4DA" w14:textId="6A259848" w:rsidR="00E62D83" w:rsidRPr="00E62D83" w:rsidRDefault="00E62D83" w:rsidP="00BC6BDB">
            <w:pPr>
              <w:keepNext/>
              <w:snapToGrid w:val="0"/>
              <w:spacing w:after="0"/>
              <w:jc w:val="both"/>
              <w:rPr>
                <w:rFonts w:ascii="Arial" w:hAnsi="Arial" w:cs="Arial"/>
                <w:sz w:val="18"/>
                <w:szCs w:val="18"/>
                <w:lang w:val="sv-SE"/>
              </w:rPr>
            </w:pPr>
            <w:hyperlink r:id="rId1301"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8FC15B" w14:textId="3F4FE24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F97195" w14:textId="76A90C71"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8763CD" w14:textId="4E4F49E7"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DL_66A_n261I_UL_66A_n261I</w:t>
            </w:r>
          </w:p>
        </w:tc>
      </w:tr>
      <w:tr w:rsidR="00E62D83" w:rsidRPr="00E62D83" w14:paraId="417A19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0144B4" w14:textId="52D310B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1B56B94" w14:textId="06340DC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ED03D5"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B8A78C" w14:textId="1600421D"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005CEF" w14:textId="22F51154" w:rsidR="00E62D83" w:rsidRPr="00E62D83" w:rsidRDefault="00E62D83" w:rsidP="00BC6BDB">
            <w:pPr>
              <w:keepNext/>
              <w:snapToGrid w:val="0"/>
              <w:spacing w:after="0"/>
              <w:jc w:val="both"/>
              <w:rPr>
                <w:rFonts w:ascii="Arial" w:hAnsi="Arial" w:cs="Arial"/>
                <w:sz w:val="18"/>
                <w:szCs w:val="18"/>
                <w:lang w:val="sv-SE"/>
              </w:rPr>
            </w:pPr>
            <w:hyperlink r:id="rId1302"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FA03B4" w14:textId="2EA67F3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6D0A27" w14:textId="446BF1B8"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2B3417" w14:textId="7C250046"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DL_66A_n261J_UL_66A_n261I</w:t>
            </w:r>
          </w:p>
        </w:tc>
      </w:tr>
      <w:tr w:rsidR="00E62D83" w:rsidRPr="00E62D83" w14:paraId="4CAA959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715CD2" w14:textId="328874D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02CCE4" w14:textId="37F830C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7B102E"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28AE3E" w14:textId="4775259A"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B17257" w14:textId="74306BD2" w:rsidR="00E62D83" w:rsidRPr="00E62D83" w:rsidRDefault="00E62D83" w:rsidP="00BC6BDB">
            <w:pPr>
              <w:keepNext/>
              <w:snapToGrid w:val="0"/>
              <w:spacing w:after="0"/>
              <w:jc w:val="both"/>
              <w:rPr>
                <w:rFonts w:ascii="Arial" w:hAnsi="Arial" w:cs="Arial"/>
                <w:sz w:val="18"/>
                <w:szCs w:val="18"/>
                <w:lang w:val="sv-SE"/>
              </w:rPr>
            </w:pPr>
            <w:hyperlink r:id="rId1303"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C4A12" w14:textId="00A5403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3285E9" w14:textId="5E9C56AA"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47E860" w14:textId="2EB5A0CF"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DL_66A_n261K_UL_66A_n261I</w:t>
            </w:r>
          </w:p>
        </w:tc>
      </w:tr>
      <w:tr w:rsidR="00E62D83" w:rsidRPr="00E62D83" w14:paraId="7EB5E85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E114F0" w14:textId="08E6FD7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CECECDE" w14:textId="2096970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47C488"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4B84FA" w14:textId="4C2C7E05"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39300F" w14:textId="61EB7289" w:rsidR="00E62D83" w:rsidRPr="00E62D83" w:rsidRDefault="00E62D83" w:rsidP="00BC6BDB">
            <w:pPr>
              <w:keepNext/>
              <w:snapToGrid w:val="0"/>
              <w:spacing w:after="0"/>
              <w:jc w:val="both"/>
              <w:rPr>
                <w:rFonts w:ascii="Arial" w:hAnsi="Arial" w:cs="Arial"/>
                <w:sz w:val="18"/>
                <w:szCs w:val="18"/>
                <w:lang w:val="sv-SE"/>
              </w:rPr>
            </w:pPr>
            <w:hyperlink r:id="rId1304"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F55CA2" w14:textId="2095E11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BEF7AA2" w14:textId="30E9EC3A"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408188" w14:textId="19184CFB"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DL_66A_n261I_UL_66A_n261I</w:t>
            </w:r>
          </w:p>
        </w:tc>
      </w:tr>
      <w:tr w:rsidR="00E62D83" w:rsidRPr="00E62D83" w14:paraId="3DECCA6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CEDC93" w14:textId="544DFFD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F0C48C" w14:textId="4F5CBFF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B12433"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C67D3D" w14:textId="343D0693"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BF564A" w14:textId="243216D0" w:rsidR="00E62D83" w:rsidRPr="00E62D83" w:rsidRDefault="00E62D83" w:rsidP="00BC6BDB">
            <w:pPr>
              <w:keepNext/>
              <w:snapToGrid w:val="0"/>
              <w:spacing w:after="0"/>
              <w:jc w:val="both"/>
              <w:rPr>
                <w:rFonts w:ascii="Arial" w:hAnsi="Arial" w:cs="Arial"/>
                <w:sz w:val="18"/>
                <w:szCs w:val="18"/>
                <w:lang w:val="sv-SE"/>
              </w:rPr>
            </w:pPr>
            <w:hyperlink r:id="rId1305"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5E3983" w14:textId="30A1E22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D12E42" w14:textId="4D6D1183"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459C4A"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DL_66A_n261(A-H)_UL_66A_n261H</w:t>
            </w:r>
          </w:p>
          <w:p w14:paraId="10E86163" w14:textId="4589AA95"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DL_66A_n261(2A-G)_UL_66A_n261G</w:t>
            </w:r>
          </w:p>
        </w:tc>
      </w:tr>
      <w:tr w:rsidR="00E62D83" w:rsidRPr="00E62D83" w14:paraId="3CCCE96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4F6F740" w14:textId="4D61FEF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7836E1" w14:textId="437EB4E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DE2D7B"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83960F" w14:textId="6EEEC8B9"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4209724" w14:textId="599753FF" w:rsidR="00E62D83" w:rsidRPr="00E62D83" w:rsidRDefault="00E62D83" w:rsidP="00BC6BDB">
            <w:pPr>
              <w:keepNext/>
              <w:snapToGrid w:val="0"/>
              <w:spacing w:after="0"/>
              <w:jc w:val="both"/>
              <w:rPr>
                <w:rFonts w:ascii="Arial" w:hAnsi="Arial" w:cs="Arial"/>
                <w:sz w:val="18"/>
                <w:szCs w:val="18"/>
                <w:lang w:val="sv-SE"/>
              </w:rPr>
            </w:pPr>
            <w:hyperlink r:id="rId1306"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5303D0" w14:textId="1D7E41F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C62432" w14:textId="0FB582E4"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675FA3" w14:textId="416B165B"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DL_66A_n261J_UL_66A_n261I</w:t>
            </w:r>
          </w:p>
        </w:tc>
      </w:tr>
      <w:tr w:rsidR="00E62D83" w:rsidRPr="00E62D83" w14:paraId="6CC7CC8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13C20" w14:textId="44457D5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4C4927" w14:textId="38E776F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9F397C"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6CF522" w14:textId="22CB7FDB"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04DDD7" w14:textId="73F4A8C8" w:rsidR="00E62D83" w:rsidRPr="00E62D83" w:rsidRDefault="00E62D83" w:rsidP="00BC6BDB">
            <w:pPr>
              <w:keepNext/>
              <w:snapToGrid w:val="0"/>
              <w:spacing w:after="0"/>
              <w:jc w:val="both"/>
              <w:rPr>
                <w:rFonts w:ascii="Arial" w:hAnsi="Arial" w:cs="Arial"/>
                <w:sz w:val="18"/>
                <w:szCs w:val="18"/>
                <w:lang w:val="sv-SE"/>
              </w:rPr>
            </w:pPr>
            <w:hyperlink r:id="rId1307"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F3555" w14:textId="0BFBF1A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6DC883" w14:textId="5B7243D8"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A1ADCE"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DL_66A_n261J_UL_66A_n261I</w:t>
            </w:r>
          </w:p>
          <w:p w14:paraId="5EB1F9C4" w14:textId="5A9586BC"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 DL_66A_n261(A-I)_UL_66A_n261I</w:t>
            </w:r>
          </w:p>
        </w:tc>
      </w:tr>
      <w:tr w:rsidR="00E62D83" w:rsidRPr="00E62D83" w14:paraId="55F1B8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2F9A77" w14:textId="355EBE6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4585A6" w14:textId="0EBB42A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24F08B"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D2CEA06" w14:textId="40F97E60"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1AC6BD" w14:textId="3E720410" w:rsidR="00E62D83" w:rsidRPr="00E62D83" w:rsidRDefault="00E62D83" w:rsidP="00BC6BDB">
            <w:pPr>
              <w:keepNext/>
              <w:snapToGrid w:val="0"/>
              <w:spacing w:after="0"/>
              <w:jc w:val="both"/>
              <w:rPr>
                <w:rFonts w:ascii="Arial" w:hAnsi="Arial" w:cs="Arial"/>
                <w:sz w:val="18"/>
                <w:szCs w:val="18"/>
                <w:lang w:val="sv-SE"/>
              </w:rPr>
            </w:pPr>
            <w:hyperlink r:id="rId1308"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472357" w14:textId="3712B5D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23A2EA" w14:textId="63D63B96"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2DAA79" w14:textId="2CB8E4D3"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DL_66A_n261H_UL_66A_n261H</w:t>
            </w:r>
          </w:p>
        </w:tc>
      </w:tr>
      <w:tr w:rsidR="00E62D83" w:rsidRPr="00E62D83" w14:paraId="3266C2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80A0D4" w14:textId="4C2F4BB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A6C1C7" w14:textId="4D7990B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64C42F"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C7378F" w14:textId="4BB27EE6"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7AB45C9" w14:textId="19BB0809" w:rsidR="00E62D83" w:rsidRPr="00E62D83" w:rsidRDefault="00E62D83" w:rsidP="00BC6BDB">
            <w:pPr>
              <w:keepNext/>
              <w:snapToGrid w:val="0"/>
              <w:spacing w:after="0"/>
              <w:jc w:val="both"/>
              <w:rPr>
                <w:rFonts w:ascii="Arial" w:hAnsi="Arial" w:cs="Arial"/>
                <w:sz w:val="18"/>
                <w:szCs w:val="18"/>
                <w:lang w:val="sv-SE"/>
              </w:rPr>
            </w:pPr>
            <w:hyperlink r:id="rId1309"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A10BE2" w14:textId="373009E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51AB19" w14:textId="48F7B097"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1DE1A8" w14:textId="613E5F01"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DL_66A_n261I_UL_66A_n261I</w:t>
            </w:r>
          </w:p>
        </w:tc>
      </w:tr>
      <w:tr w:rsidR="00E62D83" w:rsidRPr="00E62D83" w14:paraId="40B1FC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DFC748" w14:textId="30CF948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ECBC92" w14:textId="268135B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0AF558"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3212C" w14:textId="45F58172"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CC823A" w14:textId="7673CA74" w:rsidR="00E62D83" w:rsidRPr="00E62D83" w:rsidRDefault="00E62D83" w:rsidP="00BC6BDB">
            <w:pPr>
              <w:keepNext/>
              <w:snapToGrid w:val="0"/>
              <w:spacing w:after="0"/>
              <w:jc w:val="both"/>
              <w:rPr>
                <w:rFonts w:ascii="Arial" w:hAnsi="Arial" w:cs="Arial"/>
                <w:sz w:val="18"/>
                <w:szCs w:val="18"/>
                <w:lang w:val="sv-SE"/>
              </w:rPr>
            </w:pPr>
            <w:hyperlink r:id="rId1310" w:history="1">
              <w:r w:rsidRPr="00E62D83">
                <w:rPr>
                  <w:rStyle w:val="ae"/>
                  <w:rFonts w:ascii="Arial" w:hAnsi="Arial" w:cs="Arial"/>
                  <w:sz w:val="18"/>
                  <w:szCs w:val="18"/>
                </w:rPr>
                <w:t>Zheng.Zhao@verizonwireless.co</w:t>
              </w:r>
              <w:r w:rsidRPr="00E62D83">
                <w:rPr>
                  <w:rStyle w:val="ae"/>
                  <w:rFonts w:ascii="Arial" w:hAnsi="Arial" w:cs="Arial"/>
                  <w:sz w:val="18"/>
                  <w:szCs w:val="18"/>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ACE4D4" w14:textId="532AAE6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D3794C" w14:textId="2770FBAF"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E1421C" w14:textId="34743BBF"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DL_66A_n261J_UL_66A_n261I</w:t>
            </w:r>
          </w:p>
        </w:tc>
      </w:tr>
      <w:tr w:rsidR="00E62D83" w:rsidRPr="00E62D83" w14:paraId="10F73C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A6CFBD" w14:textId="6A24D9B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lastRenderedPageBreak/>
              <w:t>DC_66A_n261L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7C8EC8" w14:textId="22C023D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7E51B7"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11C91F" w14:textId="402B75A0"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5D9CFA" w14:textId="5E4C4D65" w:rsidR="00E62D83" w:rsidRPr="00E62D83" w:rsidRDefault="00E62D83" w:rsidP="00BC6BDB">
            <w:pPr>
              <w:keepNext/>
              <w:snapToGrid w:val="0"/>
              <w:spacing w:after="0"/>
              <w:jc w:val="both"/>
              <w:rPr>
                <w:rFonts w:ascii="Arial" w:hAnsi="Arial" w:cs="Arial"/>
                <w:sz w:val="18"/>
                <w:szCs w:val="18"/>
                <w:lang w:val="sv-SE"/>
              </w:rPr>
            </w:pPr>
            <w:hyperlink r:id="rId1311"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5C0041" w14:textId="3042067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82AADB" w14:textId="6FFED6D9"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E18D51" w14:textId="1E8537F3"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DL_66A_n261K_UL_66A_n261I</w:t>
            </w:r>
          </w:p>
        </w:tc>
      </w:tr>
      <w:tr w:rsidR="00E62D83" w:rsidRPr="00E62D83" w14:paraId="1AB0F24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68E8CD" w14:textId="6BAAAE9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B7D776" w14:textId="0DF82AB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D1C5A5"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984DD7" w14:textId="048BD5A6"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EF1788" w14:textId="038FFE00" w:rsidR="00E62D83" w:rsidRPr="00E62D83" w:rsidRDefault="00E62D83" w:rsidP="00BC6BDB">
            <w:pPr>
              <w:keepNext/>
              <w:snapToGrid w:val="0"/>
              <w:spacing w:after="0"/>
              <w:jc w:val="both"/>
              <w:rPr>
                <w:rFonts w:ascii="Arial" w:hAnsi="Arial" w:cs="Arial"/>
                <w:sz w:val="18"/>
                <w:szCs w:val="18"/>
                <w:lang w:val="sv-SE"/>
              </w:rPr>
            </w:pPr>
            <w:hyperlink r:id="rId1312"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6A1DC" w14:textId="460FFE6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5C4C84" w14:textId="6EA04674"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F02464" w14:textId="15BBCC73"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DL_66A_n261L_UL_66A_n261I</w:t>
            </w:r>
          </w:p>
        </w:tc>
      </w:tr>
      <w:tr w:rsidR="00E62D83" w:rsidRPr="00E62D83" w14:paraId="1918309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A487C" w14:textId="609F187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6BAFB0" w14:textId="5279778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3FC954"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1B85EA" w14:textId="18EB2CAB"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ED3927" w14:textId="111D5F8F" w:rsidR="00E62D83" w:rsidRPr="00E62D83" w:rsidRDefault="00E62D83" w:rsidP="00BC6BDB">
            <w:pPr>
              <w:keepNext/>
              <w:snapToGrid w:val="0"/>
              <w:spacing w:after="0"/>
              <w:jc w:val="both"/>
              <w:rPr>
                <w:rFonts w:ascii="Arial" w:hAnsi="Arial" w:cs="Arial"/>
                <w:sz w:val="18"/>
                <w:szCs w:val="18"/>
                <w:lang w:val="sv-SE"/>
              </w:rPr>
            </w:pPr>
            <w:hyperlink r:id="rId1313"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B64A29" w14:textId="2EE7B6B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47DB30" w14:textId="0A591BB8"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890CC8"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DL_66A_n261(G-I)_UL_66A_n261I</w:t>
            </w:r>
          </w:p>
          <w:p w14:paraId="49B0A78A" w14:textId="7FBC0B33"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DL_66A_n261(2H)_UL_66A_n261H</w:t>
            </w:r>
          </w:p>
        </w:tc>
      </w:tr>
      <w:tr w:rsidR="00E62D83" w:rsidRPr="00E62D83" w14:paraId="391759C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C87012" w14:textId="6C06ACB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802539" w14:textId="571CFF29"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20EEDF"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78C1E5" w14:textId="0E75AC87"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B342B7" w14:textId="53686858" w:rsidR="00E62D83" w:rsidRPr="00E62D83" w:rsidRDefault="00E62D83" w:rsidP="00BC6BDB">
            <w:pPr>
              <w:keepNext/>
              <w:snapToGrid w:val="0"/>
              <w:spacing w:after="0"/>
              <w:jc w:val="both"/>
              <w:rPr>
                <w:rFonts w:ascii="Arial" w:hAnsi="Arial" w:cs="Arial"/>
                <w:sz w:val="18"/>
                <w:szCs w:val="18"/>
                <w:lang w:val="sv-SE"/>
              </w:rPr>
            </w:pPr>
            <w:hyperlink r:id="rId1314"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1315C2" w14:textId="6777E5B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36A4EB" w14:textId="7DB56178"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692252"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DL_66A_n261(G-H)_UL_66A_n261H</w:t>
            </w:r>
          </w:p>
          <w:p w14:paraId="2C61A583" w14:textId="065662A8"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DL_66A_n261(A-I)_UL_66A_n261I</w:t>
            </w:r>
          </w:p>
        </w:tc>
      </w:tr>
      <w:tr w:rsidR="00E62D83" w:rsidRPr="00E62D83" w14:paraId="6BF2CA4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5FB403" w14:textId="3B1389B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899B7F" w14:textId="779724A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1F511E"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77E103" w14:textId="7C65AEBF"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000655" w14:textId="63EDC94D" w:rsidR="00E62D83" w:rsidRPr="00E62D83" w:rsidRDefault="00E62D83" w:rsidP="00BC6BDB">
            <w:pPr>
              <w:keepNext/>
              <w:snapToGrid w:val="0"/>
              <w:spacing w:after="0"/>
              <w:jc w:val="both"/>
              <w:rPr>
                <w:rFonts w:ascii="Arial" w:hAnsi="Arial" w:cs="Arial"/>
                <w:sz w:val="18"/>
                <w:szCs w:val="18"/>
                <w:lang w:val="sv-SE"/>
              </w:rPr>
            </w:pPr>
            <w:hyperlink r:id="rId1315"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FFC757" w14:textId="345068D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78F33FD" w14:textId="0BD1C53D"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886831"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DL_66A_n261(A-I)_UL_66A_n261I</w:t>
            </w:r>
          </w:p>
          <w:p w14:paraId="0BCA5385" w14:textId="5111C7A9"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DL_66A_n261(2A-H)_UL_66A_n261H</w:t>
            </w:r>
          </w:p>
        </w:tc>
      </w:tr>
      <w:tr w:rsidR="00E62D83" w:rsidRPr="00E62D83" w14:paraId="7CF435B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273B3A" w14:textId="3225908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17F6C4" w14:textId="6625BD9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276BF"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726A69" w14:textId="50E6448F"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68FCA2" w14:textId="2CE0F678" w:rsidR="00E62D83" w:rsidRPr="00E62D83" w:rsidRDefault="00E62D83" w:rsidP="00BC6BDB">
            <w:pPr>
              <w:keepNext/>
              <w:snapToGrid w:val="0"/>
              <w:spacing w:after="0"/>
              <w:jc w:val="both"/>
              <w:rPr>
                <w:rFonts w:ascii="Arial" w:hAnsi="Arial" w:cs="Arial"/>
                <w:sz w:val="18"/>
                <w:szCs w:val="18"/>
                <w:lang w:val="sv-SE"/>
              </w:rPr>
            </w:pPr>
            <w:hyperlink r:id="rId1316"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B0BF6C" w14:textId="4D5C2F3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AC73A4" w14:textId="648D023D"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9BB827"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DL_66A_n261(A-H)_UL_66A_n261H</w:t>
            </w:r>
          </w:p>
          <w:p w14:paraId="77DD3982" w14:textId="40F4696A"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DL_66A_n261(2A-G)_UL_66A_n261G</w:t>
            </w:r>
          </w:p>
        </w:tc>
      </w:tr>
      <w:tr w:rsidR="00E62D83" w:rsidRPr="00E62D83" w14:paraId="78A7F2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478AA" w14:textId="7B7CD8A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965C024" w14:textId="7F90740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88E944"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699FEB" w14:textId="63BF3595"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28E423" w14:textId="397792A2" w:rsidR="00E62D83" w:rsidRPr="00E62D83" w:rsidRDefault="00E62D83" w:rsidP="00BC6BDB">
            <w:pPr>
              <w:keepNext/>
              <w:snapToGrid w:val="0"/>
              <w:spacing w:after="0"/>
              <w:jc w:val="both"/>
              <w:rPr>
                <w:rFonts w:ascii="Arial" w:hAnsi="Arial" w:cs="Arial"/>
                <w:sz w:val="18"/>
                <w:szCs w:val="18"/>
                <w:lang w:val="sv-SE"/>
              </w:rPr>
            </w:pPr>
            <w:hyperlink r:id="rId1317"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C4C1C6" w14:textId="3B41343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4A7F1B" w14:textId="4F7CA98C"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FAEECD" w14:textId="7C8146F5"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DL_66A_n261(A-G)_UL_66A_n261G</w:t>
            </w:r>
          </w:p>
        </w:tc>
      </w:tr>
      <w:tr w:rsidR="00E62D83" w:rsidRPr="00E62D83" w14:paraId="1A3B1E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71C3F3" w14:textId="068C22D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771724" w14:textId="4920382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BFC66C"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2C114D" w14:textId="741687DB"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A07850" w14:textId="1F66C10A" w:rsidR="00E62D83" w:rsidRPr="00E62D83" w:rsidRDefault="00E62D83" w:rsidP="00BC6BDB">
            <w:pPr>
              <w:keepNext/>
              <w:snapToGrid w:val="0"/>
              <w:spacing w:after="0"/>
              <w:jc w:val="both"/>
              <w:rPr>
                <w:rFonts w:ascii="Arial" w:hAnsi="Arial" w:cs="Arial"/>
                <w:sz w:val="18"/>
                <w:szCs w:val="18"/>
                <w:lang w:val="sv-SE"/>
              </w:rPr>
            </w:pPr>
            <w:hyperlink r:id="rId1318"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345786" w14:textId="4408667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0E8DF0" w14:textId="114EAD4F"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5B6247"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DL_66A_n261(A-G)_UL_66A_n261G</w:t>
            </w:r>
          </w:p>
          <w:p w14:paraId="29681D5C" w14:textId="56D60892"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DL_66A_n261(3A)_UL_66A_n261A</w:t>
            </w:r>
          </w:p>
        </w:tc>
      </w:tr>
      <w:tr w:rsidR="00E62D83" w:rsidRPr="00E62D83" w14:paraId="79AFAF4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BBC04C" w14:textId="6C13AD8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CCCF39" w14:textId="49F4910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36663F"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FD3CA1" w14:textId="466D4902"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0BB9BE" w14:textId="6996AEC9" w:rsidR="00E62D83" w:rsidRPr="00E62D83" w:rsidRDefault="00E62D83" w:rsidP="00BC6BDB">
            <w:pPr>
              <w:keepNext/>
              <w:snapToGrid w:val="0"/>
              <w:spacing w:after="0"/>
              <w:jc w:val="both"/>
              <w:rPr>
                <w:rFonts w:ascii="Arial" w:hAnsi="Arial" w:cs="Arial"/>
                <w:sz w:val="18"/>
                <w:szCs w:val="18"/>
                <w:lang w:val="sv-SE"/>
              </w:rPr>
            </w:pPr>
            <w:hyperlink r:id="rId1319"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E16BEB" w14:textId="54BC45C9"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F5CB33" w14:textId="55CE1805"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7C5626"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DL_66A_n261K_UL_66A_n261I</w:t>
            </w:r>
          </w:p>
          <w:p w14:paraId="3E81192D" w14:textId="6301E3F1"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DL_66A_n261(A-J)_UL_66A_n261I</w:t>
            </w:r>
          </w:p>
        </w:tc>
      </w:tr>
      <w:tr w:rsidR="00E62D83" w:rsidRPr="00E62D83" w14:paraId="18EAD5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F41C45" w14:textId="5A92833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5ED6B4B" w14:textId="41C0E00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39E933"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B411E8" w14:textId="1F600AFF"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1FDCF4" w14:textId="42929BEC" w:rsidR="00E62D83" w:rsidRPr="00E62D83" w:rsidRDefault="00E62D83" w:rsidP="00BC6BDB">
            <w:pPr>
              <w:keepNext/>
              <w:snapToGrid w:val="0"/>
              <w:spacing w:after="0"/>
              <w:jc w:val="both"/>
              <w:rPr>
                <w:rFonts w:ascii="Arial" w:hAnsi="Arial" w:cs="Arial"/>
                <w:sz w:val="18"/>
                <w:szCs w:val="18"/>
                <w:lang w:val="sv-SE"/>
              </w:rPr>
            </w:pPr>
            <w:hyperlink r:id="rId1320"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6C5727" w14:textId="0D748AE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585D31" w14:textId="4B023F93"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4DBAF4"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DL_66A_n261(A-J)_UL_66A_n261I</w:t>
            </w:r>
          </w:p>
          <w:p w14:paraId="77FBFB76" w14:textId="3109E03C"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DL_66A_n261(G-I)_UL_66A_n261I</w:t>
            </w:r>
          </w:p>
        </w:tc>
      </w:tr>
      <w:tr w:rsidR="00E62D83" w:rsidRPr="00E62D83" w14:paraId="562564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3EBFDF" w14:textId="62EC1D1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53C42E" w14:textId="1725A7A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99C271"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C56FED" w14:textId="1A9E2590"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6388C7" w14:textId="4013C201" w:rsidR="00E62D83" w:rsidRPr="00E62D83" w:rsidRDefault="00E62D83" w:rsidP="00BC6BDB">
            <w:pPr>
              <w:keepNext/>
              <w:snapToGrid w:val="0"/>
              <w:spacing w:after="0"/>
              <w:jc w:val="both"/>
              <w:rPr>
                <w:rFonts w:ascii="Arial" w:hAnsi="Arial" w:cs="Arial"/>
                <w:sz w:val="18"/>
                <w:szCs w:val="18"/>
                <w:lang w:val="sv-SE"/>
              </w:rPr>
            </w:pPr>
            <w:hyperlink r:id="rId1321" w:history="1">
              <w:r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82FE2E" w14:textId="51067F2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5DF3EB" w14:textId="0148A608"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16307C"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DL_66A_n261(A-I)_UL_66A_n261I</w:t>
            </w:r>
          </w:p>
          <w:p w14:paraId="1763439C" w14:textId="7D4EEBFF"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DL_66A_n261J_UL_66A_n261I</w:t>
            </w:r>
          </w:p>
        </w:tc>
      </w:tr>
      <w:tr w:rsidR="00123ABF" w:rsidRPr="00123ABF" w14:paraId="7809B0B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19DE74" w14:textId="690A267D"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77C7D4" w14:textId="45736A3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39F8FE"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11EE2E" w14:textId="77BEB3E4"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EB469C" w14:textId="6A0831F4" w:rsidR="00123ABF" w:rsidRPr="00123ABF" w:rsidRDefault="00123ABF" w:rsidP="00BC6BDB">
            <w:pPr>
              <w:keepNext/>
              <w:snapToGrid w:val="0"/>
              <w:spacing w:after="0"/>
              <w:jc w:val="both"/>
              <w:rPr>
                <w:rFonts w:ascii="Arial" w:hAnsi="Arial" w:cs="Arial"/>
                <w:sz w:val="18"/>
                <w:szCs w:val="18"/>
                <w:lang w:val="sv-SE"/>
              </w:rPr>
            </w:pPr>
            <w:hyperlink r:id="rId1322"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0097BA" w14:textId="57714ED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C9983B" w14:textId="30EB1302"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44F956"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DL_66A_n261(4A)_UL_66A_n261A</w:t>
            </w:r>
          </w:p>
          <w:p w14:paraId="6AE1EB38" w14:textId="021E2845"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DL_66A_n261(2A-G)_UL_66A_n261G</w:t>
            </w:r>
          </w:p>
        </w:tc>
      </w:tr>
      <w:tr w:rsidR="00123ABF" w:rsidRPr="00123ABF" w14:paraId="3FD4E3C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C577AD" w14:textId="59FB923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8CF3F9" w14:textId="232630B1"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DC_2A_n261A</w:t>
            </w:r>
            <w:r w:rsidRPr="00123ABF">
              <w:rPr>
                <w:rFonts w:ascii="Arial" w:eastAsia="Times New Roman" w:hAnsi="Arial" w:cs="Arial"/>
                <w:color w:val="000000"/>
                <w:sz w:val="18"/>
                <w:szCs w:val="18"/>
              </w:rPr>
              <w:br/>
              <w:t>DC_2A_n261I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788647"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C41E12" w14:textId="0B26AA74"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C26EEF" w14:textId="6565E7CD" w:rsidR="00123ABF" w:rsidRPr="00123ABF" w:rsidRDefault="00123ABF" w:rsidP="00BC6BDB">
            <w:pPr>
              <w:keepNext/>
              <w:snapToGrid w:val="0"/>
              <w:spacing w:after="0"/>
              <w:jc w:val="both"/>
              <w:rPr>
                <w:rFonts w:ascii="Arial" w:hAnsi="Arial" w:cs="Arial"/>
                <w:sz w:val="18"/>
                <w:szCs w:val="18"/>
                <w:lang w:val="sv-SE"/>
              </w:rPr>
            </w:pPr>
            <w:hyperlink r:id="rId1323"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268ADB" w14:textId="117A7E2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A9F110" w14:textId="2345D650"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3B8D7C"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DL_2A_n261I_UL_2A_n261A</w:t>
            </w:r>
          </w:p>
          <w:p w14:paraId="5291D63E" w14:textId="0CAFA066"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DL_2A_n261I_UL_2A_n261I</w:t>
            </w:r>
          </w:p>
        </w:tc>
      </w:tr>
      <w:tr w:rsidR="00123ABF" w:rsidRPr="00123ABF" w14:paraId="56FBA6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698767" w14:textId="48A90E1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7C4160" w14:textId="188D980A"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DC_2A_n261A</w:t>
            </w:r>
            <w:r w:rsidRPr="00123ABF">
              <w:rPr>
                <w:rFonts w:ascii="Arial" w:eastAsia="Times New Roman" w:hAnsi="Arial" w:cs="Arial"/>
                <w:color w:val="000000"/>
                <w:sz w:val="18"/>
                <w:szCs w:val="18"/>
              </w:rPr>
              <w:br/>
              <w:t>DC_2A_n261I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E4DA3E"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95323F" w14:textId="0B0E86C3"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CB57DCA" w14:textId="4754931F" w:rsidR="00123ABF" w:rsidRPr="00123ABF" w:rsidRDefault="00123ABF" w:rsidP="00BC6BDB">
            <w:pPr>
              <w:keepNext/>
              <w:snapToGrid w:val="0"/>
              <w:spacing w:after="0"/>
              <w:jc w:val="both"/>
              <w:rPr>
                <w:rFonts w:ascii="Arial" w:hAnsi="Arial" w:cs="Arial"/>
                <w:sz w:val="18"/>
                <w:szCs w:val="18"/>
                <w:lang w:val="sv-SE"/>
              </w:rPr>
            </w:pPr>
            <w:hyperlink r:id="rId1324"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A7A599" w14:textId="129CF38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8891C1" w14:textId="2A36CDF8"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8873B8"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DL_2A_n261J_UL_2A_n261A</w:t>
            </w:r>
          </w:p>
          <w:p w14:paraId="354C9BA4" w14:textId="74CC1E66"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DL_2A_n261J_UL_2A_n261I</w:t>
            </w:r>
          </w:p>
        </w:tc>
      </w:tr>
      <w:tr w:rsidR="00123ABF" w:rsidRPr="00123ABF" w14:paraId="5E27A3A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9D7033" w14:textId="55B736F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E639E9" w14:textId="70C4DB7A"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4849E7"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480DD6" w14:textId="4B24BC2C"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47D2A9" w14:textId="5B53D0B4" w:rsidR="00123ABF" w:rsidRPr="00123ABF" w:rsidRDefault="00123ABF" w:rsidP="00BC6BDB">
            <w:pPr>
              <w:keepNext/>
              <w:snapToGrid w:val="0"/>
              <w:spacing w:after="0"/>
              <w:jc w:val="both"/>
              <w:rPr>
                <w:rFonts w:ascii="Arial" w:hAnsi="Arial" w:cs="Arial"/>
                <w:sz w:val="18"/>
                <w:szCs w:val="18"/>
                <w:lang w:val="sv-SE"/>
              </w:rPr>
            </w:pPr>
            <w:hyperlink r:id="rId1325" w:history="1">
              <w:r w:rsidRPr="00123ABF">
                <w:rPr>
                  <w:rStyle w:val="ae"/>
                  <w:rFonts w:ascii="Arial" w:hAnsi="Arial" w:cs="Arial"/>
                  <w:sz w:val="18"/>
                  <w:szCs w:val="18"/>
                </w:rPr>
                <w:t>Zheng.Zhao@verizonwireless.co</w:t>
              </w:r>
              <w:r w:rsidRPr="00123ABF">
                <w:rPr>
                  <w:rStyle w:val="ae"/>
                  <w:rFonts w:ascii="Arial" w:hAnsi="Arial" w:cs="Arial"/>
                  <w:sz w:val="18"/>
                  <w:szCs w:val="18"/>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98A6B" w14:textId="397A78BC"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EFE95D" w14:textId="2A769AFE"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D85AFE" w14:textId="2324BBD2"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DL_2A_n261(G-H)_UL_2A_n261A</w:t>
            </w:r>
          </w:p>
        </w:tc>
      </w:tr>
      <w:tr w:rsidR="00123ABF" w:rsidRPr="00123ABF" w14:paraId="3456BD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DD72DB" w14:textId="53462DF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lastRenderedPageBreak/>
              <w:t>DC_2A_n261(2A-H)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8BF76C" w14:textId="465D81C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9FEF75"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B233D8" w14:textId="0C4828C7"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BC53A" w14:textId="47511556" w:rsidR="00123ABF" w:rsidRPr="00123ABF" w:rsidRDefault="00123ABF" w:rsidP="00BC6BDB">
            <w:pPr>
              <w:keepNext/>
              <w:snapToGrid w:val="0"/>
              <w:spacing w:after="0"/>
              <w:jc w:val="both"/>
              <w:rPr>
                <w:rFonts w:ascii="Arial" w:hAnsi="Arial" w:cs="Arial"/>
                <w:sz w:val="18"/>
                <w:szCs w:val="18"/>
                <w:lang w:val="sv-SE"/>
              </w:rPr>
            </w:pPr>
            <w:hyperlink r:id="rId1326"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4A2128" w14:textId="0CAC632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E6C244" w14:textId="4C659482"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FF0CED"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DL_2A_n261(A-H)_UL_2A_n261H</w:t>
            </w:r>
          </w:p>
          <w:p w14:paraId="4CB77029" w14:textId="269FC7CD"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DL_2A_n261(2A-G)_UL_2A_n261G</w:t>
            </w:r>
          </w:p>
        </w:tc>
      </w:tr>
      <w:tr w:rsidR="00123ABF" w:rsidRPr="00123ABF" w14:paraId="65A906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BC0166" w14:textId="5AC0C5E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8E82F7" w14:textId="30764016"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43208F"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44FE30" w14:textId="438552CD"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D87B89" w14:textId="6CC64EE6" w:rsidR="00123ABF" w:rsidRPr="00123ABF" w:rsidRDefault="00123ABF" w:rsidP="00BC6BDB">
            <w:pPr>
              <w:keepNext/>
              <w:snapToGrid w:val="0"/>
              <w:spacing w:after="0"/>
              <w:jc w:val="both"/>
              <w:rPr>
                <w:rFonts w:ascii="Arial" w:hAnsi="Arial" w:cs="Arial"/>
                <w:sz w:val="18"/>
                <w:szCs w:val="18"/>
                <w:lang w:val="sv-SE"/>
              </w:rPr>
            </w:pPr>
            <w:hyperlink r:id="rId1327"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08199A" w14:textId="0ECDB1E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CAF2D3" w14:textId="042E0D56"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C254BC"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DL_2A_n261J_UL_2A_n261I</w:t>
            </w:r>
          </w:p>
          <w:p w14:paraId="1FD2663D" w14:textId="3B39AEDA"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DL_2A_n261(A-I)_UL_2A_n261I</w:t>
            </w:r>
          </w:p>
        </w:tc>
      </w:tr>
      <w:tr w:rsidR="00123ABF" w:rsidRPr="00123ABF" w14:paraId="2D462E8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458CB1" w14:textId="2EF5B31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335551" w14:textId="22E467A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5CD74C"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BC5467" w14:textId="2F693388"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FECC70" w14:textId="71EAB548" w:rsidR="00123ABF" w:rsidRPr="00123ABF" w:rsidRDefault="00123ABF" w:rsidP="00BC6BDB">
            <w:pPr>
              <w:keepNext/>
              <w:snapToGrid w:val="0"/>
              <w:spacing w:after="0"/>
              <w:jc w:val="both"/>
              <w:rPr>
                <w:rFonts w:ascii="Arial" w:hAnsi="Arial" w:cs="Arial"/>
                <w:sz w:val="18"/>
                <w:szCs w:val="18"/>
                <w:lang w:val="sv-SE"/>
              </w:rPr>
            </w:pPr>
            <w:hyperlink r:id="rId1328"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F59012" w14:textId="543972E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A4E2E6" w14:textId="3AFB0454"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E1EB9F"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DL_2A_n261(A-I)_UL_2A_n261I</w:t>
            </w:r>
          </w:p>
          <w:p w14:paraId="34A15BA9" w14:textId="58191C2F" w:rsidR="00123ABF" w:rsidRPr="00123ABF" w:rsidRDefault="00123ABF" w:rsidP="00BC6BDB">
            <w:pPr>
              <w:pStyle w:val="TAL"/>
              <w:snapToGrid w:val="0"/>
              <w:jc w:val="both"/>
              <w:rPr>
                <w:rFonts w:cs="Arial"/>
                <w:szCs w:val="18"/>
              </w:rPr>
            </w:pPr>
            <w:r w:rsidRPr="00123ABF">
              <w:rPr>
                <w:rFonts w:eastAsia="Times New Roman" w:cs="Arial"/>
                <w:color w:val="000000"/>
                <w:szCs w:val="18"/>
              </w:rPr>
              <w:t>New: DL_2A_n261(2A-H)_UL_2A_n261H</w:t>
            </w:r>
          </w:p>
        </w:tc>
      </w:tr>
      <w:tr w:rsidR="00123ABF" w:rsidRPr="00123ABF" w14:paraId="4D282A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CBB347" w14:textId="565B26B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A9AD2B" w14:textId="01E92D0D"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65268E"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8510EB" w14:textId="6971F4C8"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E6E09C" w14:textId="53C88B2D" w:rsidR="00123ABF" w:rsidRPr="00123ABF" w:rsidRDefault="00123ABF" w:rsidP="00BC6BDB">
            <w:pPr>
              <w:keepNext/>
              <w:snapToGrid w:val="0"/>
              <w:spacing w:after="0"/>
              <w:jc w:val="both"/>
              <w:rPr>
                <w:rFonts w:ascii="Arial" w:hAnsi="Arial" w:cs="Arial"/>
                <w:sz w:val="18"/>
                <w:szCs w:val="18"/>
                <w:lang w:val="sv-SE"/>
              </w:rPr>
            </w:pPr>
            <w:hyperlink r:id="rId1329"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43A754" w14:textId="4F902B1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76EF26" w14:textId="68D2FBB5"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0F387B"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DL_2A_n261(A-H)_UL_2A_n261H</w:t>
            </w:r>
          </w:p>
          <w:p w14:paraId="02C15009" w14:textId="3FF68579" w:rsidR="00123ABF" w:rsidRPr="00123ABF" w:rsidRDefault="00123ABF" w:rsidP="00BC6BDB">
            <w:pPr>
              <w:pStyle w:val="TAL"/>
              <w:snapToGrid w:val="0"/>
              <w:jc w:val="both"/>
              <w:rPr>
                <w:rFonts w:cs="Arial"/>
                <w:szCs w:val="18"/>
              </w:rPr>
            </w:pPr>
            <w:r w:rsidRPr="00123ABF">
              <w:rPr>
                <w:rFonts w:eastAsia="Times New Roman" w:cs="Arial"/>
                <w:color w:val="000000"/>
                <w:szCs w:val="18"/>
              </w:rPr>
              <w:t xml:space="preserve"> DL_2A_n261(2A-G)_UL_2A_n261G</w:t>
            </w:r>
          </w:p>
        </w:tc>
      </w:tr>
      <w:tr w:rsidR="00123ABF" w:rsidRPr="00123ABF" w14:paraId="44CC10A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BA03B5" w14:textId="6F6B550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2D2606" w14:textId="03AA3D06"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1883E8"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8918F2" w14:textId="34F3C14F"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8EE88F" w14:textId="064BBB09" w:rsidR="00123ABF" w:rsidRPr="00123ABF" w:rsidRDefault="00123ABF" w:rsidP="00BC6BDB">
            <w:pPr>
              <w:keepNext/>
              <w:snapToGrid w:val="0"/>
              <w:spacing w:after="0"/>
              <w:jc w:val="both"/>
              <w:rPr>
                <w:rFonts w:ascii="Arial" w:hAnsi="Arial" w:cs="Arial"/>
                <w:sz w:val="18"/>
                <w:szCs w:val="18"/>
                <w:lang w:val="sv-SE"/>
              </w:rPr>
            </w:pPr>
            <w:hyperlink r:id="rId1330"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7CABF7" w14:textId="2252F8C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DDD981" w14:textId="641DA53B"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EDFB3D" w14:textId="6058AD36"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DL_2A_n261(A-G)_UL_2A_n261G</w:t>
            </w:r>
          </w:p>
        </w:tc>
      </w:tr>
      <w:tr w:rsidR="00123ABF" w:rsidRPr="00123ABF" w14:paraId="729BB81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9C69F2" w14:textId="44F9D63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993065" w14:textId="3F9C07D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E27778"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0E1C32" w14:textId="5FE6D492"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5C8FB1" w14:textId="3575C7B8" w:rsidR="00123ABF" w:rsidRPr="00123ABF" w:rsidRDefault="00123ABF" w:rsidP="00BC6BDB">
            <w:pPr>
              <w:keepNext/>
              <w:snapToGrid w:val="0"/>
              <w:spacing w:after="0"/>
              <w:jc w:val="both"/>
              <w:rPr>
                <w:rFonts w:ascii="Arial" w:hAnsi="Arial" w:cs="Arial"/>
                <w:sz w:val="18"/>
                <w:szCs w:val="18"/>
                <w:lang w:val="sv-SE"/>
              </w:rPr>
            </w:pPr>
            <w:hyperlink r:id="rId1331"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0157DC" w14:textId="027BC02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94759A" w14:textId="608757A1"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39B5EC"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DL_2A_n261(A-G)_UL_2A_n261G</w:t>
            </w:r>
          </w:p>
          <w:p w14:paraId="21707741" w14:textId="180507F0"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DL_2A_n261(3A)_UL_2A_n261A</w:t>
            </w:r>
          </w:p>
        </w:tc>
      </w:tr>
      <w:tr w:rsidR="00123ABF" w:rsidRPr="00123ABF" w14:paraId="77080C0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0B29E5" w14:textId="140E3691"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5301B7" w14:textId="00500AE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75CD47"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510A1D" w14:textId="19BE280A"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FDD4FA" w14:textId="2F12DA5B" w:rsidR="00123ABF" w:rsidRPr="00123ABF" w:rsidRDefault="00123ABF" w:rsidP="00BC6BDB">
            <w:pPr>
              <w:keepNext/>
              <w:snapToGrid w:val="0"/>
              <w:spacing w:after="0"/>
              <w:jc w:val="both"/>
              <w:rPr>
                <w:rFonts w:ascii="Arial" w:hAnsi="Arial" w:cs="Arial"/>
                <w:sz w:val="18"/>
                <w:szCs w:val="18"/>
                <w:lang w:val="sv-SE"/>
              </w:rPr>
            </w:pPr>
            <w:hyperlink r:id="rId1332"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E03784" w14:textId="014FAB4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BE7B61" w14:textId="686ACD7C"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59F034"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DL_2A_n261K_UL_2A_n261I</w:t>
            </w:r>
          </w:p>
          <w:p w14:paraId="3C8FE319" w14:textId="6960DE3E" w:rsidR="00123ABF" w:rsidRPr="00123ABF" w:rsidRDefault="00123ABF" w:rsidP="00BC6BDB">
            <w:pPr>
              <w:pStyle w:val="TAL"/>
              <w:snapToGrid w:val="0"/>
              <w:jc w:val="both"/>
              <w:rPr>
                <w:rFonts w:cs="Arial"/>
                <w:szCs w:val="18"/>
              </w:rPr>
            </w:pPr>
            <w:r w:rsidRPr="00123ABF">
              <w:rPr>
                <w:rFonts w:eastAsia="Times New Roman" w:cs="Arial"/>
                <w:color w:val="000000"/>
                <w:szCs w:val="18"/>
              </w:rPr>
              <w:t>New: DL_2A_n261(A-J)_UL_2A_n261I</w:t>
            </w:r>
          </w:p>
        </w:tc>
      </w:tr>
      <w:tr w:rsidR="00123ABF" w:rsidRPr="00123ABF" w14:paraId="3D5D504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C0E368" w14:textId="443AEB2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E0D0D2" w14:textId="235D2AD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B7B911"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43A488" w14:textId="48404501"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0BD52A" w14:textId="64A4103A" w:rsidR="00123ABF" w:rsidRPr="00123ABF" w:rsidRDefault="00123ABF" w:rsidP="00BC6BDB">
            <w:pPr>
              <w:keepNext/>
              <w:snapToGrid w:val="0"/>
              <w:spacing w:after="0"/>
              <w:jc w:val="both"/>
              <w:rPr>
                <w:rFonts w:ascii="Arial" w:hAnsi="Arial" w:cs="Arial"/>
                <w:sz w:val="18"/>
                <w:szCs w:val="18"/>
                <w:lang w:val="sv-SE"/>
              </w:rPr>
            </w:pPr>
            <w:hyperlink r:id="rId1333"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FD8B57" w14:textId="050F6B3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D775B4" w14:textId="3B921220"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CE1EFA"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DL_2A_n261(G-I)_UL_2A_n261I</w:t>
            </w:r>
          </w:p>
          <w:p w14:paraId="11CB3FDA" w14:textId="1787565B" w:rsidR="00123ABF" w:rsidRPr="00123ABF" w:rsidRDefault="00123ABF" w:rsidP="00BC6BDB">
            <w:pPr>
              <w:pStyle w:val="TAL"/>
              <w:snapToGrid w:val="0"/>
              <w:jc w:val="both"/>
              <w:rPr>
                <w:rFonts w:cs="Arial"/>
                <w:szCs w:val="18"/>
              </w:rPr>
            </w:pPr>
            <w:r w:rsidRPr="00123ABF">
              <w:rPr>
                <w:rFonts w:eastAsia="Times New Roman" w:cs="Arial"/>
                <w:color w:val="000000"/>
                <w:szCs w:val="18"/>
              </w:rPr>
              <w:t>New: DL_2A_n261(A-J)_UL_2A_n261I</w:t>
            </w:r>
          </w:p>
        </w:tc>
      </w:tr>
      <w:tr w:rsidR="00123ABF" w:rsidRPr="00123ABF" w14:paraId="512894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C29692" w14:textId="3E08AC8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1721F3" w14:textId="6DCEF40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7E48FC"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C2BFFF" w14:textId="3775AE74"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4C41F2" w14:textId="38B26B3D" w:rsidR="00123ABF" w:rsidRPr="00123ABF" w:rsidRDefault="00123ABF" w:rsidP="00BC6BDB">
            <w:pPr>
              <w:keepNext/>
              <w:snapToGrid w:val="0"/>
              <w:spacing w:after="0"/>
              <w:jc w:val="both"/>
              <w:rPr>
                <w:rFonts w:ascii="Arial" w:hAnsi="Arial" w:cs="Arial"/>
                <w:sz w:val="18"/>
                <w:szCs w:val="18"/>
                <w:lang w:val="sv-SE"/>
              </w:rPr>
            </w:pPr>
            <w:hyperlink r:id="rId1334"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8AD67A" w14:textId="2FC8C77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52DFEE" w14:textId="449A1FCA"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C25B40"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DL_2A_n261J_UL_2A_n261I</w:t>
            </w:r>
          </w:p>
          <w:p w14:paraId="5865B6F4" w14:textId="2633A268"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DL_2A_n261(A-I)_UL_2A_n261Ic</w:t>
            </w:r>
          </w:p>
        </w:tc>
      </w:tr>
      <w:tr w:rsidR="00123ABF" w:rsidRPr="00123ABF" w14:paraId="0638E1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D4518" w14:textId="25EA48CC"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60A3B3" w14:textId="27F78BDC"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74FF25"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6CDE40" w14:textId="5EBD30EA"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96EC62" w14:textId="1B0A717A" w:rsidR="00123ABF" w:rsidRPr="00123ABF" w:rsidRDefault="00123ABF" w:rsidP="00BC6BDB">
            <w:pPr>
              <w:keepNext/>
              <w:snapToGrid w:val="0"/>
              <w:spacing w:after="0"/>
              <w:jc w:val="both"/>
              <w:rPr>
                <w:rFonts w:ascii="Arial" w:hAnsi="Arial" w:cs="Arial"/>
                <w:sz w:val="18"/>
                <w:szCs w:val="18"/>
                <w:lang w:val="sv-SE"/>
              </w:rPr>
            </w:pPr>
            <w:hyperlink r:id="rId1335"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F728BF" w14:textId="7AB0217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8E2E341" w14:textId="5200013B"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3C2726"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DL_2A_n261(2A-G)_UL_2A_n261G</w:t>
            </w:r>
          </w:p>
          <w:p w14:paraId="63351378" w14:textId="4FB6BA2A"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DL_2A_n261(4A)_UL_2A_n261A</w:t>
            </w:r>
          </w:p>
        </w:tc>
      </w:tr>
      <w:tr w:rsidR="00123ABF" w:rsidRPr="00123ABF" w14:paraId="546D37D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3B25A4" w14:textId="3010C38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1FCEAE" w14:textId="0E2A364A"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48DBB4"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2150D8" w14:textId="04716E5B"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27611C" w14:textId="0EA358C0" w:rsidR="00123ABF" w:rsidRPr="00123ABF" w:rsidRDefault="00123ABF" w:rsidP="00BC6BDB">
            <w:pPr>
              <w:keepNext/>
              <w:snapToGrid w:val="0"/>
              <w:spacing w:after="0"/>
              <w:jc w:val="both"/>
              <w:rPr>
                <w:rFonts w:ascii="Arial" w:hAnsi="Arial" w:cs="Arial"/>
                <w:sz w:val="18"/>
                <w:szCs w:val="18"/>
                <w:lang w:val="sv-SE"/>
              </w:rPr>
            </w:pPr>
            <w:hyperlink r:id="rId1336"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C545B8" w14:textId="2B90805D"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104F73" w14:textId="6199359E"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AAD354"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DL_13A_n261(A-H)_UL_13A_n261A</w:t>
            </w:r>
          </w:p>
          <w:p w14:paraId="18C4E40B" w14:textId="2D7A0AB1" w:rsidR="00123ABF" w:rsidRPr="00123ABF" w:rsidRDefault="00123ABF" w:rsidP="00BC6BDB">
            <w:pPr>
              <w:pStyle w:val="TAL"/>
              <w:snapToGrid w:val="0"/>
              <w:jc w:val="both"/>
              <w:rPr>
                <w:rFonts w:cs="Arial"/>
                <w:szCs w:val="18"/>
              </w:rPr>
            </w:pPr>
            <w:r w:rsidRPr="00123ABF">
              <w:rPr>
                <w:rFonts w:eastAsia="Times New Roman" w:cs="Arial"/>
                <w:color w:val="000000"/>
                <w:szCs w:val="18"/>
              </w:rPr>
              <w:t>New: DL_13A_n261(2A-G)_UL_13A_n261A</w:t>
            </w:r>
          </w:p>
        </w:tc>
      </w:tr>
      <w:tr w:rsidR="00123ABF" w:rsidRPr="00123ABF" w14:paraId="271AEF0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579D6D" w14:textId="41E6860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3F3465" w14:textId="43AFDAF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C9B958"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2D836B6" w14:textId="4C6EF0D2"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B7EAD6" w14:textId="571974A4" w:rsidR="00123ABF" w:rsidRPr="00123ABF" w:rsidRDefault="00123ABF" w:rsidP="00BC6BDB">
            <w:pPr>
              <w:keepNext/>
              <w:snapToGrid w:val="0"/>
              <w:spacing w:after="0"/>
              <w:jc w:val="both"/>
              <w:rPr>
                <w:rFonts w:ascii="Arial" w:hAnsi="Arial" w:cs="Arial"/>
                <w:sz w:val="18"/>
                <w:szCs w:val="18"/>
                <w:lang w:val="sv-SE"/>
              </w:rPr>
            </w:pPr>
            <w:hyperlink r:id="rId1337"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B9045D" w14:textId="069C94F1"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E91790" w14:textId="400AA177"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E129BE"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DL_13A_n261J_UL_13A_n261A</w:t>
            </w:r>
          </w:p>
          <w:p w14:paraId="1E39B67F" w14:textId="430B6438"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DL_13A_n261(A-I)_UL_13A_n261A</w:t>
            </w:r>
          </w:p>
        </w:tc>
      </w:tr>
      <w:tr w:rsidR="00123ABF" w:rsidRPr="00123ABF" w14:paraId="34683F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4B0FC3" w14:textId="27109E7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A8B5C8" w14:textId="439C518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52A2EE"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A41662C" w14:textId="5EF0DCD8"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F95412" w14:textId="59552FC5" w:rsidR="00123ABF" w:rsidRPr="00123ABF" w:rsidRDefault="00123ABF" w:rsidP="00BC6BDB">
            <w:pPr>
              <w:keepNext/>
              <w:snapToGrid w:val="0"/>
              <w:spacing w:after="0"/>
              <w:jc w:val="both"/>
              <w:rPr>
                <w:rFonts w:ascii="Arial" w:hAnsi="Arial" w:cs="Arial"/>
                <w:sz w:val="18"/>
                <w:szCs w:val="18"/>
                <w:lang w:val="sv-SE"/>
              </w:rPr>
            </w:pPr>
            <w:hyperlink r:id="rId1338"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1ADEDA" w14:textId="34168896"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E42065" w14:textId="5F82AB2C"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ED982B"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DL_13A_n261J_UL_13A_n261I</w:t>
            </w:r>
          </w:p>
          <w:p w14:paraId="2CBB9C4F" w14:textId="5FF373A6"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DL_13A_n261(A-I)_UL_13A_n261I</w:t>
            </w:r>
          </w:p>
        </w:tc>
      </w:tr>
      <w:tr w:rsidR="00123ABF" w:rsidRPr="00123ABF" w14:paraId="5818A34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518BAC" w14:textId="19A892D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6836EE" w14:textId="73159B9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0FFC3C"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4C7757" w14:textId="1EFEE220"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8B33E0" w14:textId="33359940" w:rsidR="00123ABF" w:rsidRPr="00123ABF" w:rsidRDefault="00123ABF" w:rsidP="00BC6BDB">
            <w:pPr>
              <w:keepNext/>
              <w:snapToGrid w:val="0"/>
              <w:spacing w:after="0"/>
              <w:jc w:val="both"/>
              <w:rPr>
                <w:rFonts w:ascii="Arial" w:hAnsi="Arial" w:cs="Arial"/>
                <w:sz w:val="18"/>
                <w:szCs w:val="18"/>
                <w:lang w:val="sv-SE"/>
              </w:rPr>
            </w:pPr>
            <w:hyperlink r:id="rId1339"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51E819" w14:textId="2A450BDC"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41EB1C" w14:textId="35E4C812"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DC2984"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DL_13A_n261J_UL_13A_n261A</w:t>
            </w:r>
          </w:p>
          <w:p w14:paraId="2DE57DD2" w14:textId="2D3171AA"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DL_13A_n261(A-I)_UL_13A_n261A</w:t>
            </w:r>
          </w:p>
        </w:tc>
      </w:tr>
      <w:tr w:rsidR="00123ABF" w:rsidRPr="00123ABF" w14:paraId="7D1209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760C5A" w14:textId="5CE24FE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C4A259" w14:textId="711F9C1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951F5F"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E1870F" w14:textId="64B41C62"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07148D" w14:textId="6CB1C985" w:rsidR="00123ABF" w:rsidRPr="00123ABF" w:rsidRDefault="00123ABF" w:rsidP="00BC6BDB">
            <w:pPr>
              <w:keepNext/>
              <w:snapToGrid w:val="0"/>
              <w:spacing w:after="0"/>
              <w:jc w:val="both"/>
              <w:rPr>
                <w:rFonts w:ascii="Arial" w:hAnsi="Arial" w:cs="Arial"/>
                <w:sz w:val="18"/>
                <w:szCs w:val="18"/>
                <w:lang w:val="sv-SE"/>
              </w:rPr>
            </w:pPr>
            <w:hyperlink r:id="rId1340" w:history="1">
              <w:r w:rsidRPr="00123ABF">
                <w:rPr>
                  <w:rStyle w:val="ae"/>
                  <w:rFonts w:ascii="Arial" w:hAnsi="Arial" w:cs="Arial"/>
                  <w:sz w:val="18"/>
                  <w:szCs w:val="18"/>
                </w:rPr>
                <w:t>Zheng.Zhao@verizonwireless.co</w:t>
              </w:r>
              <w:r w:rsidRPr="00123ABF">
                <w:rPr>
                  <w:rStyle w:val="ae"/>
                  <w:rFonts w:ascii="Arial" w:hAnsi="Arial" w:cs="Arial"/>
                  <w:sz w:val="18"/>
                  <w:szCs w:val="18"/>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AC57B7" w14:textId="7B8CDF0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ADCFF0" w14:textId="66564A71"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72C4F8"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DL_13A_n261(A-G)_UL_13A_n261G</w:t>
            </w:r>
          </w:p>
          <w:p w14:paraId="740EF676" w14:textId="28FB117F"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DL_13A_n261(3A)_UL_13A_n261A</w:t>
            </w:r>
          </w:p>
        </w:tc>
      </w:tr>
      <w:tr w:rsidR="00123ABF" w:rsidRPr="00123ABF" w14:paraId="0440F9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E53B51" w14:textId="42DAFFD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lastRenderedPageBreak/>
              <w:t>DC_13A_n261J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21715D" w14:textId="6695B89D"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06B595"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70E2D4" w14:textId="18D85340"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0BAC6B7" w14:textId="3DFE8D86" w:rsidR="00123ABF" w:rsidRPr="00123ABF" w:rsidRDefault="00123ABF" w:rsidP="00BC6BDB">
            <w:pPr>
              <w:keepNext/>
              <w:snapToGrid w:val="0"/>
              <w:spacing w:after="0"/>
              <w:jc w:val="both"/>
              <w:rPr>
                <w:rFonts w:ascii="Arial" w:hAnsi="Arial" w:cs="Arial"/>
                <w:sz w:val="18"/>
                <w:szCs w:val="18"/>
                <w:lang w:val="sv-SE"/>
              </w:rPr>
            </w:pPr>
            <w:hyperlink r:id="rId1341"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66434F" w14:textId="69882E4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30E598" w14:textId="28639F5A"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E4E564" w14:textId="10E4FF76"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DL_13A_n261I_UL_13A_n261I</w:t>
            </w:r>
          </w:p>
        </w:tc>
      </w:tr>
      <w:tr w:rsidR="00123ABF" w:rsidRPr="00123ABF" w14:paraId="0D53DE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D7A859" w14:textId="3C291B7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6225D0" w14:textId="100ECC7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518157"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DBCC36" w14:textId="22C7BCB7"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35F2C8" w14:textId="639F8222" w:rsidR="00123ABF" w:rsidRPr="00123ABF" w:rsidRDefault="00123ABF" w:rsidP="00BC6BDB">
            <w:pPr>
              <w:keepNext/>
              <w:snapToGrid w:val="0"/>
              <w:spacing w:after="0"/>
              <w:jc w:val="both"/>
              <w:rPr>
                <w:rFonts w:ascii="Arial" w:hAnsi="Arial" w:cs="Arial"/>
                <w:sz w:val="18"/>
                <w:szCs w:val="18"/>
                <w:lang w:val="sv-SE"/>
              </w:rPr>
            </w:pPr>
            <w:hyperlink r:id="rId1342"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FC138" w14:textId="7950416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943DA8" w14:textId="16E9A0E0"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0E5EB3" w14:textId="1BCD7B7B"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DL_13A_n261J_UL_13A_n261I</w:t>
            </w:r>
          </w:p>
        </w:tc>
      </w:tr>
      <w:tr w:rsidR="00123ABF" w:rsidRPr="00123ABF" w14:paraId="14CD5F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48474A" w14:textId="3506E9D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E3A565" w14:textId="436C8831"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w:t>
            </w:r>
            <w:r w:rsidRPr="00123ABF">
              <w:rPr>
                <w:rFonts w:ascii="Arial" w:eastAsia="Times New Roman" w:hAnsi="Arial" w:cs="Arial"/>
                <w:color w:val="000000"/>
                <w:sz w:val="18"/>
                <w:szCs w:val="18"/>
              </w:rPr>
              <w:b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4CE06C"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4A42B6" w14:textId="13AF2119"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EE11CA" w14:textId="40956C1D" w:rsidR="00123ABF" w:rsidRPr="00123ABF" w:rsidRDefault="00123ABF" w:rsidP="00BC6BDB">
            <w:pPr>
              <w:keepNext/>
              <w:snapToGrid w:val="0"/>
              <w:spacing w:after="0"/>
              <w:jc w:val="both"/>
              <w:rPr>
                <w:rFonts w:ascii="Arial" w:hAnsi="Arial" w:cs="Arial"/>
                <w:sz w:val="18"/>
                <w:szCs w:val="18"/>
                <w:lang w:val="sv-SE"/>
              </w:rPr>
            </w:pPr>
            <w:hyperlink r:id="rId1343"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2D4BC5" w14:textId="3F61589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BC0B927" w14:textId="148FB02F"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66B810"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DL_13A_n261(A-I)_UL_13A_n261A</w:t>
            </w:r>
          </w:p>
          <w:p w14:paraId="6AB03878"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DL_13A_n261(2A-H)_UL_13A_n261A</w:t>
            </w:r>
          </w:p>
          <w:p w14:paraId="05733AB3"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DL_13A_n261(A-I)_UL_13A_n261I</w:t>
            </w:r>
          </w:p>
          <w:p w14:paraId="0B8BFF4A" w14:textId="309F961B" w:rsidR="00123ABF" w:rsidRPr="00123ABF" w:rsidRDefault="00123ABF" w:rsidP="00BC6BDB">
            <w:pPr>
              <w:pStyle w:val="TAL"/>
              <w:snapToGrid w:val="0"/>
              <w:jc w:val="both"/>
              <w:rPr>
                <w:rFonts w:cs="Arial"/>
                <w:szCs w:val="18"/>
              </w:rPr>
            </w:pPr>
            <w:r w:rsidRPr="00123ABF">
              <w:rPr>
                <w:rFonts w:eastAsia="Times New Roman" w:cs="Arial"/>
                <w:color w:val="000000"/>
                <w:szCs w:val="18"/>
              </w:rPr>
              <w:t>New: DL_13A_n261(2A-H)_UL_13A_n261H</w:t>
            </w:r>
          </w:p>
        </w:tc>
      </w:tr>
      <w:tr w:rsidR="00123ABF" w:rsidRPr="00123ABF" w14:paraId="09DC8C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C4E6DA" w14:textId="754E62AC"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D8FECE" w14:textId="35772A75"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w:t>
            </w:r>
            <w:r w:rsidRPr="00123ABF">
              <w:rPr>
                <w:rFonts w:ascii="Arial" w:eastAsia="Times New Roman" w:hAnsi="Arial" w:cs="Arial"/>
                <w:color w:val="000000"/>
                <w:sz w:val="18"/>
                <w:szCs w:val="18"/>
              </w:rPr>
              <w:b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B3F4DC"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C57576" w14:textId="4D38F7B5"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380C07" w14:textId="1D83AB14" w:rsidR="00123ABF" w:rsidRPr="00123ABF" w:rsidRDefault="00123ABF" w:rsidP="00BC6BDB">
            <w:pPr>
              <w:keepNext/>
              <w:snapToGrid w:val="0"/>
              <w:spacing w:after="0"/>
              <w:jc w:val="both"/>
              <w:rPr>
                <w:rFonts w:ascii="Arial" w:hAnsi="Arial" w:cs="Arial"/>
                <w:sz w:val="18"/>
                <w:szCs w:val="18"/>
                <w:lang w:val="sv-SE"/>
              </w:rPr>
            </w:pPr>
            <w:hyperlink r:id="rId1344"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32526B" w14:textId="5F46ED5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909FAD" w14:textId="3F0B081B"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42B8D2"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DL_13A_n261(A-G)_UL_13A_n261A</w:t>
            </w:r>
          </w:p>
          <w:p w14:paraId="684A6A4A" w14:textId="0BB90EEF"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DL_13A_n261(A-G)_UL_13A_n261G</w:t>
            </w:r>
          </w:p>
        </w:tc>
      </w:tr>
      <w:tr w:rsidR="00123ABF" w:rsidRPr="00123ABF" w14:paraId="7CCDFA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C55116" w14:textId="557E949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C47934" w14:textId="7417D77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6AB347"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6CA081" w14:textId="51B21CA4"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565C69" w14:textId="390197C5" w:rsidR="00123ABF" w:rsidRPr="00123ABF" w:rsidRDefault="00123ABF" w:rsidP="00BC6BDB">
            <w:pPr>
              <w:keepNext/>
              <w:snapToGrid w:val="0"/>
              <w:spacing w:after="0"/>
              <w:jc w:val="both"/>
              <w:rPr>
                <w:rFonts w:ascii="Arial" w:hAnsi="Arial" w:cs="Arial"/>
                <w:sz w:val="18"/>
                <w:szCs w:val="18"/>
                <w:lang w:val="sv-SE"/>
              </w:rPr>
            </w:pPr>
            <w:hyperlink r:id="rId1345"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24298B" w14:textId="0D28326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5AAE03" w14:textId="5A21E74A"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2EE3A"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DL_13A_n261(A-G)_UL_13A_n261G</w:t>
            </w:r>
          </w:p>
          <w:p w14:paraId="2DD26DE0" w14:textId="286A19F0"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DL_13A_n261(3A)_UL_13A_n261A</w:t>
            </w:r>
          </w:p>
        </w:tc>
      </w:tr>
      <w:tr w:rsidR="00123ABF" w:rsidRPr="00123ABF" w14:paraId="0B8205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3635CD" w14:textId="0971D12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BAE779" w14:textId="37A4AC2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w:t>
            </w:r>
            <w:r w:rsidRPr="00123ABF">
              <w:rPr>
                <w:rFonts w:ascii="Arial" w:eastAsia="Times New Roman" w:hAnsi="Arial" w:cs="Arial"/>
                <w:color w:val="000000"/>
                <w:sz w:val="18"/>
                <w:szCs w:val="18"/>
              </w:rPr>
              <w:b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4EC156"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5BB272" w14:textId="6A90EBDF"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D98DB6" w14:textId="54B5C950" w:rsidR="00123ABF" w:rsidRPr="00123ABF" w:rsidRDefault="00123ABF" w:rsidP="00BC6BDB">
            <w:pPr>
              <w:keepNext/>
              <w:snapToGrid w:val="0"/>
              <w:spacing w:after="0"/>
              <w:jc w:val="both"/>
              <w:rPr>
                <w:rFonts w:ascii="Arial" w:hAnsi="Arial" w:cs="Arial"/>
                <w:sz w:val="18"/>
                <w:szCs w:val="18"/>
                <w:lang w:val="sv-SE"/>
              </w:rPr>
            </w:pPr>
            <w:hyperlink r:id="rId1346"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1E7834" w14:textId="5CF8F33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F62ABF" w14:textId="5596F65E"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76643E"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DL_13A_n261K_UL_13A_n261A</w:t>
            </w:r>
          </w:p>
          <w:p w14:paraId="27F06E2D"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DL_13A_n261(A-J)_UL_13A_n261A</w:t>
            </w:r>
          </w:p>
          <w:p w14:paraId="4DBF6B0B"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DL_13A_n261K_UL_13A_n261I</w:t>
            </w:r>
          </w:p>
          <w:p w14:paraId="17D2C2A5" w14:textId="437A75C3" w:rsidR="00123ABF" w:rsidRPr="00123ABF" w:rsidRDefault="00123ABF" w:rsidP="00BC6BDB">
            <w:pPr>
              <w:pStyle w:val="TAL"/>
              <w:snapToGrid w:val="0"/>
              <w:jc w:val="both"/>
              <w:rPr>
                <w:rFonts w:cs="Arial"/>
                <w:szCs w:val="18"/>
              </w:rPr>
            </w:pPr>
            <w:r w:rsidRPr="00123ABF">
              <w:rPr>
                <w:rFonts w:eastAsia="Times New Roman" w:cs="Arial"/>
                <w:color w:val="000000"/>
                <w:szCs w:val="18"/>
              </w:rPr>
              <w:t>New: DL_13A_n261(A-J)_UL_13A_n261I</w:t>
            </w:r>
          </w:p>
        </w:tc>
      </w:tr>
      <w:tr w:rsidR="00123ABF" w:rsidRPr="00123ABF" w14:paraId="359105E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9021A1" w14:textId="4C04A1D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70484" w14:textId="68C1937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250C80"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5D6E74" w14:textId="654223D3"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633DD1" w14:textId="35654453" w:rsidR="00123ABF" w:rsidRPr="00123ABF" w:rsidRDefault="00123ABF" w:rsidP="00BC6BDB">
            <w:pPr>
              <w:keepNext/>
              <w:snapToGrid w:val="0"/>
              <w:spacing w:after="0"/>
              <w:jc w:val="both"/>
              <w:rPr>
                <w:rFonts w:ascii="Arial" w:hAnsi="Arial" w:cs="Arial"/>
                <w:sz w:val="18"/>
                <w:szCs w:val="18"/>
                <w:lang w:val="sv-SE"/>
              </w:rPr>
            </w:pPr>
            <w:hyperlink r:id="rId1347"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47676C" w14:textId="08FAE27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5774AD" w14:textId="1BCFDA69"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FAB16F"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DL_13A_n261(A-J)_UL_13A_n261I</w:t>
            </w:r>
          </w:p>
          <w:p w14:paraId="6123CD8A" w14:textId="1F75A726"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DL_13A_n261(G-I)_UL_13A_n261I</w:t>
            </w:r>
          </w:p>
        </w:tc>
      </w:tr>
      <w:tr w:rsidR="00123ABF" w:rsidRPr="00123ABF" w14:paraId="2049A61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332CED" w14:textId="7F9A1CA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4F7219" w14:textId="5649B67D"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D92431"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E2FFC" w14:textId="64EABD70"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93BBA0" w14:textId="1C725E56" w:rsidR="00123ABF" w:rsidRPr="00123ABF" w:rsidRDefault="00123ABF" w:rsidP="00BC6BDB">
            <w:pPr>
              <w:keepNext/>
              <w:snapToGrid w:val="0"/>
              <w:spacing w:after="0"/>
              <w:jc w:val="both"/>
              <w:rPr>
                <w:rFonts w:ascii="Arial" w:hAnsi="Arial" w:cs="Arial"/>
                <w:sz w:val="18"/>
                <w:szCs w:val="18"/>
                <w:lang w:val="sv-SE"/>
              </w:rPr>
            </w:pPr>
            <w:hyperlink r:id="rId1348"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91C450" w14:textId="6A99CB4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250D13" w14:textId="2917576E"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81D021"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DL_13A_n261J_UL_13A_n261I</w:t>
            </w:r>
          </w:p>
          <w:p w14:paraId="0D736DD8" w14:textId="321A7288"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DL_13A_n261(A-I)_UL_13A_n261I</w:t>
            </w:r>
          </w:p>
        </w:tc>
      </w:tr>
      <w:tr w:rsidR="00123ABF" w:rsidRPr="00123ABF" w14:paraId="53D035C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3B90E2" w14:textId="3BA89EA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31E1E1" w14:textId="4EDB3EF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B33BEB"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0E95A3" w14:textId="4C0A67F6"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8F8461" w14:textId="46431BFD" w:rsidR="00123ABF" w:rsidRPr="00123ABF" w:rsidRDefault="00123ABF" w:rsidP="00BC6BDB">
            <w:pPr>
              <w:keepNext/>
              <w:snapToGrid w:val="0"/>
              <w:spacing w:after="0"/>
              <w:jc w:val="both"/>
              <w:rPr>
                <w:rFonts w:ascii="Arial" w:hAnsi="Arial" w:cs="Arial"/>
                <w:sz w:val="18"/>
                <w:szCs w:val="18"/>
                <w:lang w:val="sv-SE"/>
              </w:rPr>
            </w:pPr>
            <w:hyperlink r:id="rId1349"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D641F2" w14:textId="179587AA"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ACD069" w14:textId="5E82348F"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274DCE"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DL_13A_n261(4A)_UL_13A_n261A</w:t>
            </w:r>
          </w:p>
          <w:p w14:paraId="38C40A69" w14:textId="32E0BB58" w:rsidR="00123ABF" w:rsidRPr="00123ABF" w:rsidRDefault="00123ABF" w:rsidP="00BC6BDB">
            <w:pPr>
              <w:pStyle w:val="TAL"/>
              <w:snapToGrid w:val="0"/>
              <w:jc w:val="both"/>
              <w:rPr>
                <w:rFonts w:cs="Arial"/>
                <w:szCs w:val="18"/>
              </w:rPr>
            </w:pPr>
            <w:r w:rsidRPr="00123ABF">
              <w:rPr>
                <w:rFonts w:eastAsia="Times New Roman" w:cs="Arial"/>
                <w:color w:val="000000"/>
                <w:szCs w:val="18"/>
              </w:rPr>
              <w:t>New: DL_13A_n261(2A-G)_UL_13A_n261G</w:t>
            </w:r>
          </w:p>
        </w:tc>
      </w:tr>
      <w:tr w:rsidR="00123ABF" w:rsidRPr="00123ABF" w14:paraId="161112E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F800CF" w14:textId="727FDAD5"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43C9E9" w14:textId="2DFB229A"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A5B8C6"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AE688F" w14:textId="166B464A"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EE0D9D" w14:textId="2C743E48" w:rsidR="00123ABF" w:rsidRPr="00123ABF" w:rsidRDefault="00123ABF" w:rsidP="00BC6BDB">
            <w:pPr>
              <w:keepNext/>
              <w:snapToGrid w:val="0"/>
              <w:spacing w:after="0"/>
              <w:jc w:val="both"/>
              <w:rPr>
                <w:rFonts w:ascii="Arial" w:hAnsi="Arial" w:cs="Arial"/>
                <w:sz w:val="18"/>
                <w:szCs w:val="18"/>
                <w:lang w:val="sv-SE"/>
              </w:rPr>
            </w:pPr>
            <w:hyperlink r:id="rId1350"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8D2DCE" w14:textId="028608E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2315A6" w14:textId="6B0F6678"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DAF56B"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DL_66A-66A_n261J_UL_66A_n261A</w:t>
            </w:r>
          </w:p>
          <w:p w14:paraId="740244AA" w14:textId="1305E2F7"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DL_66A-66A_n261(A-I)_UL_66A_n261A</w:t>
            </w:r>
          </w:p>
        </w:tc>
      </w:tr>
      <w:tr w:rsidR="00123ABF" w:rsidRPr="00123ABF" w14:paraId="43E974B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F4451A" w14:textId="63E0D015"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0BE50A" w14:textId="429B91D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5E8E5E"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888EE7" w14:textId="6537BC20"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DF1D58" w14:textId="26390698" w:rsidR="00123ABF" w:rsidRPr="00123ABF" w:rsidRDefault="00123ABF" w:rsidP="00BC6BDB">
            <w:pPr>
              <w:keepNext/>
              <w:snapToGrid w:val="0"/>
              <w:spacing w:after="0"/>
              <w:jc w:val="both"/>
              <w:rPr>
                <w:rFonts w:ascii="Arial" w:hAnsi="Arial" w:cs="Arial"/>
                <w:sz w:val="18"/>
                <w:szCs w:val="18"/>
                <w:lang w:val="sv-SE"/>
              </w:rPr>
            </w:pPr>
            <w:hyperlink r:id="rId1351"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75823F" w14:textId="74BECF6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129D74" w14:textId="5728A379"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2F3AA4" w14:textId="4D14442E"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DL_66A-66A_n261I_UL_66A_n261A</w:t>
            </w:r>
          </w:p>
        </w:tc>
      </w:tr>
      <w:tr w:rsidR="00123ABF" w:rsidRPr="00123ABF" w14:paraId="1FACA2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978E99" w14:textId="1D886FC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4661FD" w14:textId="163501A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A2204"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67DE13" w14:textId="0A8E48A1"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BF6AF3" w14:textId="0F8508DB" w:rsidR="00123ABF" w:rsidRPr="00123ABF" w:rsidRDefault="00123ABF" w:rsidP="00BC6BDB">
            <w:pPr>
              <w:keepNext/>
              <w:snapToGrid w:val="0"/>
              <w:spacing w:after="0"/>
              <w:jc w:val="both"/>
              <w:rPr>
                <w:rFonts w:ascii="Arial" w:hAnsi="Arial" w:cs="Arial"/>
                <w:sz w:val="18"/>
                <w:szCs w:val="18"/>
                <w:lang w:val="sv-SE"/>
              </w:rPr>
            </w:pPr>
            <w:hyperlink r:id="rId1352"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76C345" w14:textId="7DB16E2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2E037B" w14:textId="1ADBE201"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488895" w14:textId="007A0261"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DL_66A_n261I_UL_66A_n261A</w:t>
            </w:r>
          </w:p>
        </w:tc>
      </w:tr>
      <w:tr w:rsidR="00123ABF" w:rsidRPr="00123ABF" w14:paraId="40A281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54FEA3" w14:textId="63B9F7B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B99E96" w14:textId="705FFA7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05C57F"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766D47" w14:textId="2D18C99A"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4B3C52" w14:textId="2AFAE41A" w:rsidR="00123ABF" w:rsidRPr="00123ABF" w:rsidRDefault="00123ABF" w:rsidP="00BC6BDB">
            <w:pPr>
              <w:keepNext/>
              <w:snapToGrid w:val="0"/>
              <w:spacing w:after="0"/>
              <w:jc w:val="both"/>
              <w:rPr>
                <w:rFonts w:ascii="Arial" w:hAnsi="Arial" w:cs="Arial"/>
                <w:sz w:val="18"/>
                <w:szCs w:val="18"/>
                <w:lang w:val="sv-SE"/>
              </w:rPr>
            </w:pPr>
            <w:hyperlink r:id="rId1353"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55F59F" w14:textId="760D740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BCBAD1" w14:textId="7D297F1E"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57A6AF" w14:textId="3BFE99DC"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DL_66A_n261(A-I)_UL_66A_n261A</w:t>
            </w:r>
          </w:p>
        </w:tc>
      </w:tr>
      <w:tr w:rsidR="00123ABF" w:rsidRPr="00123ABF" w14:paraId="6BBFDA5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5A1655" w14:textId="31615F6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 xml:space="preserve">DC_66A-66A_n261K </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E17B6F6" w14:textId="7F96652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 xml:space="preserve">DC_66A_n261I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D2CD6B"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1F3160" w14:textId="47B4A9B2"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B60FDB" w14:textId="78DEE19C" w:rsidR="00123ABF" w:rsidRPr="00123ABF" w:rsidRDefault="00123ABF" w:rsidP="00BC6BDB">
            <w:pPr>
              <w:keepNext/>
              <w:snapToGrid w:val="0"/>
              <w:spacing w:after="0"/>
              <w:jc w:val="both"/>
              <w:rPr>
                <w:rFonts w:ascii="Arial" w:hAnsi="Arial" w:cs="Arial"/>
                <w:sz w:val="18"/>
                <w:szCs w:val="18"/>
                <w:lang w:val="sv-SE"/>
              </w:rPr>
            </w:pPr>
            <w:hyperlink r:id="rId1354"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8B388C" w14:textId="1982169C"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53398" w14:textId="2EAA18BE"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9914CD" w14:textId="4E840218" w:rsidR="00123ABF" w:rsidRPr="00123ABF" w:rsidRDefault="00123ABF" w:rsidP="00BC6BDB">
            <w:pPr>
              <w:pStyle w:val="TAL"/>
              <w:snapToGrid w:val="0"/>
              <w:jc w:val="both"/>
              <w:rPr>
                <w:rFonts w:cs="Arial"/>
                <w:szCs w:val="18"/>
              </w:rPr>
            </w:pPr>
            <w:r w:rsidRPr="00123ABF">
              <w:rPr>
                <w:rFonts w:eastAsia="Times New Roman" w:cs="Arial"/>
                <w:color w:val="000000"/>
                <w:szCs w:val="18"/>
              </w:rPr>
              <w:t xml:space="preserve">New: DL_66A-66A_n261L_UL_66A_n261I </w:t>
            </w:r>
          </w:p>
        </w:tc>
      </w:tr>
      <w:tr w:rsidR="00123ABF" w:rsidRPr="00123ABF" w14:paraId="5BEBA63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D69B6A" w14:textId="238475D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lastRenderedPageBreak/>
              <w:t>DC_66A-66A_n261L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14E7FB" w14:textId="2BA8E5DD"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14640C"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4EEE5C" w14:textId="09870A55"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1B1CA3" w14:textId="1CA41774" w:rsidR="00123ABF" w:rsidRPr="00123ABF" w:rsidRDefault="00123ABF" w:rsidP="00BC6BDB">
            <w:pPr>
              <w:keepNext/>
              <w:snapToGrid w:val="0"/>
              <w:spacing w:after="0"/>
              <w:jc w:val="both"/>
              <w:rPr>
                <w:rFonts w:ascii="Arial" w:hAnsi="Arial" w:cs="Arial"/>
                <w:sz w:val="18"/>
                <w:szCs w:val="18"/>
                <w:lang w:val="sv-SE"/>
              </w:rPr>
            </w:pPr>
            <w:hyperlink r:id="rId1355"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264B32" w14:textId="5E2475E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71F768F" w14:textId="37CD45E4"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14396C" w14:textId="58FEFD2A"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DL_66A-66A_n261K_UL_66A_n261I</w:t>
            </w:r>
          </w:p>
        </w:tc>
      </w:tr>
      <w:tr w:rsidR="00123ABF" w:rsidRPr="00123ABF" w14:paraId="3BEB6F0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345F76" w14:textId="49431D15"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3F06FC" w14:textId="2EBF8CE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FBD892"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B04FDF" w14:textId="058CCDA4"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F52184" w14:textId="05B9B2A5" w:rsidR="00123ABF" w:rsidRPr="00123ABF" w:rsidRDefault="00123ABF" w:rsidP="00BC6BDB">
            <w:pPr>
              <w:keepNext/>
              <w:snapToGrid w:val="0"/>
              <w:spacing w:after="0"/>
              <w:jc w:val="both"/>
              <w:rPr>
                <w:rFonts w:ascii="Arial" w:hAnsi="Arial" w:cs="Arial"/>
                <w:sz w:val="18"/>
                <w:szCs w:val="18"/>
                <w:lang w:val="sv-SE"/>
              </w:rPr>
            </w:pPr>
            <w:hyperlink r:id="rId1356"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13700A" w14:textId="400721E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BDF41F" w14:textId="6CACA36F"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4AFD7D" w14:textId="3606D794"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DL_66A-66A_n261J_UL_66A_n261I</w:t>
            </w:r>
          </w:p>
        </w:tc>
      </w:tr>
      <w:tr w:rsidR="00123ABF" w:rsidRPr="00123ABF" w14:paraId="738A37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188F83" w14:textId="3F89252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46666A" w14:textId="0B632196"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D3B178"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4C34F0" w14:textId="750C37DA"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97CE0D" w14:textId="70C7A785" w:rsidR="00123ABF" w:rsidRPr="00123ABF" w:rsidRDefault="00123ABF" w:rsidP="00BC6BDB">
            <w:pPr>
              <w:keepNext/>
              <w:snapToGrid w:val="0"/>
              <w:spacing w:after="0"/>
              <w:jc w:val="both"/>
              <w:rPr>
                <w:rFonts w:ascii="Arial" w:hAnsi="Arial" w:cs="Arial"/>
                <w:sz w:val="18"/>
                <w:szCs w:val="18"/>
                <w:lang w:val="sv-SE"/>
              </w:rPr>
            </w:pPr>
            <w:hyperlink r:id="rId1357"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C8B418" w14:textId="367286F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B1E1B8" w14:textId="62AF7522"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2D4A5A" w14:textId="002D924A"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DL_66A-66A_n261I_UL_66A_n261I</w:t>
            </w:r>
          </w:p>
        </w:tc>
      </w:tr>
      <w:tr w:rsidR="00123ABF" w:rsidRPr="00123ABF" w14:paraId="06E303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F383E5" w14:textId="6F51DACD"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17C5DA" w14:textId="3243D3F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E17FC"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BAE595" w14:textId="6F27D617"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06401A" w14:textId="664D1A01" w:rsidR="00123ABF" w:rsidRPr="00123ABF" w:rsidRDefault="00123ABF" w:rsidP="00BC6BDB">
            <w:pPr>
              <w:keepNext/>
              <w:snapToGrid w:val="0"/>
              <w:spacing w:after="0"/>
              <w:jc w:val="both"/>
              <w:rPr>
                <w:rFonts w:ascii="Arial" w:hAnsi="Arial" w:cs="Arial"/>
                <w:sz w:val="18"/>
                <w:szCs w:val="18"/>
                <w:lang w:val="sv-SE"/>
              </w:rPr>
            </w:pPr>
            <w:hyperlink r:id="rId1358"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D5D70C" w14:textId="36EB76B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A7CAA4" w14:textId="02357ECF"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15C2E8" w14:textId="594E6D24"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DL_66A-66A_n261H_UL_66A_n261H</w:t>
            </w:r>
          </w:p>
        </w:tc>
      </w:tr>
      <w:tr w:rsidR="00123ABF" w:rsidRPr="00123ABF" w14:paraId="1327D3E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80DEC6" w14:textId="30BDE2C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AEF22B3" w14:textId="7FB2084A"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1325E4"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A14EC8" w14:textId="6BF505D4"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75815EA" w14:textId="31ED751A" w:rsidR="00123ABF" w:rsidRPr="00123ABF" w:rsidRDefault="00123ABF" w:rsidP="00BC6BDB">
            <w:pPr>
              <w:keepNext/>
              <w:snapToGrid w:val="0"/>
              <w:spacing w:after="0"/>
              <w:jc w:val="both"/>
              <w:rPr>
                <w:rFonts w:ascii="Arial" w:hAnsi="Arial" w:cs="Arial"/>
                <w:sz w:val="18"/>
                <w:szCs w:val="18"/>
                <w:lang w:val="sv-SE"/>
              </w:rPr>
            </w:pPr>
            <w:hyperlink r:id="rId1359"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4D81E2" w14:textId="7DB22D4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7C86B4" w14:textId="377EE30A"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488BCB" w14:textId="19D8DAF7"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DL_66A-66A_n261G_UL_66A_n261G</w:t>
            </w:r>
          </w:p>
        </w:tc>
      </w:tr>
      <w:tr w:rsidR="00123ABF" w:rsidRPr="00123ABF" w14:paraId="2D8A6B1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2E0937" w14:textId="2F54F186"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24394D" w14:textId="68C2799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B73343"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366796" w14:textId="07BEB25B"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309B98" w14:textId="39CCF825" w:rsidR="00123ABF" w:rsidRPr="00123ABF" w:rsidRDefault="00123ABF" w:rsidP="00BC6BDB">
            <w:pPr>
              <w:keepNext/>
              <w:snapToGrid w:val="0"/>
              <w:spacing w:after="0"/>
              <w:jc w:val="both"/>
              <w:rPr>
                <w:rFonts w:ascii="Arial" w:hAnsi="Arial" w:cs="Arial"/>
                <w:sz w:val="18"/>
                <w:szCs w:val="18"/>
                <w:lang w:val="sv-SE"/>
              </w:rPr>
            </w:pPr>
            <w:hyperlink r:id="rId1360"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CDCF3D" w14:textId="075867E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9439C4" w14:textId="6597C9AF"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78EF8B" w14:textId="0B212F92"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DL_66A-66A_n261A_UL_66A_n261A</w:t>
            </w:r>
          </w:p>
        </w:tc>
      </w:tr>
      <w:tr w:rsidR="00123ABF" w:rsidRPr="00123ABF" w14:paraId="6694005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BC5279" w14:textId="132AA43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B4B649" w14:textId="65EACA5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C1EF8E"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0FD6AE" w14:textId="7B605452"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AB9E9E" w14:textId="398FD842" w:rsidR="00123ABF" w:rsidRPr="00123ABF" w:rsidRDefault="00123ABF" w:rsidP="00BC6BDB">
            <w:pPr>
              <w:keepNext/>
              <w:snapToGrid w:val="0"/>
              <w:spacing w:after="0"/>
              <w:jc w:val="both"/>
              <w:rPr>
                <w:rFonts w:ascii="Arial" w:hAnsi="Arial" w:cs="Arial"/>
                <w:sz w:val="18"/>
                <w:szCs w:val="18"/>
                <w:lang w:val="sv-SE"/>
              </w:rPr>
            </w:pPr>
            <w:hyperlink r:id="rId1361"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F0B8DD" w14:textId="5E68293A"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F0C93C" w14:textId="5D027A53"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64D032" w14:textId="431B9D57"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DL_66A_n261A_UL_66A_n261I</w:t>
            </w:r>
          </w:p>
        </w:tc>
      </w:tr>
      <w:tr w:rsidR="00123ABF" w:rsidRPr="00123ABF" w14:paraId="32C74B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EFAB8B" w14:textId="156FEE9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94CF21" w14:textId="0221FF5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DB2AD0"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0630EC" w14:textId="6D4D5B35"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8FB2E4" w14:textId="4BB0FFB5" w:rsidR="00123ABF" w:rsidRPr="00123ABF" w:rsidRDefault="00123ABF" w:rsidP="00BC6BDB">
            <w:pPr>
              <w:keepNext/>
              <w:snapToGrid w:val="0"/>
              <w:spacing w:after="0"/>
              <w:jc w:val="both"/>
              <w:rPr>
                <w:rFonts w:ascii="Arial" w:hAnsi="Arial" w:cs="Arial"/>
                <w:sz w:val="18"/>
                <w:szCs w:val="18"/>
                <w:lang w:val="sv-SE"/>
              </w:rPr>
            </w:pPr>
            <w:hyperlink r:id="rId1362"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CE908C" w14:textId="604EB27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8C1BC9" w14:textId="46219F21"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E2804B"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DL_66A-66A_n261J_UL_66A_n261I</w:t>
            </w:r>
          </w:p>
          <w:p w14:paraId="3C12A817" w14:textId="166085C8"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DL_66A-66A_n261(A-I)_UL_66A_n261I</w:t>
            </w:r>
          </w:p>
        </w:tc>
      </w:tr>
      <w:tr w:rsidR="00123ABF" w:rsidRPr="00123ABF" w14:paraId="0AF7FE4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A48D56" w14:textId="0FF8F68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4CF0585" w14:textId="5D16DE6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137AA9"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5579D7" w14:textId="515F0031"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2FFBC8" w14:textId="44972B6C" w:rsidR="00123ABF" w:rsidRPr="00123ABF" w:rsidRDefault="00123ABF" w:rsidP="00BC6BDB">
            <w:pPr>
              <w:keepNext/>
              <w:snapToGrid w:val="0"/>
              <w:spacing w:after="0"/>
              <w:jc w:val="both"/>
              <w:rPr>
                <w:rFonts w:ascii="Arial" w:hAnsi="Arial" w:cs="Arial"/>
                <w:sz w:val="18"/>
                <w:szCs w:val="18"/>
                <w:lang w:val="sv-SE"/>
              </w:rPr>
            </w:pPr>
            <w:hyperlink r:id="rId1363"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DAF6DC" w14:textId="76699CF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3D092C" w14:textId="4CB845B7"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57531F"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DL_66A-66A_n261(A-I)_UL_66A_n261A</w:t>
            </w:r>
          </w:p>
          <w:p w14:paraId="0B95C01E" w14:textId="351CBDB4"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DL_66A-66A_n261(G-H)_UL_66A_n261A</w:t>
            </w:r>
          </w:p>
        </w:tc>
      </w:tr>
      <w:tr w:rsidR="00123ABF" w:rsidRPr="00123ABF" w14:paraId="28C24D5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08FD6C" w14:textId="2AA67C6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EED381" w14:textId="4FFE74D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34C957"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1CE168" w14:textId="6FD579FA"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FFFB3E" w14:textId="6BB56128" w:rsidR="00123ABF" w:rsidRPr="00123ABF" w:rsidRDefault="00123ABF" w:rsidP="00BC6BDB">
            <w:pPr>
              <w:keepNext/>
              <w:snapToGrid w:val="0"/>
              <w:spacing w:after="0"/>
              <w:jc w:val="both"/>
              <w:rPr>
                <w:rFonts w:ascii="Arial" w:hAnsi="Arial" w:cs="Arial"/>
                <w:sz w:val="18"/>
                <w:szCs w:val="18"/>
                <w:lang w:val="sv-SE"/>
              </w:rPr>
            </w:pPr>
            <w:hyperlink r:id="rId1364"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5656A8" w14:textId="285D26C1"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4762C4" w14:textId="18A49142"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A4DD15" w14:textId="7C654DF7"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DL_66A_n261J_UL_66A_n261A</w:t>
            </w:r>
          </w:p>
        </w:tc>
      </w:tr>
      <w:tr w:rsidR="00123ABF" w:rsidRPr="00123ABF" w14:paraId="21E0A18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F9E22C" w14:textId="556CF76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668574" w14:textId="505B782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1A9A50"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19EF3D7" w14:textId="601CDB7C"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FD2D7C" w14:textId="4E1D1F27" w:rsidR="00123ABF" w:rsidRPr="00123ABF" w:rsidRDefault="00123ABF" w:rsidP="00BC6BDB">
            <w:pPr>
              <w:keepNext/>
              <w:snapToGrid w:val="0"/>
              <w:spacing w:after="0"/>
              <w:jc w:val="both"/>
              <w:rPr>
                <w:rFonts w:ascii="Arial" w:hAnsi="Arial" w:cs="Arial"/>
                <w:sz w:val="18"/>
                <w:szCs w:val="18"/>
                <w:lang w:val="sv-SE"/>
              </w:rPr>
            </w:pPr>
            <w:hyperlink r:id="rId1365"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C6D899" w14:textId="4E4105B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7702FC3" w14:textId="2F85228F"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8BA310"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DL_66A-66A_n261I_UL_66A_n261I</w:t>
            </w:r>
          </w:p>
          <w:p w14:paraId="65E51EEF" w14:textId="04FB71DC"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DL_66A-66A_n261(A-H)_UL_66A_n261H</w:t>
            </w:r>
          </w:p>
        </w:tc>
      </w:tr>
      <w:tr w:rsidR="00123ABF" w:rsidRPr="00123ABF" w14:paraId="257C2A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A69EA7" w14:textId="3D4BBE9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2138F2" w14:textId="1DDC87F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927DCE"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F140EB" w14:textId="3059F7E3"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546597" w14:textId="0687866D" w:rsidR="00123ABF" w:rsidRPr="00123ABF" w:rsidRDefault="00123ABF" w:rsidP="00BC6BDB">
            <w:pPr>
              <w:keepNext/>
              <w:snapToGrid w:val="0"/>
              <w:spacing w:after="0"/>
              <w:jc w:val="both"/>
              <w:rPr>
                <w:rFonts w:ascii="Arial" w:hAnsi="Arial" w:cs="Arial"/>
                <w:sz w:val="18"/>
                <w:szCs w:val="18"/>
                <w:lang w:val="sv-SE"/>
              </w:rPr>
            </w:pPr>
            <w:hyperlink r:id="rId1366"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CA331E" w14:textId="183CB79A"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17B088" w14:textId="6C5C44AB"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C33707"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DL_66A-66A_n261(A-G)_UL_66A_n261A</w:t>
            </w:r>
          </w:p>
          <w:p w14:paraId="12DC38CF" w14:textId="1E22D865"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DL_66A-66A_n261(3A)_UL_66A_n261A</w:t>
            </w:r>
          </w:p>
        </w:tc>
      </w:tr>
      <w:tr w:rsidR="00123ABF" w:rsidRPr="00123ABF" w14:paraId="344304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B3C2DE" w14:textId="39D44DC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476EC1" w14:textId="20B939F1"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70AD1E"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AE2AEB" w14:textId="7CF09A2E"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B15D1A" w14:textId="3557C96D" w:rsidR="00123ABF" w:rsidRPr="00123ABF" w:rsidRDefault="00123ABF" w:rsidP="00BC6BDB">
            <w:pPr>
              <w:keepNext/>
              <w:snapToGrid w:val="0"/>
              <w:spacing w:after="0"/>
              <w:jc w:val="both"/>
              <w:rPr>
                <w:rFonts w:ascii="Arial" w:hAnsi="Arial" w:cs="Arial"/>
                <w:sz w:val="18"/>
                <w:szCs w:val="18"/>
                <w:lang w:val="sv-SE"/>
              </w:rPr>
            </w:pPr>
            <w:hyperlink r:id="rId1367"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D7F39" w14:textId="03D7380A"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1659D8" w14:textId="728D7826"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81666C" w14:textId="38474390"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DL_66A_n261(A-G)_UL_66A_n261A</w:t>
            </w:r>
          </w:p>
        </w:tc>
      </w:tr>
      <w:tr w:rsidR="00123ABF" w:rsidRPr="00123ABF" w14:paraId="211CE5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57A26B" w14:textId="20F7CB9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FED404" w14:textId="5D4A6FB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185B91"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7DB9C4" w14:textId="0BACB618"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4C8A37" w14:textId="7BD27ECC" w:rsidR="00123ABF" w:rsidRPr="00123ABF" w:rsidRDefault="00123ABF" w:rsidP="00BC6BDB">
            <w:pPr>
              <w:keepNext/>
              <w:snapToGrid w:val="0"/>
              <w:spacing w:after="0"/>
              <w:jc w:val="both"/>
              <w:rPr>
                <w:rFonts w:ascii="Arial" w:hAnsi="Arial" w:cs="Arial"/>
                <w:sz w:val="18"/>
                <w:szCs w:val="18"/>
                <w:lang w:val="sv-SE"/>
              </w:rPr>
            </w:pPr>
            <w:hyperlink r:id="rId1368"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5F3D0A" w14:textId="55574E45"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B59967" w14:textId="11629824"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CAC60D" w14:textId="0E736636"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DL_66A_n261(3A)_UL_66A_n261A</w:t>
            </w:r>
          </w:p>
        </w:tc>
      </w:tr>
      <w:tr w:rsidR="00123ABF" w:rsidRPr="00123ABF" w14:paraId="25A802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42A00A3" w14:textId="7C24E3E1"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6751FF" w14:textId="2E472CC5"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C162F4"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FDF0C5" w14:textId="7B8D491F"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0AB65E" w14:textId="763B1601" w:rsidR="00123ABF" w:rsidRPr="00123ABF" w:rsidRDefault="00123ABF" w:rsidP="00BC6BDB">
            <w:pPr>
              <w:keepNext/>
              <w:snapToGrid w:val="0"/>
              <w:spacing w:after="0"/>
              <w:jc w:val="both"/>
              <w:rPr>
                <w:rFonts w:ascii="Arial" w:hAnsi="Arial" w:cs="Arial"/>
                <w:sz w:val="18"/>
                <w:szCs w:val="18"/>
                <w:lang w:val="sv-SE"/>
              </w:rPr>
            </w:pPr>
            <w:hyperlink r:id="rId1369"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031748" w14:textId="53C82C5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0E48D" w14:textId="415A92F9"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53439"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DL_66A-66A_n261(A-G)_UL_66A_n261G</w:t>
            </w:r>
          </w:p>
          <w:p w14:paraId="146C9BF7" w14:textId="0A71396A"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DL_66A-66A_n261(3A)_UL_66A_n261A</w:t>
            </w:r>
          </w:p>
        </w:tc>
      </w:tr>
      <w:tr w:rsidR="00123ABF" w:rsidRPr="00123ABF" w14:paraId="312DD7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4F8B78" w14:textId="34B44EA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lastRenderedPageBreak/>
              <w:t>DC_66A-66A_n261(A-G)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A655B5" w14:textId="043A50E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32D5CC"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0D32B" w14:textId="4C3DBD60"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F1ED37" w14:textId="7796EC74" w:rsidR="00123ABF" w:rsidRPr="00123ABF" w:rsidRDefault="00123ABF" w:rsidP="00BC6BDB">
            <w:pPr>
              <w:keepNext/>
              <w:snapToGrid w:val="0"/>
              <w:spacing w:after="0"/>
              <w:jc w:val="both"/>
              <w:rPr>
                <w:rFonts w:ascii="Arial" w:hAnsi="Arial" w:cs="Arial"/>
                <w:sz w:val="18"/>
                <w:szCs w:val="18"/>
                <w:lang w:val="sv-SE"/>
              </w:rPr>
            </w:pPr>
            <w:hyperlink r:id="rId1370"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263398" w14:textId="73FA238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96152E" w14:textId="5E313EB7"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B739B7" w14:textId="223FE280"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DL_66A_n261(A-G)_UL_66A_n261G</w:t>
            </w:r>
          </w:p>
        </w:tc>
      </w:tr>
      <w:tr w:rsidR="00123ABF" w:rsidRPr="00123ABF" w14:paraId="2A0AB1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9AAD04" w14:textId="07E1112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EC3B96" w14:textId="605CF2E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B6A7C2"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E9526" w14:textId="68DF0538"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BC8ADB" w14:textId="4ED820DE" w:rsidR="00123ABF" w:rsidRPr="00123ABF" w:rsidRDefault="00123ABF" w:rsidP="00BC6BDB">
            <w:pPr>
              <w:keepNext/>
              <w:snapToGrid w:val="0"/>
              <w:spacing w:after="0"/>
              <w:jc w:val="both"/>
              <w:rPr>
                <w:rFonts w:ascii="Arial" w:hAnsi="Arial" w:cs="Arial"/>
                <w:sz w:val="18"/>
                <w:szCs w:val="18"/>
                <w:lang w:val="sv-SE"/>
              </w:rPr>
            </w:pPr>
            <w:hyperlink r:id="rId1371"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27A1F1" w14:textId="5471B13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7C5EBD" w14:textId="28A8C9F9"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4B4E60" w14:textId="6E592F5E"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DL_66A_n261(3A)_UL_66A_n261A</w:t>
            </w:r>
          </w:p>
        </w:tc>
      </w:tr>
      <w:tr w:rsidR="00123ABF" w:rsidRPr="00123ABF" w14:paraId="46F802C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2EA350" w14:textId="6E7B2826"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3BEA4F" w14:textId="05C0358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98C605"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F18841" w14:textId="39D1B83C"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0508AB" w14:textId="3D95A0E0" w:rsidR="00123ABF" w:rsidRPr="00123ABF" w:rsidRDefault="00123ABF" w:rsidP="00BC6BDB">
            <w:pPr>
              <w:keepNext/>
              <w:snapToGrid w:val="0"/>
              <w:spacing w:after="0"/>
              <w:jc w:val="both"/>
              <w:rPr>
                <w:rFonts w:ascii="Arial" w:hAnsi="Arial" w:cs="Arial"/>
                <w:sz w:val="18"/>
                <w:szCs w:val="18"/>
                <w:lang w:val="sv-SE"/>
              </w:rPr>
            </w:pPr>
            <w:hyperlink r:id="rId1372"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2A66E8" w14:textId="30498B5D"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BAA382" w14:textId="10744E66"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1F61CE" w14:textId="58F049D6"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DL_66A_n261(3A)_UL_66A_n261A</w:t>
            </w:r>
          </w:p>
        </w:tc>
      </w:tr>
      <w:tr w:rsidR="00123ABF" w:rsidRPr="00123ABF" w14:paraId="63DE0AE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7FC958" w14:textId="154D8C15"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5C1DDF" w14:textId="5B03C656"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F2B2E0"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DC5246D" w14:textId="3ADCC0BC"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133667" w14:textId="41DAD0ED" w:rsidR="00123ABF" w:rsidRPr="00123ABF" w:rsidRDefault="00123ABF" w:rsidP="00BC6BDB">
            <w:pPr>
              <w:keepNext/>
              <w:snapToGrid w:val="0"/>
              <w:spacing w:after="0"/>
              <w:jc w:val="both"/>
              <w:rPr>
                <w:rFonts w:ascii="Arial" w:hAnsi="Arial" w:cs="Arial"/>
                <w:sz w:val="18"/>
                <w:szCs w:val="18"/>
                <w:lang w:val="sv-SE"/>
              </w:rPr>
            </w:pPr>
            <w:hyperlink r:id="rId1373"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1AC7DD" w14:textId="028DEBC5"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7236D7" w14:textId="199A859D"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AE8982" w14:textId="58048F7C"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DL_66A-66A_n261G_UL_66A_n261G</w:t>
            </w:r>
          </w:p>
        </w:tc>
      </w:tr>
      <w:tr w:rsidR="00123ABF" w:rsidRPr="00123ABF" w14:paraId="098961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A9055A" w14:textId="4201626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3F4BCE" w14:textId="4A29323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4BC5ED"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F4CF64" w14:textId="2978E457"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C5154D" w14:textId="1DDCAE75" w:rsidR="00123ABF" w:rsidRPr="00123ABF" w:rsidRDefault="00123ABF" w:rsidP="00BC6BDB">
            <w:pPr>
              <w:keepNext/>
              <w:snapToGrid w:val="0"/>
              <w:spacing w:after="0"/>
              <w:jc w:val="both"/>
              <w:rPr>
                <w:rFonts w:ascii="Arial" w:hAnsi="Arial" w:cs="Arial"/>
                <w:sz w:val="18"/>
                <w:szCs w:val="18"/>
                <w:lang w:val="sv-SE"/>
              </w:rPr>
            </w:pPr>
            <w:hyperlink r:id="rId1374"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CF3358" w14:textId="361D719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F180ED" w14:textId="229C1C81"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EBC249" w14:textId="59FE487E"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DL_66A-66A_n261A_UL_66A_n261A</w:t>
            </w:r>
          </w:p>
        </w:tc>
      </w:tr>
      <w:tr w:rsidR="00123ABF" w:rsidRPr="00123ABF" w14:paraId="3B44D2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A4B16F" w14:textId="0B2FFC7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337F0F4" w14:textId="4AF624C5"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237D69"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8EE488" w14:textId="5FED7FD8"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E228DE" w14:textId="354E58FC" w:rsidR="00123ABF" w:rsidRPr="00123ABF" w:rsidRDefault="00123ABF" w:rsidP="00BC6BDB">
            <w:pPr>
              <w:keepNext/>
              <w:snapToGrid w:val="0"/>
              <w:spacing w:after="0"/>
              <w:jc w:val="both"/>
              <w:rPr>
                <w:rFonts w:ascii="Arial" w:hAnsi="Arial" w:cs="Arial"/>
                <w:sz w:val="18"/>
                <w:szCs w:val="18"/>
                <w:lang w:val="sv-SE"/>
              </w:rPr>
            </w:pPr>
            <w:hyperlink r:id="rId1375"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46C954" w14:textId="19B89B6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DA67EF2" w14:textId="5A2DBE4A"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60E52D" w14:textId="27EA05DC"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DL_66A_n261A_UL_66A_n261A</w:t>
            </w:r>
          </w:p>
        </w:tc>
      </w:tr>
      <w:tr w:rsidR="00123ABF" w:rsidRPr="00123ABF" w14:paraId="48D053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F88330" w14:textId="57EF8EC1"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CDAA24" w14:textId="1C44670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0521E4"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F1D023" w14:textId="0731DE2D"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CAC446" w14:textId="1F251B46" w:rsidR="00123ABF" w:rsidRPr="00123ABF" w:rsidRDefault="00123ABF" w:rsidP="00BC6BDB">
            <w:pPr>
              <w:keepNext/>
              <w:snapToGrid w:val="0"/>
              <w:spacing w:after="0"/>
              <w:jc w:val="both"/>
              <w:rPr>
                <w:rFonts w:ascii="Arial" w:hAnsi="Arial" w:cs="Arial"/>
                <w:sz w:val="18"/>
                <w:szCs w:val="18"/>
                <w:lang w:val="sv-SE"/>
              </w:rPr>
            </w:pPr>
            <w:hyperlink r:id="rId1376"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D8B169" w14:textId="6D94055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1AC5E9" w14:textId="629F0F83"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276165" w14:textId="0B22F421"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DL_66A_n261(2H)_UL_66A_n261H</w:t>
            </w:r>
          </w:p>
        </w:tc>
      </w:tr>
      <w:tr w:rsidR="00123ABF" w:rsidRPr="00123ABF" w14:paraId="50334FA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78CAC" w14:textId="56FC39C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7C8790" w14:textId="254266E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697A6D"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8A7CA4" w14:textId="7F73A328"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DC7FA3" w14:textId="1247288D" w:rsidR="00123ABF" w:rsidRPr="00123ABF" w:rsidRDefault="00123ABF" w:rsidP="00BC6BDB">
            <w:pPr>
              <w:keepNext/>
              <w:snapToGrid w:val="0"/>
              <w:spacing w:after="0"/>
              <w:jc w:val="both"/>
              <w:rPr>
                <w:rFonts w:ascii="Arial" w:hAnsi="Arial" w:cs="Arial"/>
                <w:sz w:val="18"/>
                <w:szCs w:val="18"/>
                <w:lang w:val="sv-SE"/>
              </w:rPr>
            </w:pPr>
            <w:hyperlink r:id="rId1377"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1964CF" w14:textId="4EEB55C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3D35D0" w14:textId="35479C99"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4F6E7B"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DL_66A-66A_n261H_UL_66A_n261H</w:t>
            </w:r>
          </w:p>
          <w:p w14:paraId="70463384" w14:textId="5D4E1071"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DL_66A-66A_n261(A-G)_UL_66A_n261G</w:t>
            </w:r>
          </w:p>
        </w:tc>
      </w:tr>
      <w:tr w:rsidR="00123ABF" w:rsidRPr="00123ABF" w14:paraId="6B3C4C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A01E22" w14:textId="16D99BE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B0C23C" w14:textId="353E2F5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18675F"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424662" w14:textId="2DAA7784"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92F126" w14:textId="7FB7E029" w:rsidR="00123ABF" w:rsidRPr="00123ABF" w:rsidRDefault="00123ABF" w:rsidP="00BC6BDB">
            <w:pPr>
              <w:keepNext/>
              <w:snapToGrid w:val="0"/>
              <w:spacing w:after="0"/>
              <w:jc w:val="both"/>
              <w:rPr>
                <w:rFonts w:ascii="Arial" w:hAnsi="Arial" w:cs="Arial"/>
                <w:sz w:val="18"/>
                <w:szCs w:val="18"/>
                <w:lang w:val="sv-SE"/>
              </w:rPr>
            </w:pPr>
            <w:hyperlink r:id="rId1378"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3A1D98" w14:textId="4C1F839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8DFB14" w14:textId="7008646A"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E60436" w14:textId="0D011C90"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DL_66A-66A_n261(G-H)</w:t>
            </w:r>
          </w:p>
        </w:tc>
      </w:tr>
      <w:tr w:rsidR="00123ABF" w:rsidRPr="00123ABF" w14:paraId="55BA239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056B3" w14:textId="7EB1831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EAE121" w14:textId="7AFE43A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CB6923"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8D1564" w14:textId="0776FA53"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7A8793" w14:textId="7A6DF7B9" w:rsidR="00123ABF" w:rsidRPr="00123ABF" w:rsidRDefault="00123ABF" w:rsidP="00BC6BDB">
            <w:pPr>
              <w:keepNext/>
              <w:snapToGrid w:val="0"/>
              <w:spacing w:after="0"/>
              <w:jc w:val="both"/>
              <w:rPr>
                <w:rFonts w:ascii="Arial" w:hAnsi="Arial" w:cs="Arial"/>
                <w:sz w:val="18"/>
                <w:szCs w:val="18"/>
                <w:lang w:val="sv-SE"/>
              </w:rPr>
            </w:pPr>
            <w:hyperlink r:id="rId1379"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B001F8" w14:textId="67C56F8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4872B1" w14:textId="1C54DA60"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4C3D9" w14:textId="7E4A5529"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DL_66A_n261(2A-H)_UL_66A_n261H</w:t>
            </w:r>
          </w:p>
        </w:tc>
      </w:tr>
      <w:tr w:rsidR="00123ABF" w:rsidRPr="00123ABF" w14:paraId="297D16C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4F3E52F" w14:textId="04B2004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ABEF8D" w14:textId="3BC088E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11C5E5"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E1BB95" w14:textId="645167E6"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E6115A" w14:textId="220BDC2A" w:rsidR="00123ABF" w:rsidRPr="00123ABF" w:rsidRDefault="00123ABF" w:rsidP="00BC6BDB">
            <w:pPr>
              <w:keepNext/>
              <w:snapToGrid w:val="0"/>
              <w:spacing w:after="0"/>
              <w:jc w:val="both"/>
              <w:rPr>
                <w:rFonts w:ascii="Arial" w:hAnsi="Arial" w:cs="Arial"/>
                <w:sz w:val="18"/>
                <w:szCs w:val="18"/>
                <w:lang w:val="sv-SE"/>
              </w:rPr>
            </w:pPr>
            <w:hyperlink r:id="rId1380" w:history="1">
              <w:r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349BCF" w14:textId="3C0A098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4A4689" w14:textId="681C6AD0"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280FD2B" w14:textId="253AA78C"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DL_66A-66A_n261G_UL_66A_n261G</w:t>
            </w:r>
          </w:p>
        </w:tc>
      </w:tr>
      <w:tr w:rsidR="001F1838" w:rsidRPr="001F1838" w14:paraId="2FA225F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C5156D" w14:textId="07C8F025"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D3B6BC" w14:textId="42B15DD5"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1636B8"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3E0450" w14:textId="29699C88"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38583C" w14:textId="53A6D350" w:rsidR="001F1838" w:rsidRPr="001F1838" w:rsidRDefault="001F1838" w:rsidP="00BC6BDB">
            <w:pPr>
              <w:keepNext/>
              <w:snapToGrid w:val="0"/>
              <w:spacing w:after="0"/>
              <w:jc w:val="both"/>
              <w:rPr>
                <w:rFonts w:ascii="Arial" w:hAnsi="Arial" w:cs="Arial"/>
                <w:sz w:val="18"/>
                <w:szCs w:val="18"/>
                <w:lang w:val="sv-SE"/>
              </w:rPr>
            </w:pPr>
            <w:hyperlink r:id="rId1381"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9DFA92" w14:textId="42058FF6"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A287C9" w14:textId="6A70996C"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3FEE35" w14:textId="7CBAA1E4" w:rsidR="001F1838" w:rsidRPr="001F1838" w:rsidRDefault="001F1838" w:rsidP="00BC6BDB">
            <w:pPr>
              <w:pStyle w:val="TAL"/>
              <w:snapToGrid w:val="0"/>
              <w:jc w:val="both"/>
              <w:rPr>
                <w:rFonts w:cs="Arial"/>
                <w:szCs w:val="18"/>
              </w:rPr>
            </w:pPr>
            <w:r w:rsidRPr="001F1838">
              <w:rPr>
                <w:rFonts w:eastAsia="Times New Roman" w:cs="Arial"/>
                <w:color w:val="000000"/>
                <w:szCs w:val="18"/>
              </w:rPr>
              <w:t>Completed: DL_66A-66A_n260I_UL_66A_n260I</w:t>
            </w:r>
          </w:p>
        </w:tc>
      </w:tr>
      <w:tr w:rsidR="001F1838" w:rsidRPr="001F1838" w14:paraId="4BC13E0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1D3108" w14:textId="1EE1A9FB"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EEAFEF" w14:textId="5242C94A"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E04E3A"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25C63D" w14:textId="6731042E"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32CA5C" w14:textId="5E7A52EB" w:rsidR="001F1838" w:rsidRPr="001F1838" w:rsidRDefault="001F1838" w:rsidP="00BC6BDB">
            <w:pPr>
              <w:keepNext/>
              <w:snapToGrid w:val="0"/>
              <w:spacing w:after="0"/>
              <w:jc w:val="both"/>
              <w:rPr>
                <w:rFonts w:ascii="Arial" w:hAnsi="Arial" w:cs="Arial"/>
                <w:sz w:val="18"/>
                <w:szCs w:val="18"/>
                <w:lang w:val="sv-SE"/>
              </w:rPr>
            </w:pPr>
            <w:hyperlink r:id="rId1382"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89E7BD" w14:textId="15CBE507"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8C1FF7" w14:textId="4A1E0759"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B32C8F" w14:textId="7D0CB7F2"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DL_66A-66A_n260J_UL_66A_n260I</w:t>
            </w:r>
          </w:p>
        </w:tc>
      </w:tr>
      <w:tr w:rsidR="001F1838" w:rsidRPr="001F1838" w14:paraId="5AD367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CDDDB3" w14:textId="6BF9BE37"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BF1137" w14:textId="67033532"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04481D"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D4F7845" w14:textId="011CAAB1"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C5D2F1" w14:textId="43CCEE84" w:rsidR="001F1838" w:rsidRPr="001F1838" w:rsidRDefault="001F1838" w:rsidP="00BC6BDB">
            <w:pPr>
              <w:keepNext/>
              <w:snapToGrid w:val="0"/>
              <w:spacing w:after="0"/>
              <w:jc w:val="both"/>
              <w:rPr>
                <w:rFonts w:ascii="Arial" w:hAnsi="Arial" w:cs="Arial"/>
                <w:sz w:val="18"/>
                <w:szCs w:val="18"/>
                <w:lang w:val="sv-SE"/>
              </w:rPr>
            </w:pPr>
            <w:hyperlink r:id="rId1383"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3A6C9F" w14:textId="27E709DC"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660060" w14:textId="6571FBEF"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29634C" w14:textId="60DAF6CF" w:rsidR="001F1838" w:rsidRPr="001F1838" w:rsidRDefault="001F1838" w:rsidP="00BC6BDB">
            <w:pPr>
              <w:pStyle w:val="TAL"/>
              <w:snapToGrid w:val="0"/>
              <w:jc w:val="both"/>
              <w:rPr>
                <w:rFonts w:cs="Arial"/>
                <w:szCs w:val="18"/>
              </w:rPr>
            </w:pPr>
            <w:r w:rsidRPr="001F1838">
              <w:rPr>
                <w:rFonts w:eastAsia="Times New Roman" w:cs="Arial"/>
                <w:color w:val="000000"/>
                <w:szCs w:val="18"/>
              </w:rPr>
              <w:t>Completed: DL_66A-66A_n260I_UL_66A_n260I</w:t>
            </w:r>
          </w:p>
        </w:tc>
      </w:tr>
      <w:tr w:rsidR="001F1838" w:rsidRPr="001F1838" w14:paraId="3030113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A2A2DB" w14:textId="4B3B4E1F"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E7356" w14:textId="3D30DCD2"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BAAE5"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C7E863" w14:textId="16942ACD"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2AE599" w14:textId="4D3AAB07" w:rsidR="001F1838" w:rsidRPr="001F1838" w:rsidRDefault="001F1838" w:rsidP="00BC6BDB">
            <w:pPr>
              <w:keepNext/>
              <w:snapToGrid w:val="0"/>
              <w:spacing w:after="0"/>
              <w:jc w:val="both"/>
              <w:rPr>
                <w:rFonts w:ascii="Arial" w:hAnsi="Arial" w:cs="Arial"/>
                <w:sz w:val="18"/>
                <w:szCs w:val="18"/>
                <w:lang w:val="sv-SE"/>
              </w:rPr>
            </w:pPr>
            <w:hyperlink r:id="rId1384"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B6EAEF" w14:textId="5EBFF9FE"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5FB02F" w14:textId="05E665EF"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F6E15B" w14:textId="72E14170"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DL_66A-66A_n260K_UL_66A_n260I</w:t>
            </w:r>
          </w:p>
        </w:tc>
      </w:tr>
      <w:tr w:rsidR="001F1838" w:rsidRPr="001F1838" w14:paraId="6D569F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3673D5" w14:textId="469847B2"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lastRenderedPageBreak/>
              <w:t>DC_66A-66A_n261(A-K)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0691D7" w14:textId="5B03419E"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DC_66A_n261A</w:t>
            </w:r>
            <w:r w:rsidRPr="001F1838">
              <w:rPr>
                <w:rFonts w:ascii="Arial" w:eastAsia="Times New Roman" w:hAnsi="Arial" w:cs="Arial"/>
                <w:color w:val="000000"/>
                <w:sz w:val="18"/>
                <w:szCs w:val="18"/>
              </w:rPr>
              <w:b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15A850"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E702A5" w14:textId="26F92EF4"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5D37E6" w14:textId="408B1757" w:rsidR="001F1838" w:rsidRPr="001F1838" w:rsidRDefault="001F1838" w:rsidP="00BC6BDB">
            <w:pPr>
              <w:keepNext/>
              <w:snapToGrid w:val="0"/>
              <w:spacing w:after="0"/>
              <w:jc w:val="both"/>
              <w:rPr>
                <w:rFonts w:ascii="Arial" w:hAnsi="Arial" w:cs="Arial"/>
                <w:sz w:val="18"/>
                <w:szCs w:val="18"/>
                <w:lang w:val="sv-SE"/>
              </w:rPr>
            </w:pPr>
            <w:hyperlink r:id="rId1385"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366917" w14:textId="330B3022"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6A7ED6" w14:textId="4F4265C9"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47BD44"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New: DL_66A-66A_n261K_UL_66A_n261A</w:t>
            </w:r>
            <w:r w:rsidRPr="001F1838">
              <w:rPr>
                <w:rFonts w:ascii="Arial" w:eastAsia="Times New Roman" w:hAnsi="Arial" w:cs="Arial"/>
                <w:color w:val="000000"/>
                <w:sz w:val="18"/>
                <w:szCs w:val="18"/>
              </w:rPr>
              <w:br/>
              <w:t xml:space="preserve">New: DL_66A-66A_n261(A-J)_UL_66A_n261A </w:t>
            </w:r>
          </w:p>
          <w:p w14:paraId="7834AD18"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 xml:space="preserve">New: DL_66A-66A_n261K_UL_UL66A_n261I </w:t>
            </w:r>
          </w:p>
          <w:p w14:paraId="3290854D" w14:textId="17E1784B"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DL_66A-66A_n261(A-J)_UL_66A_n261I</w:t>
            </w:r>
          </w:p>
        </w:tc>
      </w:tr>
      <w:tr w:rsidR="001F1838" w:rsidRPr="001F1838" w14:paraId="6DFE4EE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996F3D" w14:textId="3FD0916A"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54D6DEC" w14:textId="3F6763E1"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DC_66A_n261A</w:t>
            </w:r>
            <w:r w:rsidRPr="001F1838">
              <w:rPr>
                <w:rFonts w:ascii="Arial" w:eastAsia="Times New Roman" w:hAnsi="Arial" w:cs="Arial"/>
                <w:color w:val="000000"/>
                <w:sz w:val="18"/>
                <w:szCs w:val="18"/>
              </w:rPr>
              <w:b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7ECCD4"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84AF8A" w14:textId="7C6F7671"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4F28C3" w14:textId="5B1FC6BC" w:rsidR="001F1838" w:rsidRPr="001F1838" w:rsidRDefault="001F1838" w:rsidP="00BC6BDB">
            <w:pPr>
              <w:keepNext/>
              <w:snapToGrid w:val="0"/>
              <w:spacing w:after="0"/>
              <w:jc w:val="both"/>
              <w:rPr>
                <w:rFonts w:ascii="Arial" w:hAnsi="Arial" w:cs="Arial"/>
                <w:sz w:val="18"/>
                <w:szCs w:val="18"/>
                <w:lang w:val="sv-SE"/>
              </w:rPr>
            </w:pPr>
            <w:hyperlink r:id="rId1386"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DB7C55" w14:textId="6D17F389"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3DAB42" w14:textId="4AE6B56C"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AC462"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New: DL_66A-66A_n261(A-J)_UL_66A_n261A</w:t>
            </w:r>
            <w:r w:rsidRPr="001F1838">
              <w:rPr>
                <w:rFonts w:ascii="Arial" w:eastAsia="Times New Roman" w:hAnsi="Arial" w:cs="Arial"/>
                <w:color w:val="000000"/>
                <w:sz w:val="18"/>
                <w:szCs w:val="18"/>
              </w:rPr>
              <w:br/>
              <w:t>New: DL_66A-66A_n261(G-I)_UL_66A_n261A</w:t>
            </w:r>
          </w:p>
          <w:p w14:paraId="14DFEFC7" w14:textId="70DC9666"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DL_66A-66A_n261(A-J)_UL_66A_n261I</w:t>
            </w:r>
            <w:r w:rsidRPr="001F1838">
              <w:rPr>
                <w:rFonts w:eastAsia="Times New Roman" w:cs="Arial"/>
                <w:color w:val="000000"/>
                <w:szCs w:val="18"/>
              </w:rPr>
              <w:br/>
              <w:t>New: DL_66A-66A_n261(G-I)_UL_66A_n261I</w:t>
            </w:r>
          </w:p>
        </w:tc>
      </w:tr>
      <w:tr w:rsidR="001F1838" w:rsidRPr="001F1838" w14:paraId="6EE3F64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FC98E7" w14:textId="5982CD1A"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82A186" w14:textId="0A0336A4"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DC_66A_n261A</w:t>
            </w:r>
            <w:r w:rsidRPr="001F1838">
              <w:rPr>
                <w:rFonts w:ascii="Arial" w:eastAsia="Times New Roman" w:hAnsi="Arial" w:cs="Arial"/>
                <w:color w:val="000000"/>
                <w:sz w:val="18"/>
                <w:szCs w:val="18"/>
              </w:rPr>
              <w:b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7B4FB8"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AE2EF8" w14:textId="3853DD0A"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4CB3F0" w14:textId="0453899A" w:rsidR="001F1838" w:rsidRPr="001F1838" w:rsidRDefault="001F1838" w:rsidP="00BC6BDB">
            <w:pPr>
              <w:keepNext/>
              <w:snapToGrid w:val="0"/>
              <w:spacing w:after="0"/>
              <w:jc w:val="both"/>
              <w:rPr>
                <w:rFonts w:ascii="Arial" w:hAnsi="Arial" w:cs="Arial"/>
                <w:sz w:val="18"/>
                <w:szCs w:val="18"/>
                <w:lang w:val="sv-SE"/>
              </w:rPr>
            </w:pPr>
            <w:hyperlink r:id="rId1387"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9FE1D9" w14:textId="13D27891"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A7E547" w14:textId="0C681F2E"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80ECA6"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New: DL_66A-66A_n261J_UL_66A_n261A</w:t>
            </w:r>
            <w:r w:rsidRPr="001F1838">
              <w:rPr>
                <w:rFonts w:ascii="Arial" w:eastAsia="Times New Roman" w:hAnsi="Arial" w:cs="Arial"/>
                <w:color w:val="000000"/>
                <w:sz w:val="18"/>
                <w:szCs w:val="18"/>
              </w:rPr>
              <w:br/>
              <w:t>New: DL_66A-66A_n261(A-I)_UL_66A_n261A</w:t>
            </w:r>
          </w:p>
          <w:p w14:paraId="1313850D" w14:textId="1A0353FB"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DL_66A-66A_n261J_UL_66A_n261I</w:t>
            </w:r>
            <w:r w:rsidRPr="001F1838">
              <w:rPr>
                <w:rFonts w:eastAsia="Times New Roman" w:cs="Arial"/>
                <w:color w:val="000000"/>
                <w:szCs w:val="18"/>
              </w:rPr>
              <w:br/>
              <w:t>New: DL_66A-66A_n261(A-I)_UL_66A_n261I</w:t>
            </w:r>
          </w:p>
        </w:tc>
      </w:tr>
      <w:tr w:rsidR="001F1838" w:rsidRPr="001F1838" w14:paraId="5363F2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439A89" w14:textId="0CB97617"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8C3796" w14:textId="41F402C8"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DC_66A_n261A</w:t>
            </w:r>
            <w:r w:rsidRPr="001F1838">
              <w:rPr>
                <w:rFonts w:ascii="Arial" w:eastAsia="Times New Roman" w:hAnsi="Arial" w:cs="Arial"/>
                <w:color w:val="000000"/>
                <w:sz w:val="18"/>
                <w:szCs w:val="18"/>
              </w:rPr>
              <w:b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3D5536"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FAE75C" w14:textId="491B95DC"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8AA018" w14:textId="425105A5" w:rsidR="001F1838" w:rsidRPr="001F1838" w:rsidRDefault="001F1838" w:rsidP="00BC6BDB">
            <w:pPr>
              <w:keepNext/>
              <w:snapToGrid w:val="0"/>
              <w:spacing w:after="0"/>
              <w:jc w:val="both"/>
              <w:rPr>
                <w:rFonts w:ascii="Arial" w:hAnsi="Arial" w:cs="Arial"/>
                <w:sz w:val="18"/>
                <w:szCs w:val="18"/>
                <w:lang w:val="sv-SE"/>
              </w:rPr>
            </w:pPr>
            <w:hyperlink r:id="rId1388"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2C934F" w14:textId="395253EC"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1C0855" w14:textId="266A5B6E"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424481"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New: DL_66A-66A_n261(2A-G)_UL_66A_n261A</w:t>
            </w:r>
            <w:r w:rsidRPr="001F1838">
              <w:rPr>
                <w:rFonts w:ascii="Arial" w:eastAsia="Times New Roman" w:hAnsi="Arial" w:cs="Arial"/>
                <w:color w:val="000000"/>
                <w:sz w:val="18"/>
                <w:szCs w:val="18"/>
              </w:rPr>
              <w:br/>
              <w:t>New: DL_66A-66A_n261(4A)_UL_66A_n261A</w:t>
            </w:r>
          </w:p>
          <w:p w14:paraId="7078550E" w14:textId="5E4AF5E2"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DL_66A-66A_n261(2A-G)_UL_66A_n261G</w:t>
            </w:r>
          </w:p>
        </w:tc>
      </w:tr>
      <w:tr w:rsidR="001F1838" w:rsidRPr="001F1838" w14:paraId="4AED77F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CC687D" w14:textId="7CC7C3F4"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D1487F" w14:textId="16B55437"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D6F5BE"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9E706A" w14:textId="456C7D19"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4B45B0" w14:textId="6E080DFB" w:rsidR="001F1838" w:rsidRPr="001F1838" w:rsidRDefault="001F1838" w:rsidP="00BC6BDB">
            <w:pPr>
              <w:keepNext/>
              <w:snapToGrid w:val="0"/>
              <w:spacing w:after="0"/>
              <w:jc w:val="both"/>
              <w:rPr>
                <w:rFonts w:ascii="Arial" w:hAnsi="Arial" w:cs="Arial"/>
                <w:sz w:val="18"/>
                <w:szCs w:val="18"/>
                <w:lang w:val="sv-SE"/>
              </w:rPr>
            </w:pPr>
            <w:hyperlink r:id="rId1389"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BD26BD" w14:textId="460D5796"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83E42B" w14:textId="08E5E3A5"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D538B5" w14:textId="765AF5B9"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DL_66A-66A_n261H_UL_66A_n261H</w:t>
            </w:r>
          </w:p>
        </w:tc>
      </w:tr>
      <w:tr w:rsidR="001F1838" w:rsidRPr="001F1838" w14:paraId="22714B1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EF451B" w14:textId="1A91B0AC"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3AD9CE" w14:textId="623370B4"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C261C4"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2D834E" w14:textId="6A778866"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132A3F" w14:textId="06B89730" w:rsidR="001F1838" w:rsidRPr="001F1838" w:rsidRDefault="001F1838" w:rsidP="00BC6BDB">
            <w:pPr>
              <w:keepNext/>
              <w:snapToGrid w:val="0"/>
              <w:spacing w:after="0"/>
              <w:jc w:val="both"/>
              <w:rPr>
                <w:rFonts w:ascii="Arial" w:hAnsi="Arial" w:cs="Arial"/>
                <w:sz w:val="18"/>
                <w:szCs w:val="18"/>
                <w:lang w:val="sv-SE"/>
              </w:rPr>
            </w:pPr>
            <w:hyperlink r:id="rId1390"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85D60" w14:textId="728CAFA7"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32DEFA" w14:textId="1A3B81BF"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A0F203" w14:textId="77ED3B66"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DL_66A-66A_n261I_UL_66A_n261I</w:t>
            </w:r>
          </w:p>
        </w:tc>
      </w:tr>
      <w:tr w:rsidR="001F1838" w:rsidRPr="001F1838" w14:paraId="4C450F8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43217D" w14:textId="630CAF0A"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689937" w14:textId="78A3FD8D"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AC6E6"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3D1908" w14:textId="46431224"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F61995" w14:textId="161BDC1A" w:rsidR="001F1838" w:rsidRPr="001F1838" w:rsidRDefault="001F1838" w:rsidP="00BC6BDB">
            <w:pPr>
              <w:keepNext/>
              <w:snapToGrid w:val="0"/>
              <w:spacing w:after="0"/>
              <w:jc w:val="both"/>
              <w:rPr>
                <w:rFonts w:ascii="Arial" w:hAnsi="Arial" w:cs="Arial"/>
                <w:sz w:val="18"/>
                <w:szCs w:val="18"/>
                <w:lang w:val="sv-SE"/>
              </w:rPr>
            </w:pPr>
            <w:hyperlink r:id="rId1391"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403328" w14:textId="45D78FEF"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F7710E" w14:textId="79B9B064"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B8F2BD" w14:textId="63B0F419"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DL_66A-66A_n261J_UL_66A_n261I</w:t>
            </w:r>
          </w:p>
        </w:tc>
      </w:tr>
      <w:tr w:rsidR="001F1838" w:rsidRPr="001F1838" w14:paraId="1EF4CCB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434BF3" w14:textId="16914205"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C54FCA" w14:textId="5D9E729C"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92E028"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AE4E52" w14:textId="229FBEBD"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FFA04A" w14:textId="656519FF" w:rsidR="001F1838" w:rsidRPr="001F1838" w:rsidRDefault="001F1838" w:rsidP="00BC6BDB">
            <w:pPr>
              <w:keepNext/>
              <w:snapToGrid w:val="0"/>
              <w:spacing w:after="0"/>
              <w:jc w:val="both"/>
              <w:rPr>
                <w:rFonts w:ascii="Arial" w:hAnsi="Arial" w:cs="Arial"/>
                <w:sz w:val="18"/>
                <w:szCs w:val="18"/>
                <w:lang w:val="sv-SE"/>
              </w:rPr>
            </w:pPr>
            <w:hyperlink r:id="rId1392"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B52481" w14:textId="72A33475"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4638BE" w14:textId="7A207120"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FB7643" w14:textId="49A0C5F2"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DL_66A-66A_n261K_UL_66A_n261I</w:t>
            </w:r>
          </w:p>
        </w:tc>
      </w:tr>
      <w:tr w:rsidR="001F1838" w:rsidRPr="001F1838" w14:paraId="081B968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76142C" w14:textId="37D6AF5A"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F09F92" w14:textId="4211F2C0"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2677BC"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CC3D04" w14:textId="459A8E89"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94D9481" w14:textId="555AEEFE" w:rsidR="001F1838" w:rsidRPr="001F1838" w:rsidRDefault="001F1838" w:rsidP="00BC6BDB">
            <w:pPr>
              <w:keepNext/>
              <w:snapToGrid w:val="0"/>
              <w:spacing w:after="0"/>
              <w:jc w:val="both"/>
              <w:rPr>
                <w:rFonts w:ascii="Arial" w:hAnsi="Arial" w:cs="Arial"/>
                <w:sz w:val="18"/>
                <w:szCs w:val="18"/>
                <w:lang w:val="sv-SE"/>
              </w:rPr>
            </w:pPr>
            <w:hyperlink r:id="rId1393"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46C85E" w14:textId="1C8F5C38"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819E22" w14:textId="42D190EF"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9C4BF9" w14:textId="7CB1EA53"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DL_66A-66A_n261L_UL_66A_n261I</w:t>
            </w:r>
          </w:p>
        </w:tc>
      </w:tr>
      <w:tr w:rsidR="001F1838" w:rsidRPr="001F1838" w14:paraId="25381C1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3D33BC" w14:textId="5077799F"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F66B32" w14:textId="1281B230"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7B23F9"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1FD3E3" w14:textId="149DA4B8"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10696F" w14:textId="7EC4F30B" w:rsidR="001F1838" w:rsidRPr="001F1838" w:rsidRDefault="001F1838" w:rsidP="00BC6BDB">
            <w:pPr>
              <w:keepNext/>
              <w:snapToGrid w:val="0"/>
              <w:spacing w:after="0"/>
              <w:jc w:val="both"/>
              <w:rPr>
                <w:rFonts w:ascii="Arial" w:hAnsi="Arial" w:cs="Arial"/>
                <w:sz w:val="18"/>
                <w:szCs w:val="18"/>
                <w:lang w:val="sv-SE"/>
              </w:rPr>
            </w:pPr>
            <w:hyperlink r:id="rId1394"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A9831D" w14:textId="64ACE2C8"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17EDCB" w14:textId="5785012D"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8AF21E"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New: DL_66A-66A_n261(G-I)_UL_66A_n261I</w:t>
            </w:r>
          </w:p>
          <w:p w14:paraId="000A4650" w14:textId="0177296A"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DL_66A-66A_n261(2H)_UL_66A_n261H</w:t>
            </w:r>
          </w:p>
        </w:tc>
      </w:tr>
      <w:tr w:rsidR="001F1838" w:rsidRPr="001F1838" w14:paraId="371B58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0E42D5" w14:textId="537C8A0B"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6CF1B" w14:textId="6BC8AD39"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E3FD99"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84B8A9" w14:textId="0CAA5839"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AD22AE" w14:textId="7E074790" w:rsidR="001F1838" w:rsidRPr="001F1838" w:rsidRDefault="001F1838" w:rsidP="00BC6BDB">
            <w:pPr>
              <w:keepNext/>
              <w:snapToGrid w:val="0"/>
              <w:spacing w:after="0"/>
              <w:jc w:val="both"/>
              <w:rPr>
                <w:rFonts w:ascii="Arial" w:hAnsi="Arial" w:cs="Arial"/>
                <w:sz w:val="18"/>
                <w:szCs w:val="18"/>
                <w:lang w:val="sv-SE"/>
              </w:rPr>
            </w:pPr>
            <w:hyperlink r:id="rId1395"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184DA5" w14:textId="78515CBD"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678405" w14:textId="645FC18F"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917160"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New: DL_66A-66A_n261(A-I)_UL_66A_n261I</w:t>
            </w:r>
          </w:p>
          <w:p w14:paraId="58405575" w14:textId="0EB75555"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DL_66A-66A_n261(G-H)_UL_66A_n261I</w:t>
            </w:r>
          </w:p>
        </w:tc>
      </w:tr>
      <w:tr w:rsidR="001F1838" w:rsidRPr="001F1838" w14:paraId="767344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4CAE11" w14:textId="2A514F1C"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BEBEA1" w14:textId="0C54A59D"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A41B61"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BB1981" w14:textId="2662339B"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CE255B" w14:textId="2062844C" w:rsidR="001F1838" w:rsidRPr="001F1838" w:rsidRDefault="001F1838" w:rsidP="00BC6BDB">
            <w:pPr>
              <w:keepNext/>
              <w:snapToGrid w:val="0"/>
              <w:spacing w:after="0"/>
              <w:jc w:val="both"/>
              <w:rPr>
                <w:rFonts w:ascii="Arial" w:hAnsi="Arial" w:cs="Arial"/>
                <w:sz w:val="18"/>
                <w:szCs w:val="18"/>
                <w:lang w:val="sv-SE"/>
              </w:rPr>
            </w:pPr>
            <w:hyperlink r:id="rId1396"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7BF672" w14:textId="7E7A19EB"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AA2A7D" w14:textId="2D41430F"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2CC44A" w14:textId="3BB66580"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DL_66A-66A_n261(A-H)_UL_66A_n261H</w:t>
            </w:r>
          </w:p>
        </w:tc>
      </w:tr>
      <w:tr w:rsidR="001F1838" w:rsidRPr="001F1838" w14:paraId="77BB69E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E0C793" w14:textId="5F60AB2D"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9552248" w14:textId="1A93C8B9"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10C966"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0B0C18" w14:textId="32881FD9"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7DBDDD8" w14:textId="2B3A9BFA" w:rsidR="001F1838" w:rsidRPr="001F1838" w:rsidRDefault="001F1838" w:rsidP="00BC6BDB">
            <w:pPr>
              <w:keepNext/>
              <w:snapToGrid w:val="0"/>
              <w:spacing w:after="0"/>
              <w:jc w:val="both"/>
              <w:rPr>
                <w:rFonts w:ascii="Arial" w:hAnsi="Arial" w:cs="Arial"/>
                <w:sz w:val="18"/>
                <w:szCs w:val="18"/>
                <w:lang w:val="sv-SE"/>
              </w:rPr>
            </w:pPr>
            <w:hyperlink r:id="rId1397"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DA7B51" w14:textId="027E9EFD"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B98FB8" w14:textId="4EA6093B"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BCF48D"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New: DL_66A-66A_n261(A-I)_UL_66A_n261I</w:t>
            </w:r>
          </w:p>
          <w:p w14:paraId="29CB4FA6" w14:textId="35FEA714"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DL_66A-66A_n261(2A-H)_UL_66A_n261H</w:t>
            </w:r>
          </w:p>
        </w:tc>
      </w:tr>
      <w:tr w:rsidR="001F1838" w:rsidRPr="001F1838" w14:paraId="2075991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00AC60" w14:textId="055C8CA6"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E1CD8B" w14:textId="4A8C82BD"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973246"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708D1B" w14:textId="0B805C9D"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E2314E" w14:textId="566D9F3E" w:rsidR="001F1838" w:rsidRPr="001F1838" w:rsidRDefault="001F1838" w:rsidP="00BC6BDB">
            <w:pPr>
              <w:keepNext/>
              <w:snapToGrid w:val="0"/>
              <w:spacing w:after="0"/>
              <w:jc w:val="both"/>
              <w:rPr>
                <w:rFonts w:ascii="Arial" w:hAnsi="Arial" w:cs="Arial"/>
                <w:sz w:val="18"/>
                <w:szCs w:val="18"/>
                <w:lang w:val="sv-SE"/>
              </w:rPr>
            </w:pPr>
            <w:hyperlink r:id="rId1398"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8A57C7" w14:textId="4682EDCE"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5629FC" w14:textId="27E9E156"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76707D"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New: DL_66A-66A_n261(A-H)_UL_66A_n261H</w:t>
            </w:r>
          </w:p>
          <w:p w14:paraId="41958755" w14:textId="24C659DB"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DL_66A-66A_n261(2G)_UL_66A_n261G</w:t>
            </w:r>
          </w:p>
        </w:tc>
      </w:tr>
      <w:tr w:rsidR="001F1838" w:rsidRPr="001F1838" w14:paraId="6BF384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BEB0D8" w14:textId="6871F65B"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lastRenderedPageBreak/>
              <w:t>DC_66A-66A_n261(2A-H)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934B99" w14:textId="7704EC0E"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C8139C"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A51825" w14:textId="12E0BD9D"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9C206E" w14:textId="52D6F27F" w:rsidR="001F1838" w:rsidRPr="001F1838" w:rsidRDefault="001F1838" w:rsidP="00BC6BDB">
            <w:pPr>
              <w:keepNext/>
              <w:snapToGrid w:val="0"/>
              <w:spacing w:after="0"/>
              <w:jc w:val="both"/>
              <w:rPr>
                <w:rFonts w:ascii="Arial" w:hAnsi="Arial" w:cs="Arial"/>
                <w:sz w:val="18"/>
                <w:szCs w:val="18"/>
                <w:lang w:val="sv-SE"/>
              </w:rPr>
            </w:pPr>
            <w:hyperlink r:id="rId1399"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94DF65" w14:textId="1B21D066"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4B11CF" w14:textId="7B449FDC"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B5ADB7"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New: DL_66A-66A_n261(A-H)_UL_66A_n261H</w:t>
            </w:r>
          </w:p>
          <w:p w14:paraId="09F73687" w14:textId="5ED60372"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DL_66A-66A_n261(2A-G)_UL_66A_n261G</w:t>
            </w:r>
          </w:p>
        </w:tc>
      </w:tr>
      <w:tr w:rsidR="001F1838" w:rsidRPr="001F1838" w14:paraId="4A98D04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0DAAB0" w14:textId="534F0E92"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A59EFA3" w14:textId="1AEECEEF"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4B27EA"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4724D6" w14:textId="56855CC6"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5CDDA4" w14:textId="5544E960" w:rsidR="001F1838" w:rsidRPr="001F1838" w:rsidRDefault="001F1838" w:rsidP="00BC6BDB">
            <w:pPr>
              <w:keepNext/>
              <w:snapToGrid w:val="0"/>
              <w:spacing w:after="0"/>
              <w:jc w:val="both"/>
              <w:rPr>
                <w:rFonts w:ascii="Arial" w:hAnsi="Arial" w:cs="Arial"/>
                <w:sz w:val="18"/>
                <w:szCs w:val="18"/>
                <w:lang w:val="sv-SE"/>
              </w:rPr>
            </w:pPr>
            <w:hyperlink r:id="rId1400"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AFA362" w14:textId="4FB9F2B9"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F1BD964" w14:textId="2BA17DCC"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6FB5A9" w14:textId="6D63C5BC" w:rsidR="001F1838" w:rsidRPr="001F1838" w:rsidRDefault="001F1838" w:rsidP="00BC6BDB">
            <w:pPr>
              <w:pStyle w:val="TAL"/>
              <w:snapToGrid w:val="0"/>
              <w:jc w:val="both"/>
              <w:rPr>
                <w:rFonts w:cs="Arial"/>
                <w:szCs w:val="18"/>
              </w:rPr>
            </w:pPr>
            <w:r w:rsidRPr="001F1838">
              <w:rPr>
                <w:rFonts w:eastAsia="Times New Roman" w:cs="Arial"/>
                <w:color w:val="000000"/>
                <w:szCs w:val="18"/>
              </w:rPr>
              <w:t>Completed: DL_66A-66A_n260H_UL_66A_n260H</w:t>
            </w:r>
          </w:p>
        </w:tc>
      </w:tr>
      <w:tr w:rsidR="001F1838" w:rsidRPr="001F1838" w14:paraId="6F80ED3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62C9CF" w14:textId="27A5BA34"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E4E2FD" w14:textId="1BE52EF1"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E4E71E"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833042" w14:textId="4246830E"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DF1CF4" w14:textId="261E9012" w:rsidR="001F1838" w:rsidRPr="001F1838" w:rsidRDefault="001F1838" w:rsidP="00BC6BDB">
            <w:pPr>
              <w:keepNext/>
              <w:snapToGrid w:val="0"/>
              <w:spacing w:after="0"/>
              <w:jc w:val="both"/>
              <w:rPr>
                <w:rFonts w:ascii="Arial" w:hAnsi="Arial" w:cs="Arial"/>
                <w:sz w:val="18"/>
                <w:szCs w:val="18"/>
                <w:lang w:val="sv-SE"/>
              </w:rPr>
            </w:pPr>
            <w:hyperlink r:id="rId1401"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66B9B3" w14:textId="7D89D029"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EEC1A5" w14:textId="2B03BBFE"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87CAEE" w14:textId="494FC5EE" w:rsidR="001F1838" w:rsidRPr="001F1838" w:rsidRDefault="001F1838" w:rsidP="00BC6BDB">
            <w:pPr>
              <w:pStyle w:val="TAL"/>
              <w:snapToGrid w:val="0"/>
              <w:jc w:val="both"/>
              <w:rPr>
                <w:rFonts w:cs="Arial"/>
                <w:szCs w:val="18"/>
              </w:rPr>
            </w:pPr>
            <w:r w:rsidRPr="001F1838">
              <w:rPr>
                <w:rFonts w:eastAsia="Times New Roman" w:cs="Arial"/>
                <w:color w:val="000000"/>
                <w:szCs w:val="18"/>
              </w:rPr>
              <w:t>Completed: DL_66A-66A_n260I_UL_66A_n260I</w:t>
            </w:r>
          </w:p>
        </w:tc>
      </w:tr>
      <w:tr w:rsidR="001F1838" w:rsidRPr="001F1838" w14:paraId="51A59A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6EC57" w14:textId="14692051"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45B339" w14:textId="200989A3"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F987F1"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11A85" w14:textId="28F1ED43"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C31E6F" w14:textId="6427DBE9" w:rsidR="001F1838" w:rsidRPr="001F1838" w:rsidRDefault="001F1838" w:rsidP="00BC6BDB">
            <w:pPr>
              <w:keepNext/>
              <w:snapToGrid w:val="0"/>
              <w:spacing w:after="0"/>
              <w:jc w:val="both"/>
              <w:rPr>
                <w:rFonts w:ascii="Arial" w:hAnsi="Arial" w:cs="Arial"/>
                <w:sz w:val="18"/>
                <w:szCs w:val="18"/>
                <w:lang w:val="sv-SE"/>
              </w:rPr>
            </w:pPr>
            <w:hyperlink r:id="rId1402"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73520E" w14:textId="682C58CD"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1FB2BC" w14:textId="0857A48A"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18B35B" w14:textId="25500379"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DL_66A-66A_n260J_UL_66A_n260I</w:t>
            </w:r>
          </w:p>
        </w:tc>
      </w:tr>
      <w:tr w:rsidR="001F1838" w:rsidRPr="001F1838" w14:paraId="334A39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5CB574" w14:textId="09A1FB6C"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BAA1A0E" w14:textId="26371622"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B648C1"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11DA65" w14:textId="2A58DD29"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F43D12" w14:textId="2E293A53" w:rsidR="001F1838" w:rsidRPr="001F1838" w:rsidRDefault="001F1838" w:rsidP="00BC6BDB">
            <w:pPr>
              <w:keepNext/>
              <w:snapToGrid w:val="0"/>
              <w:spacing w:after="0"/>
              <w:jc w:val="both"/>
              <w:rPr>
                <w:rFonts w:ascii="Arial" w:hAnsi="Arial" w:cs="Arial"/>
                <w:sz w:val="18"/>
                <w:szCs w:val="18"/>
                <w:lang w:val="sv-SE"/>
              </w:rPr>
            </w:pPr>
            <w:hyperlink r:id="rId1403"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D78FFD" w14:textId="7EAF401D"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BBBC71" w14:textId="243BA10E"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392B98" w14:textId="1E9E6E21"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DL_66A-66A_n260K_UL_66A_n260I</w:t>
            </w:r>
          </w:p>
        </w:tc>
      </w:tr>
      <w:tr w:rsidR="001F1838" w:rsidRPr="001F1838" w14:paraId="6E4F8D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F3A2B" w14:textId="3EF3ABE0"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273573" w14:textId="25157995"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A4E99"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E62AE9" w14:textId="43E60E5D"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08F2A1" w14:textId="6BC1D954" w:rsidR="001F1838" w:rsidRPr="001F1838" w:rsidRDefault="001F1838" w:rsidP="00BC6BDB">
            <w:pPr>
              <w:keepNext/>
              <w:snapToGrid w:val="0"/>
              <w:spacing w:after="0"/>
              <w:jc w:val="both"/>
              <w:rPr>
                <w:rFonts w:ascii="Arial" w:hAnsi="Arial" w:cs="Arial"/>
                <w:sz w:val="18"/>
                <w:szCs w:val="18"/>
                <w:lang w:val="sv-SE"/>
              </w:rPr>
            </w:pPr>
            <w:hyperlink r:id="rId1404" w:history="1">
              <w:r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50D6FE" w14:textId="06BB59AA"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549335" w14:textId="5C6B82D5"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A0364B" w14:textId="23870870"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DL_66A-66A_n260L_UL_66A_n260I</w:t>
            </w:r>
          </w:p>
        </w:tc>
      </w:tr>
    </w:tbl>
    <w:p w14:paraId="074C122A" w14:textId="77777777" w:rsidR="00A81B2A" w:rsidRPr="00123ABF" w:rsidRDefault="00A81B2A" w:rsidP="00DB7895">
      <w:pPr>
        <w:rPr>
          <w:lang w:eastAsia="ja-JP"/>
        </w:rPr>
        <w:sectPr w:rsidR="00A81B2A" w:rsidRPr="00123ABF" w:rsidSect="0064496B">
          <w:pgSz w:w="16838" w:h="11906" w:orient="landscape"/>
          <w:pgMar w:top="1134" w:right="567" w:bottom="1134" w:left="709" w:header="720" w:footer="720" w:gutter="0"/>
          <w:cols w:space="720"/>
          <w:docGrid w:linePitch="272"/>
        </w:sectPr>
      </w:pPr>
    </w:p>
    <w:p w14:paraId="46B34FA5" w14:textId="576622DF" w:rsidR="00033EEF" w:rsidRPr="00033EEF" w:rsidRDefault="00033EEF" w:rsidP="00033EEF">
      <w:pPr>
        <w:pStyle w:val="40"/>
        <w:rPr>
          <w:lang w:eastAsia="ja-JP"/>
        </w:rPr>
      </w:pPr>
      <w:r>
        <w:rPr>
          <w:rFonts w:hint="eastAsia"/>
          <w:lang w:eastAsia="ja-JP"/>
        </w:rPr>
        <w:lastRenderedPageBreak/>
        <w:t>4</w:t>
      </w:r>
      <w:r>
        <w:rPr>
          <w:lang w:eastAsia="ja-JP"/>
        </w:rPr>
        <w:t>.1.3 Intra-band contiguous EN-DC</w:t>
      </w:r>
    </w:p>
    <w:p w14:paraId="68035A09" w14:textId="0B572F42" w:rsidR="00033EEF" w:rsidRPr="000549BB" w:rsidRDefault="00033EEF" w:rsidP="00033EEF">
      <w:pPr>
        <w:pStyle w:val="afe"/>
        <w:keepNext/>
        <w:rPr>
          <w:lang w:eastAsia="ja-JP"/>
        </w:rPr>
      </w:pPr>
      <w:r w:rsidRPr="000549BB">
        <w:t xml:space="preserve">Table </w:t>
      </w:r>
      <w:r w:rsidR="0032745C">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32745C">
        <w:t>.</w:t>
      </w:r>
      <w:r w:rsidR="0032745C">
        <w:rPr>
          <w:lang w:eastAsia="ja-JP"/>
        </w:rPr>
        <w:t>3-1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contiguous EN-DC</w:t>
      </w:r>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50"/>
        <w:gridCol w:w="1417"/>
        <w:gridCol w:w="715"/>
        <w:gridCol w:w="1262"/>
        <w:gridCol w:w="1440"/>
        <w:gridCol w:w="3239"/>
        <w:gridCol w:w="1707"/>
        <w:gridCol w:w="3872"/>
      </w:tblGrid>
      <w:tr w:rsidR="00033EEF" w:rsidRPr="000549BB" w14:paraId="3F899771" w14:textId="77777777" w:rsidTr="00CE438C">
        <w:trPr>
          <w:cantSplit/>
        </w:trPr>
        <w:tc>
          <w:tcPr>
            <w:tcW w:w="1650" w:type="dxa"/>
          </w:tcPr>
          <w:p w14:paraId="63A1F717" w14:textId="77777777" w:rsidR="00033EEF" w:rsidRPr="000549BB" w:rsidRDefault="00033EEF" w:rsidP="00436A97">
            <w:pPr>
              <w:pStyle w:val="TAL"/>
              <w:rPr>
                <w:b/>
              </w:rPr>
            </w:pPr>
            <w:r w:rsidRPr="000549BB">
              <w:rPr>
                <w:rFonts w:hint="eastAsia"/>
                <w:b/>
                <w:lang w:eastAsia="ja-JP"/>
              </w:rPr>
              <w:t>EN-DC</w:t>
            </w:r>
            <w:r w:rsidRPr="000549BB">
              <w:rPr>
                <w:b/>
              </w:rPr>
              <w:t xml:space="preserve"> configuration</w:t>
            </w:r>
          </w:p>
        </w:tc>
        <w:tc>
          <w:tcPr>
            <w:tcW w:w="1417" w:type="dxa"/>
          </w:tcPr>
          <w:p w14:paraId="579115CE" w14:textId="77777777" w:rsidR="00033EEF" w:rsidRPr="00D020C2" w:rsidRDefault="00033EEF" w:rsidP="00436A97">
            <w:pPr>
              <w:pStyle w:val="TAL"/>
              <w:rPr>
                <w:rFonts w:cs="Arial"/>
                <w:b/>
                <w:szCs w:val="18"/>
              </w:rPr>
            </w:pPr>
            <w:r w:rsidRPr="00D020C2">
              <w:rPr>
                <w:rFonts w:eastAsia="Yu Gothic" w:cs="Arial"/>
                <w:b/>
                <w:bCs/>
                <w:szCs w:val="18"/>
              </w:rPr>
              <w:t>Uplink EN-DC Configuration</w:t>
            </w:r>
          </w:p>
        </w:tc>
        <w:tc>
          <w:tcPr>
            <w:tcW w:w="715" w:type="dxa"/>
          </w:tcPr>
          <w:p w14:paraId="73FE619D" w14:textId="77777777" w:rsidR="00033EEF" w:rsidRPr="000549BB" w:rsidRDefault="00033EEF" w:rsidP="00436A97">
            <w:pPr>
              <w:pStyle w:val="TAL"/>
              <w:rPr>
                <w:b/>
              </w:rPr>
            </w:pPr>
            <w:r w:rsidRPr="000549BB">
              <w:rPr>
                <w:b/>
              </w:rPr>
              <w:t>REL-indep.</w:t>
            </w:r>
          </w:p>
          <w:p w14:paraId="00F3C5D1" w14:textId="77777777" w:rsidR="00033EEF" w:rsidRPr="000549BB" w:rsidRDefault="00033EEF" w:rsidP="00436A97">
            <w:pPr>
              <w:pStyle w:val="TAL"/>
              <w:rPr>
                <w:b/>
              </w:rPr>
            </w:pPr>
            <w:r w:rsidRPr="000549BB">
              <w:rPr>
                <w:b/>
              </w:rPr>
              <w:t>from</w:t>
            </w:r>
          </w:p>
        </w:tc>
        <w:tc>
          <w:tcPr>
            <w:tcW w:w="1262" w:type="dxa"/>
          </w:tcPr>
          <w:p w14:paraId="22F8871E" w14:textId="77777777" w:rsidR="00033EEF" w:rsidRPr="000549BB" w:rsidRDefault="00033EEF" w:rsidP="00436A97">
            <w:pPr>
              <w:pStyle w:val="TAL"/>
              <w:rPr>
                <w:b/>
              </w:rPr>
            </w:pPr>
            <w:r w:rsidRPr="000549BB">
              <w:rPr>
                <w:b/>
              </w:rPr>
              <w:t>contact</w:t>
            </w:r>
          </w:p>
          <w:p w14:paraId="33645979" w14:textId="77777777" w:rsidR="00033EEF" w:rsidRPr="000549BB" w:rsidRDefault="00033EEF" w:rsidP="00436A97">
            <w:pPr>
              <w:pStyle w:val="TAL"/>
              <w:rPr>
                <w:b/>
              </w:rPr>
            </w:pPr>
            <w:r w:rsidRPr="000549BB">
              <w:rPr>
                <w:b/>
              </w:rPr>
              <w:t>name, company</w:t>
            </w:r>
          </w:p>
        </w:tc>
        <w:tc>
          <w:tcPr>
            <w:tcW w:w="1440" w:type="dxa"/>
          </w:tcPr>
          <w:p w14:paraId="2BC9588D" w14:textId="77777777" w:rsidR="00033EEF" w:rsidRPr="000549BB" w:rsidRDefault="00033EEF" w:rsidP="00436A97">
            <w:pPr>
              <w:pStyle w:val="TAL"/>
              <w:rPr>
                <w:b/>
              </w:rPr>
            </w:pPr>
            <w:r w:rsidRPr="000549BB">
              <w:rPr>
                <w:b/>
              </w:rPr>
              <w:t>contact</w:t>
            </w:r>
          </w:p>
          <w:p w14:paraId="6656F665" w14:textId="77777777" w:rsidR="00033EEF" w:rsidRPr="000549BB" w:rsidRDefault="00033EEF" w:rsidP="00436A97">
            <w:pPr>
              <w:pStyle w:val="TAL"/>
              <w:rPr>
                <w:b/>
              </w:rPr>
            </w:pPr>
            <w:r w:rsidRPr="000549BB">
              <w:rPr>
                <w:b/>
              </w:rPr>
              <w:t>email</w:t>
            </w:r>
          </w:p>
        </w:tc>
        <w:tc>
          <w:tcPr>
            <w:tcW w:w="3239" w:type="dxa"/>
          </w:tcPr>
          <w:p w14:paraId="313768BB" w14:textId="77777777" w:rsidR="00033EEF" w:rsidRPr="000549BB" w:rsidRDefault="00033EEF" w:rsidP="00436A97">
            <w:pPr>
              <w:pStyle w:val="TAL"/>
              <w:rPr>
                <w:b/>
              </w:rPr>
            </w:pPr>
            <w:r w:rsidRPr="000549BB">
              <w:rPr>
                <w:b/>
              </w:rPr>
              <w:t>other supporting companies</w:t>
            </w:r>
          </w:p>
          <w:p w14:paraId="35B99C9C" w14:textId="77777777" w:rsidR="00033EEF" w:rsidRPr="000549BB" w:rsidRDefault="00033EEF" w:rsidP="00436A97">
            <w:pPr>
              <w:pStyle w:val="TAL"/>
              <w:rPr>
                <w:b/>
              </w:rPr>
            </w:pPr>
            <w:r w:rsidRPr="000549BB">
              <w:rPr>
                <w:b/>
              </w:rPr>
              <w:t>(min. 3)</w:t>
            </w:r>
          </w:p>
        </w:tc>
        <w:tc>
          <w:tcPr>
            <w:tcW w:w="1707" w:type="dxa"/>
          </w:tcPr>
          <w:p w14:paraId="2CB9DBDF" w14:textId="77777777" w:rsidR="00033EEF" w:rsidRPr="000549BB" w:rsidRDefault="00033EEF" w:rsidP="00436A97">
            <w:pPr>
              <w:pStyle w:val="TAL"/>
              <w:rPr>
                <w:b/>
              </w:rPr>
            </w:pPr>
            <w:r w:rsidRPr="000549BB">
              <w:rPr>
                <w:b/>
              </w:rPr>
              <w:t>status</w:t>
            </w:r>
          </w:p>
          <w:p w14:paraId="7134D3A0" w14:textId="77777777" w:rsidR="00033EEF" w:rsidRPr="000549BB" w:rsidRDefault="00033EEF" w:rsidP="00436A97">
            <w:pPr>
              <w:pStyle w:val="TAL"/>
              <w:rPr>
                <w:b/>
              </w:rPr>
            </w:pPr>
            <w:r w:rsidRPr="000549BB">
              <w:rPr>
                <w:b/>
              </w:rPr>
              <w:t>(new, ongoing, completed, stopped)</w:t>
            </w:r>
          </w:p>
        </w:tc>
        <w:tc>
          <w:tcPr>
            <w:tcW w:w="3872" w:type="dxa"/>
          </w:tcPr>
          <w:p w14:paraId="12A78442" w14:textId="77777777" w:rsidR="00033EEF" w:rsidRPr="000549BB" w:rsidRDefault="00033EEF" w:rsidP="00436A97">
            <w:pPr>
              <w:pStyle w:val="TAL"/>
              <w:rPr>
                <w:b/>
              </w:rPr>
            </w:pPr>
            <w:r w:rsidRPr="000549BB">
              <w:rPr>
                <w:b/>
              </w:rPr>
              <w:t>supported next level fallback modes</w:t>
            </w:r>
            <w:r w:rsidRPr="000549BB">
              <w:rPr>
                <w:b/>
              </w:rPr>
              <w:br/>
              <w:t>(in DL and UL)</w:t>
            </w:r>
          </w:p>
        </w:tc>
      </w:tr>
      <w:tr w:rsidR="00CB46A7" w:rsidRPr="000549BB" w14:paraId="77492E8D"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2D45AB48" w14:textId="5E7335BD" w:rsidR="00CB46A7" w:rsidRPr="009334AA" w:rsidRDefault="00CB46A7" w:rsidP="009334AA">
            <w:pPr>
              <w:pStyle w:val="TAL"/>
              <w:jc w:val="both"/>
              <w:rPr>
                <w:rFonts w:cs="Arial"/>
                <w:szCs w:val="18"/>
                <w:lang w:val="it-IT"/>
              </w:rPr>
            </w:pPr>
            <w:r w:rsidRPr="009334AA">
              <w:rPr>
                <w:rFonts w:cs="Arial"/>
                <w:szCs w:val="18"/>
                <w:lang w:val="it-IT"/>
              </w:rPr>
              <w:t>DC_(n)5AA</w:t>
            </w:r>
          </w:p>
        </w:tc>
        <w:tc>
          <w:tcPr>
            <w:tcW w:w="1417" w:type="dxa"/>
            <w:tcBorders>
              <w:top w:val="single" w:sz="4" w:space="0" w:color="auto"/>
              <w:left w:val="single" w:sz="4" w:space="0" w:color="auto"/>
              <w:bottom w:val="single" w:sz="4" w:space="0" w:color="auto"/>
              <w:right w:val="single" w:sz="4" w:space="0" w:color="auto"/>
            </w:tcBorders>
            <w:vAlign w:val="center"/>
          </w:tcPr>
          <w:p w14:paraId="64C8C5B1" w14:textId="04E1822F" w:rsidR="00CB46A7" w:rsidRPr="009334AA" w:rsidRDefault="00CB46A7" w:rsidP="009334AA">
            <w:pPr>
              <w:pStyle w:val="TAL"/>
              <w:jc w:val="both"/>
              <w:rPr>
                <w:rFonts w:cs="Arial"/>
                <w:szCs w:val="18"/>
                <w:lang w:val="it-IT"/>
              </w:rPr>
            </w:pPr>
            <w:r w:rsidRPr="009334AA">
              <w:rPr>
                <w:rFonts w:cs="Arial"/>
                <w:szCs w:val="18"/>
                <w:lang w:val="it-IT"/>
              </w:rPr>
              <w:t>DC_(n)5AA</w:t>
            </w:r>
          </w:p>
        </w:tc>
        <w:tc>
          <w:tcPr>
            <w:tcW w:w="715" w:type="dxa"/>
            <w:tcBorders>
              <w:top w:val="single" w:sz="4" w:space="0" w:color="auto"/>
              <w:left w:val="single" w:sz="4" w:space="0" w:color="auto"/>
              <w:bottom w:val="single" w:sz="4" w:space="0" w:color="auto"/>
              <w:right w:val="single" w:sz="4" w:space="0" w:color="auto"/>
            </w:tcBorders>
            <w:vAlign w:val="center"/>
          </w:tcPr>
          <w:p w14:paraId="0554FDA8" w14:textId="5A4BF57A" w:rsidR="00CB46A7" w:rsidRPr="009334AA" w:rsidRDefault="00CB46A7" w:rsidP="009334AA">
            <w:pPr>
              <w:jc w:val="both"/>
              <w:rPr>
                <w:rFonts w:ascii="Arial" w:hAnsi="Arial" w:cs="Arial"/>
                <w:sz w:val="18"/>
                <w:szCs w:val="18"/>
                <w:lang w:val="it-IT"/>
              </w:rPr>
            </w:pPr>
            <w:r w:rsidRPr="009334AA">
              <w:rPr>
                <w:rFonts w:ascii="Arial" w:hAnsi="Arial" w:cs="Arial"/>
                <w:sz w:val="18"/>
                <w:szCs w:val="18"/>
                <w:lang w:val="it-IT"/>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F153033" w14:textId="77777777" w:rsidR="00CB46A7" w:rsidRPr="009334AA" w:rsidRDefault="00CB46A7" w:rsidP="009334AA">
            <w:pPr>
              <w:pStyle w:val="TAL"/>
              <w:jc w:val="both"/>
              <w:rPr>
                <w:rFonts w:cs="Arial"/>
                <w:szCs w:val="18"/>
                <w:lang w:val="it-IT"/>
              </w:rPr>
            </w:pPr>
            <w:r w:rsidRPr="009334AA">
              <w:rPr>
                <w:rFonts w:cs="Arial"/>
                <w:szCs w:val="18"/>
                <w:lang w:val="it-IT"/>
              </w:rPr>
              <w:t>Marc Grant</w:t>
            </w:r>
          </w:p>
          <w:p w14:paraId="2893CE28" w14:textId="5AE6D710" w:rsidR="00CB46A7" w:rsidRPr="009334AA" w:rsidRDefault="00CB46A7" w:rsidP="009334AA">
            <w:pPr>
              <w:pStyle w:val="TAL"/>
              <w:jc w:val="both"/>
              <w:rPr>
                <w:rFonts w:cs="Arial"/>
                <w:szCs w:val="18"/>
                <w:lang w:val="it-IT"/>
              </w:rPr>
            </w:pPr>
            <w:r w:rsidRPr="009334AA">
              <w:rPr>
                <w:rFonts w:cs="Arial"/>
                <w:szCs w:val="18"/>
                <w:lang w:val="it-IT"/>
              </w:rPr>
              <w:t>AT&amp;T</w:t>
            </w:r>
          </w:p>
        </w:tc>
        <w:tc>
          <w:tcPr>
            <w:tcW w:w="1440" w:type="dxa"/>
            <w:tcBorders>
              <w:top w:val="single" w:sz="4" w:space="0" w:color="auto"/>
              <w:left w:val="single" w:sz="4" w:space="0" w:color="auto"/>
              <w:bottom w:val="single" w:sz="4" w:space="0" w:color="auto"/>
              <w:right w:val="single" w:sz="4" w:space="0" w:color="auto"/>
            </w:tcBorders>
            <w:vAlign w:val="center"/>
          </w:tcPr>
          <w:p w14:paraId="64D5660A" w14:textId="77777777" w:rsidR="00CB46A7" w:rsidRPr="009334AA" w:rsidRDefault="00C8650C" w:rsidP="009334AA">
            <w:pPr>
              <w:pStyle w:val="TAL"/>
              <w:jc w:val="both"/>
              <w:rPr>
                <w:rFonts w:cs="Arial"/>
                <w:szCs w:val="18"/>
                <w:lang w:val="it-IT"/>
              </w:rPr>
            </w:pPr>
            <w:hyperlink r:id="rId1405" w:history="1">
              <w:r w:rsidR="00CB46A7" w:rsidRPr="009334AA">
                <w:rPr>
                  <w:rFonts w:cs="Arial"/>
                  <w:szCs w:val="18"/>
                  <w:lang w:val="it-IT"/>
                </w:rPr>
                <w:t>marc.grant@att.com</w:t>
              </w:r>
            </w:hyperlink>
          </w:p>
          <w:p w14:paraId="495889E1" w14:textId="77777777" w:rsidR="00CB46A7" w:rsidRPr="009334AA" w:rsidRDefault="00CB46A7"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vAlign w:val="center"/>
          </w:tcPr>
          <w:p w14:paraId="64AE632A" w14:textId="79A38724" w:rsidR="00CB46A7" w:rsidRPr="00B73568" w:rsidRDefault="00CB46A7" w:rsidP="00B73568">
            <w:pPr>
              <w:pStyle w:val="TAL"/>
              <w:rPr>
                <w:rFonts w:eastAsia="新細明體" w:cs="Arial"/>
                <w:szCs w:val="18"/>
                <w:lang w:val="it-IT" w:eastAsia="zh-TW"/>
              </w:rPr>
            </w:pPr>
            <w:r w:rsidRPr="009334AA">
              <w:rPr>
                <w:rFonts w:cs="Arial"/>
                <w:szCs w:val="18"/>
                <w:lang w:val="it-IT"/>
              </w:rPr>
              <w:t>Ericsson, Nokia, Qualcomm</w:t>
            </w:r>
            <w:r w:rsidR="00B73568">
              <w:rPr>
                <w:rFonts w:eastAsia="新細明體" w:cs="Arial" w:hint="eastAsia"/>
                <w:szCs w:val="18"/>
                <w:lang w:val="it-IT" w:eastAsia="zh-TW"/>
              </w:rPr>
              <w:t xml:space="preserve">, </w:t>
            </w:r>
            <w:r w:rsidR="00B73568">
              <w:rPr>
                <w:rFonts w:eastAsia="新細明體" w:cs="Arial"/>
                <w:szCs w:val="18"/>
                <w:lang w:val="en-US" w:eastAsia="zh-TW"/>
              </w:rPr>
              <w:t>U.S. Cellular</w:t>
            </w:r>
            <w:r w:rsidR="00B73568">
              <w:rPr>
                <w:rFonts w:eastAsia="新細明體" w:cs="Arial" w:hint="eastAsia"/>
                <w:szCs w:val="18"/>
                <w:lang w:val="en-US" w:eastAsia="zh-TW"/>
              </w:rPr>
              <w:t>, Samsung</w:t>
            </w:r>
          </w:p>
        </w:tc>
        <w:tc>
          <w:tcPr>
            <w:tcW w:w="1707" w:type="dxa"/>
            <w:tcBorders>
              <w:top w:val="single" w:sz="4" w:space="0" w:color="auto"/>
              <w:left w:val="single" w:sz="4" w:space="0" w:color="auto"/>
              <w:bottom w:val="single" w:sz="4" w:space="0" w:color="auto"/>
              <w:right w:val="single" w:sz="4" w:space="0" w:color="auto"/>
            </w:tcBorders>
            <w:vAlign w:val="center"/>
          </w:tcPr>
          <w:p w14:paraId="111F27B7" w14:textId="64ADE460" w:rsidR="00CB46A7" w:rsidRPr="009334AA" w:rsidRDefault="00CB46A7" w:rsidP="009334AA">
            <w:pPr>
              <w:pStyle w:val="TAL"/>
              <w:jc w:val="both"/>
              <w:rPr>
                <w:rFonts w:cs="Arial"/>
                <w:szCs w:val="18"/>
                <w:lang w:val="it-IT"/>
              </w:rPr>
            </w:pPr>
            <w:r w:rsidRPr="009334AA">
              <w:rPr>
                <w:rFonts w:eastAsia="新細明體" w:cs="Arial"/>
                <w:szCs w:val="18"/>
                <w:lang w:eastAsia="zh-TW"/>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734348B5" w14:textId="06CB0E1D" w:rsidR="00B73568" w:rsidRPr="00B73568" w:rsidRDefault="00CB46A7" w:rsidP="009334AA">
            <w:pPr>
              <w:pStyle w:val="TAL"/>
              <w:jc w:val="both"/>
              <w:rPr>
                <w:rFonts w:eastAsia="新細明體" w:cs="Arial"/>
                <w:szCs w:val="18"/>
                <w:lang w:val="it-IT" w:eastAsia="zh-TW"/>
              </w:rPr>
            </w:pPr>
            <w:r w:rsidRPr="009334AA">
              <w:rPr>
                <w:rFonts w:cs="Arial"/>
                <w:szCs w:val="18"/>
                <w:lang w:val="it-IT"/>
              </w:rPr>
              <w:t>NONE</w:t>
            </w:r>
          </w:p>
        </w:tc>
      </w:tr>
      <w:tr w:rsidR="00CB46A7" w:rsidRPr="000549BB" w14:paraId="5B94B599"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26A860FE" w14:textId="00D66610" w:rsidR="00CB46A7" w:rsidRPr="009334AA" w:rsidRDefault="00CB46A7" w:rsidP="009334AA">
            <w:pPr>
              <w:pStyle w:val="TAL"/>
              <w:jc w:val="both"/>
              <w:rPr>
                <w:rFonts w:cs="Arial"/>
                <w:szCs w:val="18"/>
                <w:lang w:val="it-IT"/>
              </w:rPr>
            </w:pPr>
            <w:r w:rsidRPr="009334AA">
              <w:rPr>
                <w:rFonts w:eastAsia="MS Mincho" w:cs="Arial"/>
                <w:szCs w:val="18"/>
                <w:lang w:val="en-US" w:eastAsia="ja-JP"/>
              </w:rPr>
              <w:t>DC_(n)12AA</w:t>
            </w:r>
          </w:p>
        </w:tc>
        <w:tc>
          <w:tcPr>
            <w:tcW w:w="1417" w:type="dxa"/>
            <w:tcBorders>
              <w:top w:val="single" w:sz="4" w:space="0" w:color="auto"/>
              <w:left w:val="single" w:sz="4" w:space="0" w:color="auto"/>
              <w:bottom w:val="single" w:sz="4" w:space="0" w:color="auto"/>
              <w:right w:val="single" w:sz="4" w:space="0" w:color="auto"/>
            </w:tcBorders>
            <w:vAlign w:val="center"/>
          </w:tcPr>
          <w:p w14:paraId="249DC4A5" w14:textId="3C1618FA" w:rsidR="00CB46A7" w:rsidRPr="009334AA" w:rsidRDefault="00CB46A7" w:rsidP="009334AA">
            <w:pPr>
              <w:pStyle w:val="TAL"/>
              <w:jc w:val="both"/>
              <w:rPr>
                <w:rFonts w:cs="Arial"/>
                <w:szCs w:val="18"/>
                <w:lang w:val="it-IT"/>
              </w:rPr>
            </w:pPr>
            <w:r w:rsidRPr="009334AA">
              <w:rPr>
                <w:rFonts w:eastAsia="MS Mincho" w:cs="Arial"/>
                <w:szCs w:val="18"/>
                <w:lang w:val="en-US" w:eastAsia="ja-JP"/>
              </w:rPr>
              <w:t>DC_(n)12AA</w:t>
            </w:r>
          </w:p>
        </w:tc>
        <w:tc>
          <w:tcPr>
            <w:tcW w:w="715" w:type="dxa"/>
            <w:tcBorders>
              <w:top w:val="single" w:sz="4" w:space="0" w:color="auto"/>
              <w:left w:val="single" w:sz="4" w:space="0" w:color="auto"/>
              <w:bottom w:val="single" w:sz="4" w:space="0" w:color="auto"/>
              <w:right w:val="single" w:sz="4" w:space="0" w:color="auto"/>
            </w:tcBorders>
            <w:vAlign w:val="center"/>
          </w:tcPr>
          <w:p w14:paraId="538DB5A6" w14:textId="36C90C42" w:rsidR="00CB46A7" w:rsidRPr="009334AA" w:rsidRDefault="00CB46A7" w:rsidP="009334AA">
            <w:pPr>
              <w:jc w:val="both"/>
              <w:rPr>
                <w:rFonts w:ascii="Arial" w:hAnsi="Arial" w:cs="Arial"/>
                <w:sz w:val="18"/>
                <w:szCs w:val="18"/>
                <w:lang w:val="it-IT"/>
              </w:rPr>
            </w:pPr>
            <w:r w:rsidRPr="009334AA">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E7E749F" w14:textId="59E81252" w:rsidR="00CB46A7" w:rsidRPr="009334AA" w:rsidRDefault="00CB46A7" w:rsidP="009334AA">
            <w:pPr>
              <w:pStyle w:val="TAL"/>
              <w:jc w:val="both"/>
              <w:rPr>
                <w:rFonts w:cs="Arial"/>
                <w:szCs w:val="18"/>
                <w:lang w:val="it-IT"/>
              </w:rPr>
            </w:pPr>
            <w:r w:rsidRPr="009334AA">
              <w:rPr>
                <w:rFonts w:cs="Arial"/>
                <w:szCs w:val="18"/>
                <w:lang w:val="en-US" w:eastAsia="sv-SE"/>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544CF75D" w14:textId="3713C588" w:rsidR="00CB46A7" w:rsidRPr="009334AA" w:rsidRDefault="00CB46A7" w:rsidP="009334AA">
            <w:pPr>
              <w:pStyle w:val="TAL"/>
              <w:jc w:val="both"/>
              <w:rPr>
                <w:rFonts w:cs="Arial"/>
                <w:szCs w:val="18"/>
                <w:lang w:val="it-IT"/>
              </w:rPr>
            </w:pPr>
            <w:r w:rsidRPr="009334AA">
              <w:rPr>
                <w:rFonts w:cs="Arial"/>
                <w:szCs w:val="18"/>
                <w:lang w:val="it-IT" w:eastAsia="zh-TW"/>
              </w:rPr>
              <w:t>sebastian.thalanany@uscellular.com</w:t>
            </w:r>
          </w:p>
        </w:tc>
        <w:tc>
          <w:tcPr>
            <w:tcW w:w="3239" w:type="dxa"/>
            <w:tcBorders>
              <w:top w:val="single" w:sz="4" w:space="0" w:color="auto"/>
              <w:left w:val="single" w:sz="4" w:space="0" w:color="auto"/>
              <w:bottom w:val="single" w:sz="4" w:space="0" w:color="auto"/>
              <w:right w:val="single" w:sz="4" w:space="0" w:color="auto"/>
            </w:tcBorders>
            <w:vAlign w:val="center"/>
          </w:tcPr>
          <w:p w14:paraId="27BA9183" w14:textId="0C8DC1E9" w:rsidR="00CB46A7" w:rsidRPr="009334AA" w:rsidRDefault="00CB46A7" w:rsidP="009334AA">
            <w:pPr>
              <w:pStyle w:val="TAL"/>
              <w:jc w:val="both"/>
              <w:rPr>
                <w:rFonts w:cs="Arial"/>
                <w:szCs w:val="18"/>
                <w:lang w:val="it-IT"/>
              </w:rPr>
            </w:pPr>
            <w:r w:rsidRPr="009334AA">
              <w:rPr>
                <w:rFonts w:eastAsia="新細明體" w:cs="Arial"/>
                <w:szCs w:val="18"/>
                <w:lang w:val="en-US" w:eastAsia="zh-TW"/>
              </w:rPr>
              <w:t>U.S. Cellular, Ericsson, Nokia, Samsung</w:t>
            </w:r>
          </w:p>
        </w:tc>
        <w:tc>
          <w:tcPr>
            <w:tcW w:w="1707" w:type="dxa"/>
            <w:tcBorders>
              <w:top w:val="single" w:sz="4" w:space="0" w:color="auto"/>
              <w:left w:val="single" w:sz="4" w:space="0" w:color="auto"/>
              <w:bottom w:val="single" w:sz="4" w:space="0" w:color="auto"/>
              <w:right w:val="single" w:sz="4" w:space="0" w:color="auto"/>
            </w:tcBorders>
            <w:vAlign w:val="center"/>
          </w:tcPr>
          <w:p w14:paraId="3B6D298E" w14:textId="3554B068" w:rsidR="00CB46A7" w:rsidRPr="009334AA" w:rsidRDefault="00CB46A7" w:rsidP="009334AA">
            <w:pPr>
              <w:pStyle w:val="TAL"/>
              <w:jc w:val="both"/>
              <w:rPr>
                <w:rFonts w:eastAsia="新細明體" w:cs="Arial"/>
                <w:szCs w:val="18"/>
                <w:lang w:eastAsia="zh-TW"/>
              </w:rPr>
            </w:pPr>
            <w:r w:rsidRPr="009334AA">
              <w:rPr>
                <w:rFonts w:eastAsia="新細明體" w:cs="Arial"/>
                <w:szCs w:val="18"/>
                <w:lang w:eastAsia="zh-TW"/>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0714A0E9" w14:textId="77777777" w:rsidR="00CB46A7" w:rsidRDefault="00CB46A7" w:rsidP="009334AA">
            <w:pPr>
              <w:pStyle w:val="TAL"/>
              <w:jc w:val="both"/>
              <w:rPr>
                <w:rFonts w:eastAsia="新細明體" w:cs="Arial"/>
                <w:szCs w:val="18"/>
                <w:lang w:eastAsia="zh-TW"/>
              </w:rPr>
            </w:pPr>
            <w:r w:rsidRPr="009334AA">
              <w:rPr>
                <w:rFonts w:cs="Arial"/>
                <w:szCs w:val="18"/>
                <w:lang w:eastAsia="ja-JP"/>
              </w:rPr>
              <w:t>None</w:t>
            </w:r>
          </w:p>
          <w:p w14:paraId="65DFF3B1" w14:textId="2177C76F" w:rsidR="00B73568" w:rsidRPr="00B73568" w:rsidRDefault="00B73568" w:rsidP="009334AA">
            <w:pPr>
              <w:pStyle w:val="TAL"/>
              <w:jc w:val="both"/>
              <w:rPr>
                <w:rFonts w:eastAsia="新細明體" w:cs="Arial"/>
                <w:szCs w:val="18"/>
                <w:lang w:val="it-IT" w:eastAsia="zh-TW"/>
              </w:rPr>
            </w:pPr>
            <w:r w:rsidRPr="00B73568">
              <w:rPr>
                <w:rFonts w:eastAsia="新細明體" w:cs="Arial"/>
                <w:szCs w:val="18"/>
                <w:lang w:val="it-IT" w:eastAsia="zh-TW"/>
              </w:rPr>
              <w:t>Note: Operation on either of two ULs is sufficient</w:t>
            </w:r>
          </w:p>
        </w:tc>
      </w:tr>
      <w:tr w:rsidR="00784EE1" w:rsidRPr="000549BB" w14:paraId="0511F29F"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40E8FC47" w14:textId="359799D4"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DC_(n)41A2A</w:t>
            </w:r>
          </w:p>
        </w:tc>
        <w:tc>
          <w:tcPr>
            <w:tcW w:w="1417" w:type="dxa"/>
            <w:tcBorders>
              <w:top w:val="single" w:sz="4" w:space="0" w:color="auto"/>
              <w:left w:val="single" w:sz="4" w:space="0" w:color="auto"/>
              <w:bottom w:val="single" w:sz="4" w:space="0" w:color="auto"/>
              <w:right w:val="single" w:sz="4" w:space="0" w:color="auto"/>
            </w:tcBorders>
            <w:vAlign w:val="center"/>
          </w:tcPr>
          <w:p w14:paraId="452303DD" w14:textId="13F52ADE"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DC_(n)41AA</w:t>
            </w:r>
          </w:p>
        </w:tc>
        <w:tc>
          <w:tcPr>
            <w:tcW w:w="715" w:type="dxa"/>
            <w:tcBorders>
              <w:top w:val="single" w:sz="4" w:space="0" w:color="auto"/>
              <w:left w:val="single" w:sz="4" w:space="0" w:color="auto"/>
              <w:bottom w:val="single" w:sz="4" w:space="0" w:color="auto"/>
              <w:right w:val="single" w:sz="4" w:space="0" w:color="auto"/>
            </w:tcBorders>
            <w:vAlign w:val="center"/>
          </w:tcPr>
          <w:p w14:paraId="6B58077B" w14:textId="3F7A39C0"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23DD7D" w14:textId="4F064FF1" w:rsidR="00784EE1" w:rsidRPr="009334AA" w:rsidRDefault="00784EE1" w:rsidP="009334AA">
            <w:pPr>
              <w:pStyle w:val="TAL"/>
              <w:jc w:val="both"/>
              <w:rPr>
                <w:rFonts w:cs="Arial"/>
                <w:szCs w:val="18"/>
                <w:lang w:val="en-US" w:eastAsia="sv-SE"/>
              </w:rPr>
            </w:pPr>
            <w:r w:rsidRPr="009334AA">
              <w:rPr>
                <w:rFonts w:cs="Arial"/>
                <w:szCs w:val="18"/>
                <w:lang w:val="it-IT"/>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19F4DC27" w14:textId="4035BE8C" w:rsidR="00784EE1" w:rsidRPr="009334AA" w:rsidRDefault="00784EE1" w:rsidP="009334AA">
            <w:pPr>
              <w:pStyle w:val="TAL"/>
              <w:jc w:val="both"/>
              <w:rPr>
                <w:rFonts w:cs="Arial"/>
                <w:szCs w:val="18"/>
                <w:lang w:val="it-IT" w:eastAsia="zh-TW"/>
              </w:rPr>
            </w:pPr>
            <w:r w:rsidRPr="009334AA">
              <w:rPr>
                <w:rFonts w:cs="Arial"/>
                <w:szCs w:val="18"/>
                <w:lang w:val="it-IT"/>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61AE928B" w14:textId="68DBCD36" w:rsidR="00784EE1" w:rsidRPr="009334AA" w:rsidRDefault="00784EE1"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0138B830" w14:textId="535C6DFA" w:rsidR="00784EE1" w:rsidRPr="009334AA" w:rsidRDefault="00784EE1"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1BF3F61A" w14:textId="77777777" w:rsidR="00784EE1" w:rsidRPr="009334AA" w:rsidRDefault="00784EE1" w:rsidP="009334AA">
            <w:pPr>
              <w:pStyle w:val="TAL"/>
              <w:jc w:val="both"/>
              <w:rPr>
                <w:rFonts w:cs="Arial"/>
                <w:szCs w:val="18"/>
                <w:lang w:val="it-IT"/>
              </w:rPr>
            </w:pPr>
            <w:r w:rsidRPr="009334AA">
              <w:rPr>
                <w:rFonts w:cs="Arial"/>
                <w:szCs w:val="18"/>
                <w:lang w:val="it-IT"/>
              </w:rPr>
              <w:t>1B_DL_n41(2A)_UL_n41A</w:t>
            </w:r>
          </w:p>
          <w:p w14:paraId="77FECD2B" w14:textId="7934F498" w:rsidR="00784EE1" w:rsidRPr="009334AA" w:rsidRDefault="00784EE1" w:rsidP="009334AA">
            <w:pPr>
              <w:pStyle w:val="TAL"/>
              <w:jc w:val="both"/>
              <w:rPr>
                <w:rFonts w:cs="Arial"/>
                <w:szCs w:val="18"/>
                <w:lang w:eastAsia="ja-JP"/>
              </w:rPr>
            </w:pPr>
            <w:r w:rsidRPr="009334AA">
              <w:rPr>
                <w:rFonts w:cs="Arial"/>
                <w:szCs w:val="18"/>
                <w:lang w:val="it-IT"/>
              </w:rPr>
              <w:t>1B_DL_41A_n41A_UL_41A_n41A</w:t>
            </w:r>
          </w:p>
        </w:tc>
      </w:tr>
      <w:tr w:rsidR="00784EE1" w:rsidRPr="000549BB" w14:paraId="7C6BE047"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1E4193C1" w14:textId="7F987169"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DC_(n)41C2A</w:t>
            </w:r>
          </w:p>
        </w:tc>
        <w:tc>
          <w:tcPr>
            <w:tcW w:w="1417" w:type="dxa"/>
            <w:tcBorders>
              <w:top w:val="single" w:sz="4" w:space="0" w:color="auto"/>
              <w:left w:val="single" w:sz="4" w:space="0" w:color="auto"/>
              <w:bottom w:val="single" w:sz="4" w:space="0" w:color="auto"/>
              <w:right w:val="single" w:sz="4" w:space="0" w:color="auto"/>
            </w:tcBorders>
            <w:vAlign w:val="center"/>
          </w:tcPr>
          <w:p w14:paraId="54CE1AD2" w14:textId="1643D5A3"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DC_(n)41AA</w:t>
            </w:r>
          </w:p>
        </w:tc>
        <w:tc>
          <w:tcPr>
            <w:tcW w:w="715" w:type="dxa"/>
            <w:tcBorders>
              <w:top w:val="single" w:sz="4" w:space="0" w:color="auto"/>
              <w:left w:val="single" w:sz="4" w:space="0" w:color="auto"/>
              <w:bottom w:val="single" w:sz="4" w:space="0" w:color="auto"/>
              <w:right w:val="single" w:sz="4" w:space="0" w:color="auto"/>
            </w:tcBorders>
            <w:vAlign w:val="center"/>
          </w:tcPr>
          <w:p w14:paraId="01E7BD9D" w14:textId="436797DF"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261E2EA" w14:textId="783A0EB0" w:rsidR="00784EE1" w:rsidRPr="009334AA" w:rsidRDefault="00784EE1" w:rsidP="009334AA">
            <w:pPr>
              <w:pStyle w:val="TAL"/>
              <w:jc w:val="both"/>
              <w:rPr>
                <w:rFonts w:cs="Arial"/>
                <w:szCs w:val="18"/>
                <w:lang w:val="en-US" w:eastAsia="sv-SE"/>
              </w:rPr>
            </w:pPr>
            <w:r w:rsidRPr="009334AA">
              <w:rPr>
                <w:rFonts w:cs="Arial"/>
                <w:szCs w:val="18"/>
                <w:lang w:val="it-IT"/>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704AEB4C" w14:textId="66527D7B" w:rsidR="00784EE1" w:rsidRPr="009334AA" w:rsidRDefault="00784EE1" w:rsidP="009334AA">
            <w:pPr>
              <w:pStyle w:val="TAL"/>
              <w:jc w:val="both"/>
              <w:rPr>
                <w:rFonts w:cs="Arial"/>
                <w:szCs w:val="18"/>
                <w:lang w:val="it-IT" w:eastAsia="zh-TW"/>
              </w:rPr>
            </w:pPr>
            <w:r w:rsidRPr="009334AA">
              <w:rPr>
                <w:rFonts w:cs="Arial"/>
                <w:szCs w:val="18"/>
                <w:lang w:val="it-IT"/>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0531AD9C" w14:textId="05A4C828" w:rsidR="00784EE1" w:rsidRPr="009334AA" w:rsidRDefault="00784EE1"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5DDDFBD5" w14:textId="1D9F4C4C" w:rsidR="00784EE1" w:rsidRPr="009334AA" w:rsidRDefault="00784EE1"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033EC812" w14:textId="77777777" w:rsidR="00784EE1" w:rsidRPr="009334AA" w:rsidRDefault="00784EE1" w:rsidP="009334AA">
            <w:pPr>
              <w:pStyle w:val="TAL"/>
              <w:jc w:val="both"/>
              <w:rPr>
                <w:rFonts w:cs="Arial"/>
                <w:szCs w:val="18"/>
                <w:lang w:val="it-IT"/>
              </w:rPr>
            </w:pPr>
            <w:r w:rsidRPr="009334AA">
              <w:rPr>
                <w:rFonts w:cs="Arial"/>
                <w:szCs w:val="18"/>
                <w:lang w:val="it-IT"/>
              </w:rPr>
              <w:t>1B_DL_n41(2A)_UL_n41A</w:t>
            </w:r>
          </w:p>
          <w:p w14:paraId="28130321" w14:textId="1A8E0075" w:rsidR="00784EE1" w:rsidRPr="009334AA" w:rsidRDefault="00784EE1" w:rsidP="009334AA">
            <w:pPr>
              <w:pStyle w:val="TAL"/>
              <w:jc w:val="both"/>
              <w:rPr>
                <w:rFonts w:cs="Arial"/>
                <w:szCs w:val="18"/>
                <w:lang w:eastAsia="ja-JP"/>
              </w:rPr>
            </w:pPr>
            <w:r w:rsidRPr="009334AA">
              <w:rPr>
                <w:rFonts w:cs="Arial"/>
                <w:szCs w:val="18"/>
                <w:lang w:val="it-IT"/>
              </w:rPr>
              <w:t>1B_DL_41C_n41A_UL_41A_n41A</w:t>
            </w:r>
          </w:p>
        </w:tc>
      </w:tr>
      <w:tr w:rsidR="00784EE1" w:rsidRPr="000549BB" w14:paraId="6F9B1233"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55FE8D27" w14:textId="54B43889"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DC_(n)41D2A</w:t>
            </w:r>
          </w:p>
        </w:tc>
        <w:tc>
          <w:tcPr>
            <w:tcW w:w="1417" w:type="dxa"/>
            <w:tcBorders>
              <w:top w:val="single" w:sz="4" w:space="0" w:color="auto"/>
              <w:left w:val="single" w:sz="4" w:space="0" w:color="auto"/>
              <w:bottom w:val="single" w:sz="4" w:space="0" w:color="auto"/>
              <w:right w:val="single" w:sz="4" w:space="0" w:color="auto"/>
            </w:tcBorders>
            <w:vAlign w:val="center"/>
          </w:tcPr>
          <w:p w14:paraId="2179EA7C" w14:textId="20E9BACF"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DC_(n)41AA</w:t>
            </w:r>
          </w:p>
        </w:tc>
        <w:tc>
          <w:tcPr>
            <w:tcW w:w="715" w:type="dxa"/>
            <w:tcBorders>
              <w:top w:val="single" w:sz="4" w:space="0" w:color="auto"/>
              <w:left w:val="single" w:sz="4" w:space="0" w:color="auto"/>
              <w:bottom w:val="single" w:sz="4" w:space="0" w:color="auto"/>
              <w:right w:val="single" w:sz="4" w:space="0" w:color="auto"/>
            </w:tcBorders>
            <w:vAlign w:val="center"/>
          </w:tcPr>
          <w:p w14:paraId="5D255E4D" w14:textId="41B06546"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D9FA635" w14:textId="272A129C" w:rsidR="00784EE1" w:rsidRPr="009334AA" w:rsidRDefault="00784EE1" w:rsidP="009334AA">
            <w:pPr>
              <w:pStyle w:val="TAL"/>
              <w:jc w:val="both"/>
              <w:rPr>
                <w:rFonts w:cs="Arial"/>
                <w:szCs w:val="18"/>
                <w:lang w:val="en-US" w:eastAsia="sv-SE"/>
              </w:rPr>
            </w:pPr>
            <w:r w:rsidRPr="009334AA">
              <w:rPr>
                <w:rFonts w:cs="Arial"/>
                <w:szCs w:val="18"/>
                <w:lang w:val="it-IT"/>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70B83138" w14:textId="1418BEE5" w:rsidR="00784EE1" w:rsidRPr="009334AA" w:rsidRDefault="00784EE1" w:rsidP="009334AA">
            <w:pPr>
              <w:pStyle w:val="TAL"/>
              <w:jc w:val="both"/>
              <w:rPr>
                <w:rFonts w:cs="Arial"/>
                <w:szCs w:val="18"/>
                <w:lang w:val="it-IT" w:eastAsia="zh-TW"/>
              </w:rPr>
            </w:pPr>
            <w:r w:rsidRPr="009334AA">
              <w:rPr>
                <w:rFonts w:cs="Arial"/>
                <w:szCs w:val="18"/>
                <w:lang w:val="it-IT"/>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654515D2" w14:textId="146010F7" w:rsidR="00784EE1" w:rsidRPr="009334AA" w:rsidRDefault="00784EE1"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26630975" w14:textId="447788EE" w:rsidR="00784EE1" w:rsidRPr="009334AA" w:rsidRDefault="00784EE1"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38CCEAF4" w14:textId="77777777" w:rsidR="00784EE1" w:rsidRPr="009334AA" w:rsidRDefault="00784EE1" w:rsidP="009334AA">
            <w:pPr>
              <w:pStyle w:val="TAL"/>
              <w:jc w:val="both"/>
              <w:rPr>
                <w:rFonts w:cs="Arial"/>
                <w:szCs w:val="18"/>
                <w:lang w:val="it-IT"/>
              </w:rPr>
            </w:pPr>
            <w:r w:rsidRPr="009334AA">
              <w:rPr>
                <w:rFonts w:cs="Arial"/>
                <w:szCs w:val="18"/>
                <w:lang w:val="it-IT"/>
              </w:rPr>
              <w:t>1B_DL_n41(2A)_UL_n41A</w:t>
            </w:r>
          </w:p>
          <w:p w14:paraId="406EA41F" w14:textId="285E59F9" w:rsidR="00784EE1" w:rsidRPr="009334AA" w:rsidRDefault="00784EE1" w:rsidP="009334AA">
            <w:pPr>
              <w:pStyle w:val="TAL"/>
              <w:jc w:val="both"/>
              <w:rPr>
                <w:rFonts w:cs="Arial"/>
                <w:szCs w:val="18"/>
                <w:lang w:eastAsia="ja-JP"/>
              </w:rPr>
            </w:pPr>
            <w:r w:rsidRPr="009334AA">
              <w:rPr>
                <w:rFonts w:cs="Arial"/>
                <w:szCs w:val="18"/>
                <w:lang w:val="it-IT"/>
              </w:rPr>
              <w:t>1B_DL_41D_n41A_UL_41A_n41A</w:t>
            </w:r>
          </w:p>
        </w:tc>
      </w:tr>
      <w:tr w:rsidR="00784EE1" w:rsidRPr="000549BB" w14:paraId="7CEF93C5"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2E0E200A" w14:textId="46AE7C4D" w:rsidR="00784EE1" w:rsidRPr="009334AA" w:rsidRDefault="00784EE1" w:rsidP="009334AA">
            <w:pPr>
              <w:pStyle w:val="TAL"/>
              <w:jc w:val="both"/>
              <w:rPr>
                <w:rFonts w:eastAsia="MS Mincho" w:cs="Arial"/>
                <w:szCs w:val="18"/>
                <w:lang w:val="en-US" w:eastAsia="ja-JP"/>
              </w:rPr>
            </w:pPr>
            <w:r w:rsidRPr="009334AA">
              <w:rPr>
                <w:rFonts w:cs="Arial"/>
                <w:szCs w:val="18"/>
                <w:lang w:val="it-IT"/>
              </w:rPr>
              <w:t>DC_(n)71AA</w:t>
            </w:r>
          </w:p>
        </w:tc>
        <w:tc>
          <w:tcPr>
            <w:tcW w:w="1417" w:type="dxa"/>
            <w:tcBorders>
              <w:top w:val="single" w:sz="4" w:space="0" w:color="auto"/>
              <w:left w:val="single" w:sz="4" w:space="0" w:color="auto"/>
              <w:bottom w:val="single" w:sz="4" w:space="0" w:color="auto"/>
              <w:right w:val="single" w:sz="4" w:space="0" w:color="auto"/>
            </w:tcBorders>
            <w:vAlign w:val="center"/>
          </w:tcPr>
          <w:p w14:paraId="6EEFEB4F" w14:textId="2EE35D75" w:rsidR="00784EE1" w:rsidRPr="009334AA" w:rsidRDefault="00784EE1" w:rsidP="009334AA">
            <w:pPr>
              <w:pStyle w:val="TAL"/>
              <w:jc w:val="both"/>
              <w:rPr>
                <w:rFonts w:eastAsia="MS Mincho" w:cs="Arial"/>
                <w:szCs w:val="18"/>
                <w:lang w:val="en-US" w:eastAsia="ja-JP"/>
              </w:rPr>
            </w:pPr>
            <w:r w:rsidRPr="009334AA">
              <w:rPr>
                <w:rFonts w:cs="Arial"/>
                <w:szCs w:val="18"/>
                <w:lang w:val="it-IT"/>
              </w:rPr>
              <w:t>DC_(n)71AA</w:t>
            </w:r>
          </w:p>
        </w:tc>
        <w:tc>
          <w:tcPr>
            <w:tcW w:w="715" w:type="dxa"/>
            <w:tcBorders>
              <w:top w:val="single" w:sz="4" w:space="0" w:color="auto"/>
              <w:left w:val="single" w:sz="4" w:space="0" w:color="auto"/>
              <w:bottom w:val="single" w:sz="4" w:space="0" w:color="auto"/>
              <w:right w:val="single" w:sz="4" w:space="0" w:color="auto"/>
            </w:tcBorders>
            <w:vAlign w:val="center"/>
          </w:tcPr>
          <w:p w14:paraId="05232113" w14:textId="63850FEB"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FB8949E" w14:textId="02C08FFA" w:rsidR="00784EE1" w:rsidRPr="009334AA" w:rsidRDefault="00784EE1" w:rsidP="009334AA">
            <w:pPr>
              <w:pStyle w:val="TAL"/>
              <w:jc w:val="both"/>
              <w:rPr>
                <w:rFonts w:cs="Arial"/>
                <w:szCs w:val="18"/>
                <w:lang w:val="en-US" w:eastAsia="sv-SE"/>
              </w:rPr>
            </w:pPr>
            <w:r w:rsidRPr="009334AA">
              <w:rPr>
                <w:rFonts w:cs="Arial"/>
                <w:szCs w:val="18"/>
                <w:lang w:val="it-IT"/>
              </w:rPr>
              <w:t>Nelson Ueng, T-Mobile USA</w:t>
            </w:r>
          </w:p>
        </w:tc>
        <w:tc>
          <w:tcPr>
            <w:tcW w:w="1440" w:type="dxa"/>
            <w:tcBorders>
              <w:top w:val="single" w:sz="4" w:space="0" w:color="auto"/>
              <w:left w:val="single" w:sz="4" w:space="0" w:color="auto"/>
              <w:bottom w:val="single" w:sz="4" w:space="0" w:color="auto"/>
              <w:right w:val="single" w:sz="4" w:space="0" w:color="auto"/>
            </w:tcBorders>
            <w:vAlign w:val="center"/>
          </w:tcPr>
          <w:p w14:paraId="572A4C83" w14:textId="306028FC" w:rsidR="00784EE1" w:rsidRPr="009334AA" w:rsidRDefault="00784EE1" w:rsidP="009334AA">
            <w:pPr>
              <w:pStyle w:val="TAL"/>
              <w:jc w:val="both"/>
              <w:rPr>
                <w:rFonts w:cs="Arial"/>
                <w:szCs w:val="18"/>
                <w:lang w:val="it-IT" w:eastAsia="zh-TW"/>
              </w:rPr>
            </w:pPr>
            <w:r w:rsidRPr="009334AA">
              <w:rPr>
                <w:rFonts w:cs="Arial"/>
                <w:szCs w:val="18"/>
                <w:lang w:val="it-IT"/>
              </w:rPr>
              <w:t>nelson.ueng@T-Mobile.com</w:t>
            </w:r>
          </w:p>
        </w:tc>
        <w:tc>
          <w:tcPr>
            <w:tcW w:w="3239" w:type="dxa"/>
            <w:tcBorders>
              <w:top w:val="single" w:sz="4" w:space="0" w:color="auto"/>
              <w:left w:val="single" w:sz="4" w:space="0" w:color="auto"/>
              <w:bottom w:val="single" w:sz="4" w:space="0" w:color="auto"/>
              <w:right w:val="single" w:sz="4" w:space="0" w:color="auto"/>
            </w:tcBorders>
            <w:vAlign w:val="center"/>
          </w:tcPr>
          <w:p w14:paraId="0CC612A3" w14:textId="74112A1B" w:rsidR="00784EE1" w:rsidRPr="009334AA" w:rsidRDefault="00784EE1" w:rsidP="009334AA">
            <w:pPr>
              <w:pStyle w:val="TAL"/>
              <w:jc w:val="both"/>
              <w:rPr>
                <w:rFonts w:eastAsia="新細明體" w:cs="Arial"/>
                <w:szCs w:val="18"/>
                <w:lang w:val="en-US" w:eastAsia="zh-TW"/>
              </w:rPr>
            </w:pPr>
            <w:r w:rsidRPr="009334AA">
              <w:rPr>
                <w:rFonts w:cs="Arial"/>
                <w:szCs w:val="18"/>
                <w:lang w:val="it-IT"/>
              </w:rPr>
              <w:t>Ericsson, Nokia, Deutsche Telekom, Skyworks, Samsung</w:t>
            </w:r>
          </w:p>
        </w:tc>
        <w:tc>
          <w:tcPr>
            <w:tcW w:w="1707" w:type="dxa"/>
            <w:tcBorders>
              <w:top w:val="single" w:sz="4" w:space="0" w:color="auto"/>
              <w:left w:val="single" w:sz="4" w:space="0" w:color="auto"/>
              <w:bottom w:val="single" w:sz="4" w:space="0" w:color="auto"/>
              <w:right w:val="single" w:sz="4" w:space="0" w:color="auto"/>
            </w:tcBorders>
            <w:vAlign w:val="center"/>
          </w:tcPr>
          <w:p w14:paraId="25C5B0E9" w14:textId="5189477E" w:rsidR="00784EE1" w:rsidRPr="009334AA" w:rsidRDefault="00784EE1" w:rsidP="009334AA">
            <w:pPr>
              <w:pStyle w:val="TAL"/>
              <w:jc w:val="both"/>
              <w:rPr>
                <w:rFonts w:eastAsia="新細明體" w:cs="Arial"/>
                <w:szCs w:val="18"/>
                <w:lang w:eastAsia="zh-TW"/>
              </w:rPr>
            </w:pPr>
            <w:r w:rsidRPr="009334AA">
              <w:rPr>
                <w:rFonts w:cs="Arial"/>
                <w:szCs w:val="18"/>
                <w:lang w:val="it-IT"/>
              </w:rPr>
              <w:t>Completed</w:t>
            </w:r>
          </w:p>
        </w:tc>
        <w:tc>
          <w:tcPr>
            <w:tcW w:w="3872" w:type="dxa"/>
            <w:tcBorders>
              <w:top w:val="single" w:sz="4" w:space="0" w:color="auto"/>
              <w:left w:val="single" w:sz="4" w:space="0" w:color="auto"/>
              <w:bottom w:val="single" w:sz="4" w:space="0" w:color="auto"/>
              <w:right w:val="single" w:sz="4" w:space="0" w:color="auto"/>
            </w:tcBorders>
            <w:vAlign w:val="center"/>
          </w:tcPr>
          <w:p w14:paraId="2C20AF3D" w14:textId="40EBB046" w:rsidR="00784EE1" w:rsidRPr="00F51D3A" w:rsidRDefault="00784EE1" w:rsidP="009334AA">
            <w:pPr>
              <w:pStyle w:val="TAL"/>
              <w:jc w:val="both"/>
              <w:rPr>
                <w:rFonts w:eastAsia="新細明體" w:cs="Arial"/>
                <w:szCs w:val="18"/>
                <w:lang w:eastAsia="zh-TW"/>
              </w:rPr>
            </w:pPr>
            <w:r w:rsidRPr="009334AA">
              <w:rPr>
                <w:rFonts w:cs="Arial"/>
                <w:szCs w:val="18"/>
                <w:lang w:val="it-IT"/>
              </w:rPr>
              <w:t>none</w:t>
            </w:r>
          </w:p>
        </w:tc>
      </w:tr>
      <w:tr w:rsidR="00545278" w:rsidRPr="000549BB" w14:paraId="6000860A"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7E63D427" w14:textId="27D23065" w:rsidR="00545278" w:rsidRPr="00CE438C" w:rsidRDefault="00545278" w:rsidP="009334AA">
            <w:pPr>
              <w:pStyle w:val="TAL"/>
              <w:jc w:val="both"/>
              <w:rPr>
                <w:rFonts w:eastAsia="新細明體" w:cs="Arial"/>
                <w:szCs w:val="18"/>
                <w:lang w:val="it-IT" w:eastAsia="zh-TW"/>
              </w:rPr>
            </w:pPr>
            <w:r>
              <w:rPr>
                <w:rFonts w:eastAsia="Yu Mincho" w:cs="Arial"/>
                <w:szCs w:val="18"/>
                <w:lang w:eastAsia="ja-JP"/>
              </w:rPr>
              <w:t>DC_(n)48AA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6CECD15" w14:textId="7E01F881" w:rsidR="00545278" w:rsidRPr="009334AA" w:rsidRDefault="00545278" w:rsidP="009334AA">
            <w:pPr>
              <w:pStyle w:val="TAL"/>
              <w:jc w:val="both"/>
              <w:rPr>
                <w:rFonts w:cs="Arial"/>
                <w:szCs w:val="18"/>
                <w:lang w:val="it-IT"/>
              </w:rPr>
            </w:pPr>
            <w:r>
              <w:rPr>
                <w:rFonts w:eastAsia="Yu Mincho" w:cs="Arial"/>
                <w:szCs w:val="18"/>
                <w:lang w:eastAsia="ja-JP"/>
              </w:rPr>
              <w:t>DC_(n)48AA</w:t>
            </w:r>
          </w:p>
        </w:tc>
        <w:tc>
          <w:tcPr>
            <w:tcW w:w="715" w:type="dxa"/>
            <w:tcBorders>
              <w:top w:val="single" w:sz="4" w:space="0" w:color="auto"/>
              <w:left w:val="single" w:sz="4" w:space="0" w:color="auto"/>
              <w:bottom w:val="single" w:sz="4" w:space="0" w:color="auto"/>
              <w:right w:val="single" w:sz="4" w:space="0" w:color="auto"/>
            </w:tcBorders>
          </w:tcPr>
          <w:p w14:paraId="569E94A4" w14:textId="68218D42"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1CB934A4" w14:textId="30BCB720"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52CA0796" w14:textId="77777777" w:rsidR="00545278" w:rsidRDefault="00C8650C" w:rsidP="00315F6D">
            <w:pPr>
              <w:pStyle w:val="TAL"/>
              <w:rPr>
                <w:rFonts w:eastAsia="新細明體" w:cs="Arial"/>
                <w:szCs w:val="18"/>
                <w:lang w:eastAsia="zh-TW"/>
              </w:rPr>
            </w:pPr>
            <w:hyperlink r:id="rId1406" w:history="1">
              <w:r w:rsidR="00545278" w:rsidRPr="005E4D74">
                <w:rPr>
                  <w:rStyle w:val="ae"/>
                  <w:rFonts w:eastAsia="新細明體" w:cs="Arial"/>
                  <w:szCs w:val="18"/>
                  <w:lang w:eastAsia="zh-TW"/>
                </w:rPr>
                <w:t>clementhuang@google.com</w:t>
              </w:r>
            </w:hyperlink>
          </w:p>
          <w:p w14:paraId="082541FC" w14:textId="1A6B6083"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18612230" w14:textId="2B91F1D7"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1694368" w14:textId="18F7919C"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1E4BE0EC" w14:textId="6C99D29A" w:rsidR="00545278" w:rsidRPr="009334AA" w:rsidRDefault="00545278" w:rsidP="009334AA">
            <w:pPr>
              <w:pStyle w:val="TAL"/>
              <w:jc w:val="both"/>
              <w:rPr>
                <w:rFonts w:cs="Arial"/>
                <w:szCs w:val="18"/>
                <w:lang w:val="it-IT"/>
              </w:rPr>
            </w:pPr>
            <w:r>
              <w:rPr>
                <w:rFonts w:eastAsia="Malgun Gothic" w:cs="Arial"/>
                <w:szCs w:val="18"/>
                <w:lang w:eastAsia="ko-KR"/>
              </w:rPr>
              <w:t>None</w:t>
            </w:r>
          </w:p>
        </w:tc>
      </w:tr>
      <w:tr w:rsidR="00545278" w:rsidRPr="000549BB" w14:paraId="7A42E563"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14B08F94" w14:textId="4D9796D3" w:rsidR="00545278" w:rsidRPr="009334AA" w:rsidRDefault="00545278" w:rsidP="009334AA">
            <w:pPr>
              <w:pStyle w:val="TAL"/>
              <w:jc w:val="both"/>
              <w:rPr>
                <w:rFonts w:cs="Arial"/>
                <w:szCs w:val="18"/>
                <w:lang w:val="it-IT"/>
              </w:rPr>
            </w:pPr>
            <w:r>
              <w:rPr>
                <w:rFonts w:eastAsia="Yu Mincho" w:cs="Arial"/>
                <w:szCs w:val="18"/>
                <w:lang w:eastAsia="ja-JP"/>
              </w:rPr>
              <w:t>DC_(n)48CA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480E699" w14:textId="52EB9B82" w:rsidR="00545278" w:rsidRPr="009334AA" w:rsidRDefault="00545278" w:rsidP="009334AA">
            <w:pPr>
              <w:pStyle w:val="TAL"/>
              <w:jc w:val="both"/>
              <w:rPr>
                <w:rFonts w:cs="Arial"/>
                <w:szCs w:val="18"/>
                <w:lang w:val="it-IT"/>
              </w:rPr>
            </w:pPr>
            <w:r>
              <w:rPr>
                <w:rFonts w:eastAsia="Yu Mincho" w:cs="Arial"/>
                <w:szCs w:val="18"/>
                <w:lang w:eastAsia="ja-JP"/>
              </w:rPr>
              <w:t>DC_(n)48AA</w:t>
            </w:r>
          </w:p>
        </w:tc>
        <w:tc>
          <w:tcPr>
            <w:tcW w:w="715" w:type="dxa"/>
            <w:tcBorders>
              <w:top w:val="single" w:sz="4" w:space="0" w:color="auto"/>
              <w:left w:val="single" w:sz="4" w:space="0" w:color="auto"/>
              <w:bottom w:val="single" w:sz="4" w:space="0" w:color="auto"/>
              <w:right w:val="single" w:sz="4" w:space="0" w:color="auto"/>
            </w:tcBorders>
          </w:tcPr>
          <w:p w14:paraId="701B6082" w14:textId="6A5E9151"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65524EC4" w14:textId="64316257"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5596A24F" w14:textId="77777777" w:rsidR="00545278" w:rsidRDefault="00C8650C" w:rsidP="00315F6D">
            <w:pPr>
              <w:pStyle w:val="TAL"/>
              <w:rPr>
                <w:rFonts w:eastAsia="新細明體" w:cs="Arial"/>
                <w:szCs w:val="18"/>
                <w:lang w:eastAsia="zh-TW"/>
              </w:rPr>
            </w:pPr>
            <w:hyperlink r:id="rId1407" w:history="1">
              <w:r w:rsidR="00545278" w:rsidRPr="005E4D74">
                <w:rPr>
                  <w:rStyle w:val="ae"/>
                  <w:rFonts w:eastAsia="新細明體" w:cs="Arial"/>
                  <w:szCs w:val="18"/>
                  <w:lang w:eastAsia="zh-TW"/>
                </w:rPr>
                <w:t>clementhuang@google.com</w:t>
              </w:r>
            </w:hyperlink>
          </w:p>
          <w:p w14:paraId="21A492A4" w14:textId="4A608647"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419A6476" w14:textId="0EDD9076"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5B0CD643" w14:textId="64FBB796"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1684A88D" w14:textId="27BEE297" w:rsidR="00545278" w:rsidRPr="009334AA" w:rsidRDefault="00545278" w:rsidP="009334AA">
            <w:pPr>
              <w:pStyle w:val="TAL"/>
              <w:jc w:val="both"/>
              <w:rPr>
                <w:rFonts w:cs="Arial"/>
                <w:szCs w:val="18"/>
                <w:lang w:val="it-IT"/>
              </w:rPr>
            </w:pPr>
            <w:r>
              <w:rPr>
                <w:rFonts w:eastAsia="Yu Mincho" w:cs="Arial"/>
                <w:szCs w:val="18"/>
                <w:lang w:eastAsia="ja-JP"/>
              </w:rPr>
              <w:t>DL_(n)48AA_UL_(n)48AA</w:t>
            </w:r>
          </w:p>
        </w:tc>
      </w:tr>
      <w:tr w:rsidR="00545278" w:rsidRPr="000549BB" w14:paraId="40AC1DF2"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44D8716E" w14:textId="4B81FB5C" w:rsidR="00545278" w:rsidRPr="009334AA" w:rsidRDefault="00545278" w:rsidP="009334AA">
            <w:pPr>
              <w:pStyle w:val="TAL"/>
              <w:jc w:val="both"/>
              <w:rPr>
                <w:rFonts w:cs="Arial"/>
                <w:szCs w:val="18"/>
                <w:lang w:val="it-IT"/>
              </w:rPr>
            </w:pPr>
            <w:r>
              <w:rPr>
                <w:rFonts w:eastAsia="Yu Mincho" w:cs="Arial"/>
                <w:szCs w:val="18"/>
                <w:lang w:eastAsia="ja-JP"/>
              </w:rPr>
              <w:t>DC_(n)48CA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E845DDB" w14:textId="63B019B8" w:rsidR="00545278" w:rsidRPr="009334AA" w:rsidRDefault="00545278" w:rsidP="009334AA">
            <w:pPr>
              <w:pStyle w:val="TAL"/>
              <w:jc w:val="both"/>
              <w:rPr>
                <w:rFonts w:cs="Arial"/>
                <w:szCs w:val="18"/>
                <w:lang w:val="it-IT"/>
              </w:rPr>
            </w:pPr>
            <w:r>
              <w:rPr>
                <w:rFonts w:eastAsia="Yu Mincho" w:cs="Arial"/>
                <w:szCs w:val="18"/>
                <w:lang w:eastAsia="ja-JP"/>
              </w:rPr>
              <w:t>DC_48A_n48A</w:t>
            </w:r>
          </w:p>
        </w:tc>
        <w:tc>
          <w:tcPr>
            <w:tcW w:w="715" w:type="dxa"/>
            <w:tcBorders>
              <w:top w:val="single" w:sz="4" w:space="0" w:color="auto"/>
              <w:left w:val="single" w:sz="4" w:space="0" w:color="auto"/>
              <w:bottom w:val="single" w:sz="4" w:space="0" w:color="auto"/>
              <w:right w:val="single" w:sz="4" w:space="0" w:color="auto"/>
            </w:tcBorders>
          </w:tcPr>
          <w:p w14:paraId="77116CAD" w14:textId="60CCAA3C"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72832C0B" w14:textId="61078050"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77D26582" w14:textId="77777777" w:rsidR="00545278" w:rsidRDefault="00C8650C" w:rsidP="00315F6D">
            <w:pPr>
              <w:pStyle w:val="TAL"/>
              <w:rPr>
                <w:rFonts w:eastAsia="新細明體" w:cs="Arial"/>
                <w:szCs w:val="18"/>
                <w:lang w:eastAsia="zh-TW"/>
              </w:rPr>
            </w:pPr>
            <w:hyperlink r:id="rId1408" w:history="1">
              <w:r w:rsidR="00545278" w:rsidRPr="005E4D74">
                <w:rPr>
                  <w:rStyle w:val="ae"/>
                  <w:rFonts w:eastAsia="新細明體" w:cs="Arial"/>
                  <w:szCs w:val="18"/>
                  <w:lang w:eastAsia="zh-TW"/>
                </w:rPr>
                <w:t>clementhuang@google.com</w:t>
              </w:r>
            </w:hyperlink>
          </w:p>
          <w:p w14:paraId="2D3DA44C" w14:textId="2EE7FDF2"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30D4CCA7" w14:textId="5D8D345F"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EBC02B9" w14:textId="0D1EFC01"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3DC16E2A" w14:textId="78B65D85" w:rsidR="00545278" w:rsidRPr="009334AA" w:rsidRDefault="00545278" w:rsidP="009334AA">
            <w:pPr>
              <w:pStyle w:val="TAL"/>
              <w:jc w:val="both"/>
              <w:rPr>
                <w:rFonts w:cs="Arial"/>
                <w:szCs w:val="18"/>
                <w:lang w:val="it-IT"/>
              </w:rPr>
            </w:pPr>
            <w:r>
              <w:rPr>
                <w:rFonts w:eastAsia="Yu Mincho" w:cs="Arial"/>
                <w:szCs w:val="18"/>
                <w:lang w:eastAsia="ja-JP"/>
              </w:rPr>
              <w:t>DL_48A_n48A_UL_48A_n48A</w:t>
            </w:r>
          </w:p>
        </w:tc>
      </w:tr>
      <w:tr w:rsidR="00545278" w:rsidRPr="000549BB" w14:paraId="55A10CD0"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52B1C206" w14:textId="5494E90A" w:rsidR="00545278" w:rsidRPr="009334AA" w:rsidRDefault="00545278" w:rsidP="009334AA">
            <w:pPr>
              <w:pStyle w:val="TAL"/>
              <w:jc w:val="both"/>
              <w:rPr>
                <w:rFonts w:cs="Arial"/>
                <w:szCs w:val="18"/>
                <w:lang w:val="it-IT"/>
              </w:rPr>
            </w:pPr>
            <w:r>
              <w:rPr>
                <w:rFonts w:eastAsia="Yu Mincho" w:cs="Arial"/>
                <w:szCs w:val="18"/>
                <w:lang w:eastAsia="ja-JP"/>
              </w:rPr>
              <w:t>DC_(n)48DA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086D3933" w14:textId="752B9217" w:rsidR="00545278" w:rsidRPr="009334AA" w:rsidRDefault="00545278" w:rsidP="009334AA">
            <w:pPr>
              <w:pStyle w:val="TAL"/>
              <w:jc w:val="both"/>
              <w:rPr>
                <w:rFonts w:cs="Arial"/>
                <w:szCs w:val="18"/>
                <w:lang w:val="it-IT"/>
              </w:rPr>
            </w:pPr>
            <w:r>
              <w:rPr>
                <w:rFonts w:eastAsia="Yu Mincho" w:cs="Arial"/>
                <w:szCs w:val="18"/>
                <w:lang w:eastAsia="ja-JP"/>
              </w:rPr>
              <w:t>DC_(n)48AA</w:t>
            </w:r>
          </w:p>
        </w:tc>
        <w:tc>
          <w:tcPr>
            <w:tcW w:w="715" w:type="dxa"/>
            <w:tcBorders>
              <w:top w:val="single" w:sz="4" w:space="0" w:color="auto"/>
              <w:left w:val="single" w:sz="4" w:space="0" w:color="auto"/>
              <w:bottom w:val="single" w:sz="4" w:space="0" w:color="auto"/>
              <w:right w:val="single" w:sz="4" w:space="0" w:color="auto"/>
            </w:tcBorders>
          </w:tcPr>
          <w:p w14:paraId="613804E9" w14:textId="2C4D54DA"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3D213F01" w14:textId="072EA923"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241B53E5" w14:textId="77777777" w:rsidR="00545278" w:rsidRDefault="00C8650C" w:rsidP="00315F6D">
            <w:pPr>
              <w:pStyle w:val="TAL"/>
              <w:rPr>
                <w:rFonts w:eastAsia="新細明體" w:cs="Arial"/>
                <w:szCs w:val="18"/>
                <w:lang w:eastAsia="zh-TW"/>
              </w:rPr>
            </w:pPr>
            <w:hyperlink r:id="rId1409" w:history="1">
              <w:r w:rsidR="00545278" w:rsidRPr="005E4D74">
                <w:rPr>
                  <w:rStyle w:val="ae"/>
                  <w:rFonts w:eastAsia="新細明體" w:cs="Arial"/>
                  <w:szCs w:val="18"/>
                  <w:lang w:eastAsia="zh-TW"/>
                </w:rPr>
                <w:t>clementhuang@google.com</w:t>
              </w:r>
            </w:hyperlink>
          </w:p>
          <w:p w14:paraId="3F7AD378" w14:textId="5547502E"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660F6EB8" w14:textId="476E4A2A"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791777A9" w14:textId="6D1FFC28"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7F196EA2" w14:textId="77777777" w:rsidR="00545278" w:rsidRDefault="00545278" w:rsidP="00315F6D">
            <w:pPr>
              <w:pStyle w:val="TAL"/>
              <w:rPr>
                <w:rFonts w:eastAsia="Yu Mincho" w:cs="Arial"/>
                <w:szCs w:val="18"/>
                <w:lang w:eastAsia="ja-JP"/>
              </w:rPr>
            </w:pPr>
            <w:r>
              <w:rPr>
                <w:rFonts w:eastAsia="Yu Mincho" w:cs="Arial"/>
                <w:szCs w:val="18"/>
                <w:lang w:eastAsia="ja-JP"/>
              </w:rPr>
              <w:t>DL_(n)48CA_UL_(n)48AA</w:t>
            </w:r>
          </w:p>
          <w:p w14:paraId="1456810A" w14:textId="0DB63078" w:rsidR="00545278" w:rsidRPr="009334AA" w:rsidRDefault="00545278" w:rsidP="009334AA">
            <w:pPr>
              <w:pStyle w:val="TAL"/>
              <w:jc w:val="both"/>
              <w:rPr>
                <w:rFonts w:cs="Arial"/>
                <w:szCs w:val="18"/>
                <w:lang w:val="it-IT"/>
              </w:rPr>
            </w:pPr>
            <w:r>
              <w:rPr>
                <w:rFonts w:eastAsia="Yu Mincho" w:cs="Arial"/>
                <w:szCs w:val="18"/>
                <w:lang w:eastAsia="ja-JP"/>
              </w:rPr>
              <w:t>DL_48A_(n)48AA_UL_(n)48AA</w:t>
            </w:r>
          </w:p>
        </w:tc>
      </w:tr>
      <w:tr w:rsidR="00545278" w:rsidRPr="000549BB" w14:paraId="060E9FFF"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77C0AD6D" w14:textId="6FBCFEB2" w:rsidR="00545278" w:rsidRPr="009334AA" w:rsidRDefault="00545278" w:rsidP="009334AA">
            <w:pPr>
              <w:pStyle w:val="TAL"/>
              <w:jc w:val="both"/>
              <w:rPr>
                <w:rFonts w:cs="Arial"/>
                <w:szCs w:val="18"/>
                <w:lang w:val="it-IT"/>
              </w:rPr>
            </w:pPr>
            <w:r>
              <w:rPr>
                <w:rFonts w:eastAsia="Yu Mincho" w:cs="Arial"/>
                <w:szCs w:val="18"/>
                <w:lang w:eastAsia="ja-JP"/>
              </w:rPr>
              <w:t>DC_(n)48DA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5CA2E34" w14:textId="6E86B113" w:rsidR="00545278" w:rsidRPr="009334AA" w:rsidRDefault="00545278" w:rsidP="009334AA">
            <w:pPr>
              <w:pStyle w:val="TAL"/>
              <w:jc w:val="both"/>
              <w:rPr>
                <w:rFonts w:cs="Arial"/>
                <w:szCs w:val="18"/>
                <w:lang w:val="it-IT"/>
              </w:rPr>
            </w:pPr>
            <w:r>
              <w:rPr>
                <w:rFonts w:eastAsia="Yu Mincho" w:cs="Arial"/>
                <w:szCs w:val="18"/>
                <w:lang w:eastAsia="ja-JP"/>
              </w:rPr>
              <w:t>DC_48A_n48A</w:t>
            </w:r>
          </w:p>
        </w:tc>
        <w:tc>
          <w:tcPr>
            <w:tcW w:w="715" w:type="dxa"/>
            <w:tcBorders>
              <w:top w:val="single" w:sz="4" w:space="0" w:color="auto"/>
              <w:left w:val="single" w:sz="4" w:space="0" w:color="auto"/>
              <w:bottom w:val="single" w:sz="4" w:space="0" w:color="auto"/>
              <w:right w:val="single" w:sz="4" w:space="0" w:color="auto"/>
            </w:tcBorders>
          </w:tcPr>
          <w:p w14:paraId="285B4141" w14:textId="292066FC"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4FE33593" w14:textId="216E2990"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1A3D351C" w14:textId="77777777" w:rsidR="00545278" w:rsidRDefault="00C8650C" w:rsidP="00315F6D">
            <w:pPr>
              <w:pStyle w:val="TAL"/>
              <w:rPr>
                <w:rFonts w:eastAsia="新細明體" w:cs="Arial"/>
                <w:szCs w:val="18"/>
                <w:lang w:eastAsia="zh-TW"/>
              </w:rPr>
            </w:pPr>
            <w:hyperlink r:id="rId1410" w:history="1">
              <w:r w:rsidR="00545278" w:rsidRPr="005E4D74">
                <w:rPr>
                  <w:rStyle w:val="ae"/>
                  <w:rFonts w:eastAsia="新細明體" w:cs="Arial"/>
                  <w:szCs w:val="18"/>
                  <w:lang w:eastAsia="zh-TW"/>
                </w:rPr>
                <w:t>clementhuang@google.com</w:t>
              </w:r>
            </w:hyperlink>
          </w:p>
          <w:p w14:paraId="5A8B35DF" w14:textId="476F2D04"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299E9450" w14:textId="392B24B3"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AC94E8" w14:textId="472BC357"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74F1B20D" w14:textId="77777777" w:rsidR="00545278" w:rsidRDefault="00545278" w:rsidP="00315F6D">
            <w:pPr>
              <w:pStyle w:val="TAL"/>
              <w:rPr>
                <w:rFonts w:eastAsia="Yu Mincho" w:cs="Arial"/>
                <w:szCs w:val="18"/>
                <w:lang w:eastAsia="ja-JP"/>
              </w:rPr>
            </w:pPr>
            <w:r>
              <w:rPr>
                <w:rFonts w:eastAsia="Yu Mincho" w:cs="Arial"/>
                <w:szCs w:val="18"/>
                <w:lang w:eastAsia="ja-JP"/>
              </w:rPr>
              <w:t>DL_(n)48CA_UL_48A_n48A</w:t>
            </w:r>
          </w:p>
          <w:p w14:paraId="77488791" w14:textId="77777777" w:rsidR="00545278" w:rsidRDefault="00545278" w:rsidP="00315F6D">
            <w:pPr>
              <w:pStyle w:val="TAL"/>
              <w:rPr>
                <w:rFonts w:eastAsia="Yu Mincho" w:cs="Arial"/>
                <w:szCs w:val="18"/>
                <w:lang w:eastAsia="ja-JP"/>
              </w:rPr>
            </w:pPr>
            <w:r>
              <w:rPr>
                <w:rFonts w:eastAsia="Yu Mincho" w:cs="Arial"/>
                <w:szCs w:val="18"/>
                <w:lang w:eastAsia="ja-JP"/>
              </w:rPr>
              <w:t>DL_48C_n48A_UL_48A_n48A</w:t>
            </w:r>
          </w:p>
          <w:p w14:paraId="4ED96BEF" w14:textId="3485C6C7" w:rsidR="00545278" w:rsidRPr="009334AA" w:rsidRDefault="00545278" w:rsidP="009334AA">
            <w:pPr>
              <w:pStyle w:val="TAL"/>
              <w:jc w:val="both"/>
              <w:rPr>
                <w:rFonts w:cs="Arial"/>
                <w:szCs w:val="18"/>
                <w:lang w:val="it-IT"/>
              </w:rPr>
            </w:pPr>
            <w:r>
              <w:rPr>
                <w:rFonts w:eastAsia="Yu Mincho" w:cs="Arial"/>
                <w:szCs w:val="18"/>
                <w:lang w:eastAsia="ja-JP"/>
              </w:rPr>
              <w:t>DL_48A_(n)48AA_UL_48A_n48A</w:t>
            </w:r>
          </w:p>
        </w:tc>
      </w:tr>
      <w:tr w:rsidR="00545278" w:rsidRPr="000549BB" w14:paraId="3508C82A"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01B34284" w14:textId="4083D93E" w:rsidR="00545278" w:rsidRPr="009334AA" w:rsidRDefault="00545278" w:rsidP="009334AA">
            <w:pPr>
              <w:pStyle w:val="TAL"/>
              <w:jc w:val="both"/>
              <w:rPr>
                <w:rFonts w:cs="Arial"/>
                <w:szCs w:val="18"/>
                <w:lang w:val="it-IT"/>
              </w:rPr>
            </w:pPr>
            <w:r>
              <w:rPr>
                <w:rFonts w:eastAsia="Yu Mincho" w:cs="Arial"/>
                <w:szCs w:val="18"/>
                <w:lang w:eastAsia="ja-JP"/>
              </w:rPr>
              <w:t>DC_48A_(n)48AA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50B6851" w14:textId="41880347" w:rsidR="00545278" w:rsidRPr="009334AA" w:rsidRDefault="00545278" w:rsidP="009334AA">
            <w:pPr>
              <w:pStyle w:val="TAL"/>
              <w:jc w:val="both"/>
              <w:rPr>
                <w:rFonts w:cs="Arial"/>
                <w:szCs w:val="18"/>
                <w:lang w:val="it-IT"/>
              </w:rPr>
            </w:pPr>
            <w:r>
              <w:rPr>
                <w:rFonts w:eastAsia="Yu Mincho" w:cs="Arial"/>
                <w:szCs w:val="18"/>
                <w:lang w:eastAsia="ja-JP"/>
              </w:rPr>
              <w:t>DC_(n)48AA</w:t>
            </w:r>
          </w:p>
        </w:tc>
        <w:tc>
          <w:tcPr>
            <w:tcW w:w="715" w:type="dxa"/>
            <w:tcBorders>
              <w:top w:val="single" w:sz="4" w:space="0" w:color="auto"/>
              <w:left w:val="single" w:sz="4" w:space="0" w:color="auto"/>
              <w:bottom w:val="single" w:sz="4" w:space="0" w:color="auto"/>
              <w:right w:val="single" w:sz="4" w:space="0" w:color="auto"/>
            </w:tcBorders>
          </w:tcPr>
          <w:p w14:paraId="31ADC545" w14:textId="7B68C4AC"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7275AA60" w14:textId="0B2798F0"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0922DE19" w14:textId="77777777" w:rsidR="00545278" w:rsidRDefault="00C8650C" w:rsidP="00315F6D">
            <w:pPr>
              <w:pStyle w:val="TAL"/>
              <w:rPr>
                <w:rFonts w:eastAsia="新細明體" w:cs="Arial"/>
                <w:szCs w:val="18"/>
                <w:lang w:eastAsia="zh-TW"/>
              </w:rPr>
            </w:pPr>
            <w:hyperlink r:id="rId1411" w:history="1">
              <w:r w:rsidR="00545278" w:rsidRPr="005E4D74">
                <w:rPr>
                  <w:rStyle w:val="ae"/>
                  <w:rFonts w:eastAsia="新細明體" w:cs="Arial"/>
                  <w:szCs w:val="18"/>
                  <w:lang w:eastAsia="zh-TW"/>
                </w:rPr>
                <w:t>clementhuang@google.com</w:t>
              </w:r>
            </w:hyperlink>
          </w:p>
          <w:p w14:paraId="27161B90" w14:textId="4043A812"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162C325D" w14:textId="19AF0D52"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3894E577" w14:textId="6B9ECB05"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4333CB3D" w14:textId="45DF5C8D" w:rsidR="00545278" w:rsidRPr="009334AA" w:rsidRDefault="00545278" w:rsidP="009334AA">
            <w:pPr>
              <w:pStyle w:val="TAL"/>
              <w:jc w:val="both"/>
              <w:rPr>
                <w:rFonts w:cs="Arial"/>
                <w:szCs w:val="18"/>
                <w:lang w:val="it-IT"/>
              </w:rPr>
            </w:pPr>
            <w:r>
              <w:rPr>
                <w:rFonts w:eastAsia="Yu Mincho" w:cs="Arial"/>
                <w:szCs w:val="18"/>
                <w:lang w:eastAsia="ja-JP"/>
              </w:rPr>
              <w:t>DL_(n)48AA_UL_(n)48AA</w:t>
            </w:r>
          </w:p>
        </w:tc>
      </w:tr>
      <w:tr w:rsidR="00545278" w:rsidRPr="000549BB" w14:paraId="6468B41D"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731B5A9A" w14:textId="1D31ECA1" w:rsidR="00545278" w:rsidRPr="009334AA" w:rsidRDefault="00545278" w:rsidP="009334AA">
            <w:pPr>
              <w:pStyle w:val="TAL"/>
              <w:jc w:val="both"/>
              <w:rPr>
                <w:rFonts w:cs="Arial"/>
                <w:szCs w:val="18"/>
                <w:lang w:val="it-IT"/>
              </w:rPr>
            </w:pPr>
            <w:r>
              <w:rPr>
                <w:rFonts w:eastAsia="Yu Mincho" w:cs="Arial"/>
                <w:szCs w:val="18"/>
                <w:lang w:eastAsia="ja-JP"/>
              </w:rPr>
              <w:t>DC_48A_(n)48AA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7B6FC565" w14:textId="1D3A2409" w:rsidR="00545278" w:rsidRPr="009334AA" w:rsidRDefault="00545278" w:rsidP="009334AA">
            <w:pPr>
              <w:pStyle w:val="TAL"/>
              <w:jc w:val="both"/>
              <w:rPr>
                <w:rFonts w:cs="Arial"/>
                <w:szCs w:val="18"/>
                <w:lang w:val="it-IT"/>
              </w:rPr>
            </w:pPr>
            <w:r>
              <w:rPr>
                <w:rFonts w:eastAsia="Yu Mincho" w:cs="Arial"/>
                <w:szCs w:val="18"/>
                <w:lang w:eastAsia="ja-JP"/>
              </w:rPr>
              <w:t>DC_48A_n48A</w:t>
            </w:r>
          </w:p>
        </w:tc>
        <w:tc>
          <w:tcPr>
            <w:tcW w:w="715" w:type="dxa"/>
            <w:tcBorders>
              <w:top w:val="single" w:sz="4" w:space="0" w:color="auto"/>
              <w:left w:val="single" w:sz="4" w:space="0" w:color="auto"/>
              <w:bottom w:val="single" w:sz="4" w:space="0" w:color="auto"/>
              <w:right w:val="single" w:sz="4" w:space="0" w:color="auto"/>
            </w:tcBorders>
          </w:tcPr>
          <w:p w14:paraId="09F4B2D9" w14:textId="77B94EE3"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0B7DEBC1" w14:textId="24EE700E"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6A4D92F7" w14:textId="77777777" w:rsidR="00545278" w:rsidRDefault="00C8650C" w:rsidP="00315F6D">
            <w:pPr>
              <w:pStyle w:val="TAL"/>
              <w:rPr>
                <w:rFonts w:eastAsia="新細明體" w:cs="Arial"/>
                <w:szCs w:val="18"/>
                <w:lang w:eastAsia="zh-TW"/>
              </w:rPr>
            </w:pPr>
            <w:hyperlink r:id="rId1412" w:history="1">
              <w:r w:rsidR="00545278" w:rsidRPr="005E4D74">
                <w:rPr>
                  <w:rStyle w:val="ae"/>
                  <w:rFonts w:eastAsia="新細明體" w:cs="Arial"/>
                  <w:szCs w:val="18"/>
                  <w:lang w:eastAsia="zh-TW"/>
                </w:rPr>
                <w:t>clementhuang@google.com</w:t>
              </w:r>
            </w:hyperlink>
          </w:p>
          <w:p w14:paraId="78C9F213" w14:textId="3A8D3EFA"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7658AE1F" w14:textId="3D0BEB51"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1CD8C4" w14:textId="0D4F573F"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44B4BAA2" w14:textId="37D2D70A" w:rsidR="00545278" w:rsidRPr="009334AA" w:rsidRDefault="00545278" w:rsidP="009334AA">
            <w:pPr>
              <w:pStyle w:val="TAL"/>
              <w:jc w:val="both"/>
              <w:rPr>
                <w:rFonts w:cs="Arial"/>
                <w:szCs w:val="18"/>
                <w:lang w:val="it-IT"/>
              </w:rPr>
            </w:pPr>
            <w:r>
              <w:rPr>
                <w:rFonts w:eastAsia="Yu Mincho" w:cs="Arial"/>
                <w:szCs w:val="18"/>
                <w:lang w:eastAsia="ja-JP"/>
              </w:rPr>
              <w:t>DL_48A_n48A_UL_48A_n48A</w:t>
            </w:r>
          </w:p>
        </w:tc>
      </w:tr>
      <w:tr w:rsidR="00CF58F7" w:rsidRPr="000549BB" w14:paraId="0B9F6FBB" w14:textId="77777777" w:rsidTr="00315F6D">
        <w:trPr>
          <w:cantSplit/>
        </w:trPr>
        <w:tc>
          <w:tcPr>
            <w:tcW w:w="15302" w:type="dxa"/>
            <w:gridSpan w:val="8"/>
            <w:tcBorders>
              <w:top w:val="single" w:sz="4" w:space="0" w:color="auto"/>
              <w:left w:val="single" w:sz="4" w:space="0" w:color="auto"/>
              <w:bottom w:val="single" w:sz="4" w:space="0" w:color="auto"/>
              <w:right w:val="single" w:sz="4" w:space="0" w:color="auto"/>
            </w:tcBorders>
          </w:tcPr>
          <w:p w14:paraId="6B8FEDB7" w14:textId="2ACDCB2F" w:rsidR="00CF58F7" w:rsidRDefault="00CE438C" w:rsidP="00315F6D">
            <w:pPr>
              <w:pStyle w:val="TAL"/>
              <w:jc w:val="both"/>
              <w:rPr>
                <w:rFonts w:eastAsia="Yu Mincho" w:cs="Arial"/>
                <w:szCs w:val="18"/>
                <w:lang w:eastAsia="ja-JP"/>
              </w:rPr>
            </w:pPr>
            <w:r w:rsidRPr="00CE438C">
              <w:rPr>
                <w:rFonts w:eastAsia="Yu Mincho" w:cs="Arial"/>
                <w:szCs w:val="18"/>
                <w:lang w:eastAsia="ja-JP"/>
              </w:rPr>
              <w:t>Note</w:t>
            </w:r>
            <w:r>
              <w:rPr>
                <w:rFonts w:eastAsia="新細明體" w:cs="Arial" w:hint="eastAsia"/>
                <w:szCs w:val="18"/>
                <w:lang w:eastAsia="zh-TW"/>
              </w:rPr>
              <w:t xml:space="preserve"> 1</w:t>
            </w:r>
            <w:r w:rsidRPr="00CE438C">
              <w:rPr>
                <w:rFonts w:eastAsia="Yu Mincho" w:cs="Arial"/>
                <w:szCs w:val="18"/>
                <w:lang w:eastAsia="ja-JP"/>
              </w:rPr>
              <w:t>: Only single UL transmission is supported.</w:t>
            </w:r>
          </w:p>
        </w:tc>
      </w:tr>
    </w:tbl>
    <w:p w14:paraId="5BCFD9A2" w14:textId="24F705EA" w:rsidR="00033EEF" w:rsidRPr="00033EEF" w:rsidRDefault="00033EEF" w:rsidP="00033EEF">
      <w:pPr>
        <w:pStyle w:val="40"/>
        <w:rPr>
          <w:lang w:eastAsia="ja-JP"/>
        </w:rPr>
      </w:pPr>
      <w:r>
        <w:rPr>
          <w:rFonts w:hint="eastAsia"/>
          <w:lang w:eastAsia="ja-JP"/>
        </w:rPr>
        <w:lastRenderedPageBreak/>
        <w:t>4</w:t>
      </w:r>
      <w:r>
        <w:rPr>
          <w:lang w:eastAsia="ja-JP"/>
        </w:rPr>
        <w:t>.1.4 Int</w:t>
      </w:r>
      <w:r w:rsidR="008A047E">
        <w:rPr>
          <w:lang w:eastAsia="ja-JP"/>
        </w:rPr>
        <w:t>ra</w:t>
      </w:r>
      <w:r>
        <w:rPr>
          <w:lang w:eastAsia="ja-JP"/>
        </w:rPr>
        <w:t>-band non-contiguous EN-DC</w:t>
      </w:r>
    </w:p>
    <w:p w14:paraId="4FDD062D" w14:textId="15043D8C" w:rsidR="00033EEF" w:rsidRPr="000549BB" w:rsidRDefault="00033EEF" w:rsidP="00033EEF">
      <w:pPr>
        <w:pStyle w:val="afe"/>
        <w:keepNext/>
        <w:rPr>
          <w:lang w:eastAsia="ja-JP"/>
        </w:rPr>
      </w:pPr>
      <w:r w:rsidRPr="000549BB">
        <w:t xml:space="preserve">Table </w:t>
      </w:r>
      <w:r w:rsidR="0032745C">
        <w:t>4.1.4</w:t>
      </w:r>
      <w:r w:rsidRPr="000549BB">
        <w:t>-</w:t>
      </w:r>
      <w:r w:rsidR="0032745C">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non-contiguous EN-DC</w:t>
      </w:r>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1373"/>
        <w:gridCol w:w="708"/>
        <w:gridCol w:w="1276"/>
        <w:gridCol w:w="1418"/>
        <w:gridCol w:w="3118"/>
        <w:gridCol w:w="1843"/>
        <w:gridCol w:w="3588"/>
      </w:tblGrid>
      <w:tr w:rsidR="00033EEF" w:rsidRPr="000549BB" w14:paraId="3CB2AE70" w14:textId="77777777" w:rsidTr="00DF709F">
        <w:trPr>
          <w:cantSplit/>
        </w:trPr>
        <w:tc>
          <w:tcPr>
            <w:tcW w:w="1978" w:type="dxa"/>
          </w:tcPr>
          <w:p w14:paraId="6D42BC85" w14:textId="77777777" w:rsidR="00033EEF" w:rsidRPr="000549BB" w:rsidRDefault="00033EEF" w:rsidP="00436A97">
            <w:pPr>
              <w:pStyle w:val="TAL"/>
              <w:rPr>
                <w:b/>
              </w:rPr>
            </w:pPr>
            <w:r w:rsidRPr="000549BB">
              <w:rPr>
                <w:rFonts w:hint="eastAsia"/>
                <w:b/>
                <w:lang w:eastAsia="ja-JP"/>
              </w:rPr>
              <w:t>EN-DC</w:t>
            </w:r>
            <w:r w:rsidRPr="000549BB">
              <w:rPr>
                <w:b/>
              </w:rPr>
              <w:t xml:space="preserve"> configuration</w:t>
            </w:r>
          </w:p>
        </w:tc>
        <w:tc>
          <w:tcPr>
            <w:tcW w:w="1373" w:type="dxa"/>
          </w:tcPr>
          <w:p w14:paraId="344721CB" w14:textId="77777777" w:rsidR="00033EEF" w:rsidRPr="00D020C2" w:rsidRDefault="00033EEF" w:rsidP="00436A97">
            <w:pPr>
              <w:pStyle w:val="TAL"/>
              <w:rPr>
                <w:rFonts w:cs="Arial"/>
                <w:b/>
                <w:szCs w:val="18"/>
              </w:rPr>
            </w:pPr>
            <w:r w:rsidRPr="00D020C2">
              <w:rPr>
                <w:rFonts w:eastAsia="Yu Gothic" w:cs="Arial"/>
                <w:b/>
                <w:bCs/>
                <w:szCs w:val="18"/>
              </w:rPr>
              <w:t>Uplink EN-DC Configuration</w:t>
            </w:r>
          </w:p>
        </w:tc>
        <w:tc>
          <w:tcPr>
            <w:tcW w:w="708" w:type="dxa"/>
          </w:tcPr>
          <w:p w14:paraId="27E83CBE" w14:textId="77777777" w:rsidR="00033EEF" w:rsidRPr="000549BB" w:rsidRDefault="00033EEF" w:rsidP="00436A97">
            <w:pPr>
              <w:pStyle w:val="TAL"/>
              <w:rPr>
                <w:b/>
              </w:rPr>
            </w:pPr>
            <w:r w:rsidRPr="000549BB">
              <w:rPr>
                <w:b/>
              </w:rPr>
              <w:t>REL-indep.</w:t>
            </w:r>
          </w:p>
          <w:p w14:paraId="136F1041" w14:textId="77777777" w:rsidR="00033EEF" w:rsidRPr="000549BB" w:rsidRDefault="00033EEF" w:rsidP="00436A97">
            <w:pPr>
              <w:pStyle w:val="TAL"/>
              <w:rPr>
                <w:b/>
              </w:rPr>
            </w:pPr>
            <w:r w:rsidRPr="000549BB">
              <w:rPr>
                <w:b/>
              </w:rPr>
              <w:t>from</w:t>
            </w:r>
          </w:p>
        </w:tc>
        <w:tc>
          <w:tcPr>
            <w:tcW w:w="1276" w:type="dxa"/>
          </w:tcPr>
          <w:p w14:paraId="26CF4F2D" w14:textId="77777777" w:rsidR="00033EEF" w:rsidRPr="000549BB" w:rsidRDefault="00033EEF" w:rsidP="00436A97">
            <w:pPr>
              <w:pStyle w:val="TAL"/>
              <w:rPr>
                <w:b/>
              </w:rPr>
            </w:pPr>
            <w:r w:rsidRPr="000549BB">
              <w:rPr>
                <w:b/>
              </w:rPr>
              <w:t>contact</w:t>
            </w:r>
          </w:p>
          <w:p w14:paraId="7A1D48B6" w14:textId="77777777" w:rsidR="00033EEF" w:rsidRPr="000549BB" w:rsidRDefault="00033EEF" w:rsidP="00436A97">
            <w:pPr>
              <w:pStyle w:val="TAL"/>
              <w:rPr>
                <w:b/>
              </w:rPr>
            </w:pPr>
            <w:r w:rsidRPr="000549BB">
              <w:rPr>
                <w:b/>
              </w:rPr>
              <w:t>name, company</w:t>
            </w:r>
          </w:p>
        </w:tc>
        <w:tc>
          <w:tcPr>
            <w:tcW w:w="1418" w:type="dxa"/>
          </w:tcPr>
          <w:p w14:paraId="507B6660" w14:textId="77777777" w:rsidR="00033EEF" w:rsidRPr="000549BB" w:rsidRDefault="00033EEF" w:rsidP="00436A97">
            <w:pPr>
              <w:pStyle w:val="TAL"/>
              <w:rPr>
                <w:b/>
              </w:rPr>
            </w:pPr>
            <w:r w:rsidRPr="000549BB">
              <w:rPr>
                <w:b/>
              </w:rPr>
              <w:t>contact</w:t>
            </w:r>
          </w:p>
          <w:p w14:paraId="29135F3F" w14:textId="77777777" w:rsidR="00033EEF" w:rsidRPr="000549BB" w:rsidRDefault="00033EEF" w:rsidP="00436A97">
            <w:pPr>
              <w:pStyle w:val="TAL"/>
              <w:rPr>
                <w:b/>
              </w:rPr>
            </w:pPr>
            <w:r w:rsidRPr="000549BB">
              <w:rPr>
                <w:b/>
              </w:rPr>
              <w:t>email</w:t>
            </w:r>
          </w:p>
        </w:tc>
        <w:tc>
          <w:tcPr>
            <w:tcW w:w="3118" w:type="dxa"/>
          </w:tcPr>
          <w:p w14:paraId="6739BCB7" w14:textId="77777777" w:rsidR="00033EEF" w:rsidRPr="000549BB" w:rsidRDefault="00033EEF" w:rsidP="00436A97">
            <w:pPr>
              <w:pStyle w:val="TAL"/>
              <w:rPr>
                <w:b/>
              </w:rPr>
            </w:pPr>
            <w:r w:rsidRPr="000549BB">
              <w:rPr>
                <w:b/>
              </w:rPr>
              <w:t>other supporting companies</w:t>
            </w:r>
          </w:p>
          <w:p w14:paraId="2D09A79A" w14:textId="77777777" w:rsidR="00033EEF" w:rsidRPr="000549BB" w:rsidRDefault="00033EEF" w:rsidP="00436A97">
            <w:pPr>
              <w:pStyle w:val="TAL"/>
              <w:rPr>
                <w:b/>
              </w:rPr>
            </w:pPr>
            <w:r w:rsidRPr="000549BB">
              <w:rPr>
                <w:b/>
              </w:rPr>
              <w:t>(min. 3)</w:t>
            </w:r>
          </w:p>
        </w:tc>
        <w:tc>
          <w:tcPr>
            <w:tcW w:w="1843" w:type="dxa"/>
          </w:tcPr>
          <w:p w14:paraId="666F80BB" w14:textId="77777777" w:rsidR="00033EEF" w:rsidRPr="000549BB" w:rsidRDefault="00033EEF" w:rsidP="00436A97">
            <w:pPr>
              <w:pStyle w:val="TAL"/>
              <w:rPr>
                <w:b/>
              </w:rPr>
            </w:pPr>
            <w:r w:rsidRPr="000549BB">
              <w:rPr>
                <w:b/>
              </w:rPr>
              <w:t>status</w:t>
            </w:r>
          </w:p>
          <w:p w14:paraId="5EAA7234" w14:textId="77777777" w:rsidR="00033EEF" w:rsidRPr="000549BB" w:rsidRDefault="00033EEF" w:rsidP="00436A97">
            <w:pPr>
              <w:pStyle w:val="TAL"/>
              <w:rPr>
                <w:b/>
              </w:rPr>
            </w:pPr>
            <w:r w:rsidRPr="000549BB">
              <w:rPr>
                <w:b/>
              </w:rPr>
              <w:t>(new, ongoing, completed, stopped)</w:t>
            </w:r>
          </w:p>
        </w:tc>
        <w:tc>
          <w:tcPr>
            <w:tcW w:w="3588" w:type="dxa"/>
          </w:tcPr>
          <w:p w14:paraId="4BEC20C9" w14:textId="77777777" w:rsidR="00033EEF" w:rsidRPr="000549BB" w:rsidRDefault="00033EEF" w:rsidP="00436A97">
            <w:pPr>
              <w:pStyle w:val="TAL"/>
              <w:rPr>
                <w:b/>
              </w:rPr>
            </w:pPr>
            <w:r w:rsidRPr="000549BB">
              <w:rPr>
                <w:b/>
              </w:rPr>
              <w:t>supported next level fallback modes</w:t>
            </w:r>
            <w:r w:rsidRPr="000549BB">
              <w:rPr>
                <w:b/>
              </w:rPr>
              <w:br/>
              <w:t>(in DL and UL)</w:t>
            </w:r>
          </w:p>
        </w:tc>
      </w:tr>
      <w:tr w:rsidR="00D46E61" w:rsidRPr="000549BB" w14:paraId="46FBC665" w14:textId="77777777" w:rsidTr="00DF709F">
        <w:trPr>
          <w:cantSplit/>
        </w:trPr>
        <w:tc>
          <w:tcPr>
            <w:tcW w:w="1978" w:type="dxa"/>
            <w:vAlign w:val="center"/>
          </w:tcPr>
          <w:p w14:paraId="5DBDD9A2" w14:textId="73D1996B"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DC_2A_n2A</w:t>
            </w:r>
          </w:p>
        </w:tc>
        <w:tc>
          <w:tcPr>
            <w:tcW w:w="1373" w:type="dxa"/>
            <w:vAlign w:val="center"/>
          </w:tcPr>
          <w:p w14:paraId="57531084" w14:textId="4AF79289"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DC_2A_n2A</w:t>
            </w:r>
          </w:p>
        </w:tc>
        <w:tc>
          <w:tcPr>
            <w:tcW w:w="708" w:type="dxa"/>
            <w:vAlign w:val="center"/>
          </w:tcPr>
          <w:p w14:paraId="28AD6AAD" w14:textId="16BD6491"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Rel-16</w:t>
            </w:r>
          </w:p>
        </w:tc>
        <w:tc>
          <w:tcPr>
            <w:tcW w:w="1276" w:type="dxa"/>
            <w:vAlign w:val="center"/>
          </w:tcPr>
          <w:p w14:paraId="7AC7DD7F" w14:textId="77777777"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Marc Grant</w:t>
            </w:r>
          </w:p>
          <w:p w14:paraId="1FE236B5" w14:textId="608954A2"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AT&amp;T</w:t>
            </w:r>
          </w:p>
        </w:tc>
        <w:tc>
          <w:tcPr>
            <w:tcW w:w="1418" w:type="dxa"/>
            <w:vAlign w:val="center"/>
          </w:tcPr>
          <w:p w14:paraId="0F80C2AA" w14:textId="77777777" w:rsidR="00D46E61" w:rsidRPr="009334AA" w:rsidRDefault="00C8650C" w:rsidP="009334AA">
            <w:pPr>
              <w:pStyle w:val="TAL"/>
              <w:jc w:val="both"/>
              <w:rPr>
                <w:rFonts w:eastAsia="MS Mincho" w:cs="Arial"/>
                <w:szCs w:val="18"/>
                <w:lang w:val="en-US" w:eastAsia="ja-JP"/>
              </w:rPr>
            </w:pPr>
            <w:hyperlink r:id="rId1413" w:history="1">
              <w:r w:rsidR="00D46E61" w:rsidRPr="009334AA">
                <w:rPr>
                  <w:rFonts w:eastAsia="MS Mincho" w:cs="Arial"/>
                  <w:szCs w:val="18"/>
                  <w:lang w:val="en-US" w:eastAsia="ja-JP"/>
                </w:rPr>
                <w:t>marc.grant@att.com</w:t>
              </w:r>
            </w:hyperlink>
          </w:p>
          <w:p w14:paraId="445978A6" w14:textId="77777777" w:rsidR="00D46E61" w:rsidRPr="009334AA" w:rsidRDefault="00D46E61" w:rsidP="009334AA">
            <w:pPr>
              <w:pStyle w:val="TAL"/>
              <w:jc w:val="both"/>
              <w:rPr>
                <w:rFonts w:eastAsia="MS Mincho" w:cs="Arial"/>
                <w:szCs w:val="18"/>
                <w:lang w:val="en-US" w:eastAsia="ja-JP"/>
              </w:rPr>
            </w:pPr>
          </w:p>
        </w:tc>
        <w:tc>
          <w:tcPr>
            <w:tcW w:w="3118" w:type="dxa"/>
            <w:vAlign w:val="center"/>
          </w:tcPr>
          <w:p w14:paraId="3776494E" w14:textId="59B8B83E"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Ericsson, Nokia, Qualcomm</w:t>
            </w:r>
          </w:p>
        </w:tc>
        <w:tc>
          <w:tcPr>
            <w:tcW w:w="1843" w:type="dxa"/>
            <w:vAlign w:val="center"/>
          </w:tcPr>
          <w:p w14:paraId="4FE6F660" w14:textId="1E80FD1D"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Ongoing</w:t>
            </w:r>
          </w:p>
        </w:tc>
        <w:tc>
          <w:tcPr>
            <w:tcW w:w="3588" w:type="dxa"/>
            <w:vAlign w:val="center"/>
          </w:tcPr>
          <w:p w14:paraId="6A868DD3" w14:textId="557B0C2A"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NONE</w:t>
            </w:r>
          </w:p>
        </w:tc>
      </w:tr>
      <w:tr w:rsidR="00CB46A7" w:rsidRPr="000549BB" w14:paraId="1A4FFFCF" w14:textId="77777777" w:rsidTr="00DF709F">
        <w:trPr>
          <w:cantSplit/>
        </w:trPr>
        <w:tc>
          <w:tcPr>
            <w:tcW w:w="1978" w:type="dxa"/>
            <w:vAlign w:val="center"/>
          </w:tcPr>
          <w:p w14:paraId="5365FCE3" w14:textId="480DD24C"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DC_3A_n3A</w:t>
            </w:r>
          </w:p>
        </w:tc>
        <w:tc>
          <w:tcPr>
            <w:tcW w:w="1373" w:type="dxa"/>
            <w:vAlign w:val="center"/>
          </w:tcPr>
          <w:p w14:paraId="0AA37313" w14:textId="55497DEE"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DC_3A_n3A</w:t>
            </w:r>
          </w:p>
        </w:tc>
        <w:tc>
          <w:tcPr>
            <w:tcW w:w="708" w:type="dxa"/>
            <w:vAlign w:val="center"/>
          </w:tcPr>
          <w:p w14:paraId="3B8254E1" w14:textId="51292274"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Rel-15</w:t>
            </w:r>
          </w:p>
        </w:tc>
        <w:tc>
          <w:tcPr>
            <w:tcW w:w="1276" w:type="dxa"/>
            <w:vAlign w:val="center"/>
          </w:tcPr>
          <w:p w14:paraId="11FEFF54" w14:textId="321B8E00"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Bo-Han Hsieh, CHTTL</w:t>
            </w:r>
          </w:p>
        </w:tc>
        <w:tc>
          <w:tcPr>
            <w:tcW w:w="1418" w:type="dxa"/>
            <w:vAlign w:val="center"/>
          </w:tcPr>
          <w:p w14:paraId="7E95E6D8" w14:textId="66236DAA"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pohanhsieh@cht.com.tw</w:t>
            </w:r>
          </w:p>
        </w:tc>
        <w:tc>
          <w:tcPr>
            <w:tcW w:w="3118" w:type="dxa"/>
            <w:vAlign w:val="center"/>
          </w:tcPr>
          <w:p w14:paraId="57C5E88D" w14:textId="78330086"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Ericsson, Nokia, HTC, ASUSTek</w:t>
            </w:r>
          </w:p>
        </w:tc>
        <w:tc>
          <w:tcPr>
            <w:tcW w:w="1843" w:type="dxa"/>
            <w:vAlign w:val="center"/>
          </w:tcPr>
          <w:p w14:paraId="5E773B45" w14:textId="0A23C15B" w:rsidR="00CB46A7" w:rsidRPr="009334AA" w:rsidRDefault="0013513C" w:rsidP="009334AA">
            <w:pPr>
              <w:pStyle w:val="TAL"/>
              <w:jc w:val="both"/>
              <w:rPr>
                <w:rFonts w:eastAsia="MS Mincho" w:cs="Arial"/>
                <w:szCs w:val="18"/>
                <w:lang w:val="en-US" w:eastAsia="ja-JP"/>
              </w:rPr>
            </w:pPr>
            <w:r>
              <w:rPr>
                <w:rFonts w:eastAsia="MS Mincho" w:cs="Arial"/>
                <w:szCs w:val="18"/>
                <w:lang w:val="en-US" w:eastAsia="ja-JP"/>
              </w:rPr>
              <w:t>Completed</w:t>
            </w:r>
          </w:p>
        </w:tc>
        <w:tc>
          <w:tcPr>
            <w:tcW w:w="3588" w:type="dxa"/>
            <w:vAlign w:val="center"/>
          </w:tcPr>
          <w:p w14:paraId="1F299BF0" w14:textId="66CE4CEB"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None</w:t>
            </w:r>
          </w:p>
        </w:tc>
      </w:tr>
      <w:tr w:rsidR="00E97802" w:rsidRPr="000549BB" w14:paraId="51C77AB8" w14:textId="77777777" w:rsidTr="00DF709F">
        <w:trPr>
          <w:cantSplit/>
        </w:trPr>
        <w:tc>
          <w:tcPr>
            <w:tcW w:w="1978" w:type="dxa"/>
            <w:vAlign w:val="center"/>
          </w:tcPr>
          <w:p w14:paraId="58CA9AEF" w14:textId="18BD6740" w:rsidR="00E97802" w:rsidRPr="009334AA" w:rsidRDefault="00E97802" w:rsidP="00B73568">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p>
        </w:tc>
        <w:tc>
          <w:tcPr>
            <w:tcW w:w="1373" w:type="dxa"/>
            <w:vAlign w:val="center"/>
          </w:tcPr>
          <w:p w14:paraId="6FA69D2F" w14:textId="7B5A6112" w:rsidR="00E97802" w:rsidRPr="009334AA" w:rsidRDefault="00E97802" w:rsidP="009334AA">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p>
        </w:tc>
        <w:tc>
          <w:tcPr>
            <w:tcW w:w="708" w:type="dxa"/>
            <w:vAlign w:val="center"/>
          </w:tcPr>
          <w:p w14:paraId="65E91686" w14:textId="554AEB78" w:rsidR="00E97802" w:rsidRPr="009334AA" w:rsidRDefault="00E97802" w:rsidP="009334AA">
            <w:pPr>
              <w:pStyle w:val="TAL"/>
              <w:jc w:val="both"/>
              <w:rPr>
                <w:rFonts w:cs="Arial"/>
                <w:szCs w:val="18"/>
                <w:lang w:val="it-IT"/>
              </w:rPr>
            </w:pPr>
            <w:r w:rsidRPr="008D6C3B">
              <w:rPr>
                <w:rFonts w:cs="Arial"/>
                <w:szCs w:val="18"/>
                <w:lang w:val="it-IT"/>
              </w:rPr>
              <w:t>Rel-15</w:t>
            </w:r>
          </w:p>
        </w:tc>
        <w:tc>
          <w:tcPr>
            <w:tcW w:w="1276" w:type="dxa"/>
            <w:vAlign w:val="center"/>
          </w:tcPr>
          <w:p w14:paraId="3A11F5A9" w14:textId="36384538" w:rsidR="00E97802" w:rsidRPr="009334AA" w:rsidRDefault="00E97802" w:rsidP="009334AA">
            <w:pPr>
              <w:pStyle w:val="TAL"/>
              <w:jc w:val="both"/>
              <w:rPr>
                <w:rFonts w:cs="Arial"/>
                <w:szCs w:val="18"/>
                <w:lang w:val="it-IT"/>
              </w:rPr>
            </w:pPr>
            <w:r w:rsidRPr="008D6C3B">
              <w:rPr>
                <w:rFonts w:cs="Arial"/>
                <w:szCs w:val="18"/>
                <w:lang w:val="it-IT"/>
              </w:rPr>
              <w:t>Zheng Zhao</w:t>
            </w:r>
          </w:p>
        </w:tc>
        <w:tc>
          <w:tcPr>
            <w:tcW w:w="1418" w:type="dxa"/>
            <w:vAlign w:val="center"/>
          </w:tcPr>
          <w:p w14:paraId="5E0A2C35" w14:textId="27C43B07" w:rsidR="00E97802" w:rsidRPr="009334AA" w:rsidRDefault="00C8650C" w:rsidP="009334AA">
            <w:pPr>
              <w:pStyle w:val="TAL"/>
              <w:jc w:val="both"/>
              <w:rPr>
                <w:rFonts w:cs="Arial"/>
                <w:szCs w:val="18"/>
                <w:lang w:val="it-IT"/>
              </w:rPr>
            </w:pPr>
            <w:hyperlink r:id="rId1414" w:history="1">
              <w:r w:rsidR="00E97802" w:rsidRPr="008D6C3B">
                <w:rPr>
                  <w:rFonts w:cs="Arial"/>
                  <w:szCs w:val="18"/>
                  <w:lang w:val="it-IT"/>
                </w:rPr>
                <w:t>Zheng.zhao@verizonwireless.com</w:t>
              </w:r>
            </w:hyperlink>
          </w:p>
        </w:tc>
        <w:tc>
          <w:tcPr>
            <w:tcW w:w="3118" w:type="dxa"/>
            <w:vAlign w:val="center"/>
          </w:tcPr>
          <w:p w14:paraId="474EE8F6" w14:textId="2E195289" w:rsidR="00E97802" w:rsidRPr="009334AA" w:rsidRDefault="00E97802" w:rsidP="009334AA">
            <w:pPr>
              <w:pStyle w:val="TAL"/>
              <w:jc w:val="both"/>
              <w:rPr>
                <w:rFonts w:cs="Arial"/>
                <w:szCs w:val="18"/>
                <w:lang w:val="it-IT"/>
              </w:rPr>
            </w:pPr>
            <w:r w:rsidRPr="008D6C3B">
              <w:rPr>
                <w:rFonts w:cs="Arial"/>
                <w:szCs w:val="18"/>
                <w:lang w:val="it-IT"/>
              </w:rPr>
              <w:t>Nokia, Samsung, Ericsson, Qualcomm</w:t>
            </w:r>
          </w:p>
        </w:tc>
        <w:tc>
          <w:tcPr>
            <w:tcW w:w="1843" w:type="dxa"/>
            <w:vAlign w:val="center"/>
          </w:tcPr>
          <w:p w14:paraId="394BFAF0" w14:textId="1C802731" w:rsidR="00E97802" w:rsidRDefault="00E97802" w:rsidP="009334AA">
            <w:pPr>
              <w:pStyle w:val="TAL"/>
              <w:jc w:val="both"/>
              <w:rPr>
                <w:rFonts w:cs="Arial"/>
                <w:szCs w:val="18"/>
                <w:lang w:val="it-IT" w:eastAsia="ja-JP"/>
              </w:rPr>
            </w:pPr>
            <w:r w:rsidRPr="008D6C3B">
              <w:rPr>
                <w:rFonts w:eastAsia="新細明體" w:cs="Arial"/>
                <w:szCs w:val="18"/>
                <w:lang w:eastAsia="zh-TW"/>
              </w:rPr>
              <w:t>Ongoing</w:t>
            </w:r>
          </w:p>
        </w:tc>
        <w:tc>
          <w:tcPr>
            <w:tcW w:w="3588" w:type="dxa"/>
            <w:vAlign w:val="center"/>
          </w:tcPr>
          <w:p w14:paraId="32E68D4C" w14:textId="7B6C38F8" w:rsidR="00E97802" w:rsidRPr="009334AA" w:rsidRDefault="00E97802" w:rsidP="009334AA">
            <w:pPr>
              <w:pStyle w:val="TAL"/>
              <w:jc w:val="both"/>
              <w:rPr>
                <w:rFonts w:cs="Arial"/>
                <w:szCs w:val="18"/>
                <w:lang w:val="it-IT"/>
              </w:rPr>
            </w:pPr>
            <w:r w:rsidRPr="008D6C3B">
              <w:rPr>
                <w:rFonts w:cs="Arial"/>
                <w:szCs w:val="18"/>
                <w:lang w:val="it-IT"/>
              </w:rPr>
              <w:t>None</w:t>
            </w:r>
          </w:p>
        </w:tc>
      </w:tr>
      <w:tr w:rsidR="00CB46A7" w:rsidRPr="000549BB" w14:paraId="6CAD431D"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DDADC59" w14:textId="56D2FEB0" w:rsidR="00CB46A7" w:rsidRPr="009334AA" w:rsidRDefault="00CB46A7" w:rsidP="009334AA">
            <w:pPr>
              <w:pStyle w:val="TAL"/>
              <w:jc w:val="both"/>
              <w:rPr>
                <w:rFonts w:cs="Arial"/>
                <w:szCs w:val="18"/>
                <w:lang w:eastAsia="ja-JP"/>
              </w:rPr>
            </w:pPr>
            <w:r w:rsidRPr="009334AA">
              <w:rPr>
                <w:rFonts w:eastAsia="MS Mincho" w:cs="Arial"/>
                <w:szCs w:val="18"/>
                <w:lang w:val="en-US" w:eastAsia="ja-JP"/>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40441E1F" w14:textId="77818BFD" w:rsidR="00CB46A7" w:rsidRPr="009334AA" w:rsidRDefault="00CB46A7" w:rsidP="009334AA">
            <w:pPr>
              <w:pStyle w:val="TAL"/>
              <w:jc w:val="both"/>
              <w:rPr>
                <w:rFonts w:cs="Arial"/>
                <w:szCs w:val="18"/>
              </w:rPr>
            </w:pPr>
            <w:r w:rsidRPr="009334AA">
              <w:rPr>
                <w:rFonts w:eastAsia="MS Mincho" w:cs="Arial"/>
                <w:szCs w:val="18"/>
                <w:lang w:val="en-US" w:eastAsia="ja-JP"/>
              </w:rPr>
              <w:t>DC_7A_n7A</w:t>
            </w:r>
          </w:p>
        </w:tc>
        <w:tc>
          <w:tcPr>
            <w:tcW w:w="708" w:type="dxa"/>
            <w:tcBorders>
              <w:top w:val="single" w:sz="4" w:space="0" w:color="auto"/>
              <w:left w:val="single" w:sz="4" w:space="0" w:color="auto"/>
              <w:bottom w:val="single" w:sz="4" w:space="0" w:color="auto"/>
              <w:right w:val="single" w:sz="4" w:space="0" w:color="auto"/>
            </w:tcBorders>
            <w:vAlign w:val="center"/>
          </w:tcPr>
          <w:p w14:paraId="1044524C" w14:textId="6AA7D9E3" w:rsidR="00CB46A7" w:rsidRPr="009334AA" w:rsidRDefault="00CB46A7"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815E894" w14:textId="3FE451E3" w:rsidR="00CB46A7" w:rsidRPr="009334AA" w:rsidRDefault="00CB46A7" w:rsidP="009334AA">
            <w:pPr>
              <w:pStyle w:val="TAL"/>
              <w:jc w:val="both"/>
              <w:rPr>
                <w:rFonts w:eastAsia="Malgun Gothic" w:cs="Arial"/>
                <w:szCs w:val="18"/>
                <w:lang w:eastAsia="ko-KR"/>
              </w:rPr>
            </w:pPr>
            <w:r w:rsidRPr="009334AA">
              <w:rPr>
                <w:rFonts w:eastAsia="MS Mincho" w:cs="Arial"/>
                <w:szCs w:val="18"/>
                <w:lang w:val="en-US" w:eastAsia="ja-JP"/>
              </w:rPr>
              <w:t>Liu Liehai, Huawei</w:t>
            </w:r>
          </w:p>
        </w:tc>
        <w:tc>
          <w:tcPr>
            <w:tcW w:w="1418" w:type="dxa"/>
            <w:tcBorders>
              <w:top w:val="single" w:sz="4" w:space="0" w:color="auto"/>
              <w:left w:val="single" w:sz="4" w:space="0" w:color="auto"/>
              <w:bottom w:val="single" w:sz="4" w:space="0" w:color="auto"/>
              <w:right w:val="single" w:sz="4" w:space="0" w:color="auto"/>
            </w:tcBorders>
            <w:vAlign w:val="center"/>
          </w:tcPr>
          <w:p w14:paraId="6B884DBB" w14:textId="35263760" w:rsidR="00CB46A7" w:rsidRPr="009334AA" w:rsidRDefault="00CB46A7" w:rsidP="009334AA">
            <w:pPr>
              <w:pStyle w:val="TAL"/>
              <w:jc w:val="both"/>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vAlign w:val="center"/>
          </w:tcPr>
          <w:p w14:paraId="671AE236" w14:textId="16272369" w:rsidR="00CB46A7" w:rsidRPr="009334AA" w:rsidRDefault="00CB46A7" w:rsidP="009334AA">
            <w:pPr>
              <w:pStyle w:val="TAL"/>
              <w:jc w:val="both"/>
              <w:rPr>
                <w:rFonts w:eastAsia="Malgun Gothic" w:cs="Arial"/>
                <w:szCs w:val="18"/>
                <w:lang w:val="en-US" w:eastAsia="ko-KR"/>
              </w:rPr>
            </w:pPr>
            <w:r w:rsidRPr="009334AA">
              <w:rPr>
                <w:rFonts w:eastAsia="MS Mincho" w:cs="Arial"/>
                <w:szCs w:val="18"/>
                <w:lang w:val="en-US" w:eastAsia="ja-JP"/>
              </w:rPr>
              <w:t>Bell Mobility, TELUS, Hisilicon</w:t>
            </w:r>
          </w:p>
        </w:tc>
        <w:tc>
          <w:tcPr>
            <w:tcW w:w="1843" w:type="dxa"/>
            <w:tcBorders>
              <w:top w:val="single" w:sz="4" w:space="0" w:color="auto"/>
              <w:left w:val="single" w:sz="4" w:space="0" w:color="auto"/>
              <w:bottom w:val="single" w:sz="4" w:space="0" w:color="auto"/>
              <w:right w:val="single" w:sz="4" w:space="0" w:color="auto"/>
            </w:tcBorders>
            <w:vAlign w:val="center"/>
          </w:tcPr>
          <w:p w14:paraId="0D652563" w14:textId="352EB5A7" w:rsidR="00CB46A7" w:rsidRPr="009334AA" w:rsidRDefault="0013513C" w:rsidP="009334AA">
            <w:pPr>
              <w:pStyle w:val="TAL"/>
              <w:jc w:val="both"/>
              <w:rPr>
                <w:rFonts w:eastAsia="Malgun Gothic" w:cs="Arial"/>
                <w:szCs w:val="18"/>
                <w:lang w:eastAsia="ko-KR"/>
              </w:rPr>
            </w:pPr>
            <w:r>
              <w:rPr>
                <w:rFonts w:eastAsia="MS Mincho" w:cs="Arial"/>
                <w:szCs w:val="18"/>
                <w:lang w:val="en-US" w:eastAsia="ja-JP"/>
              </w:rPr>
              <w:t>Completed</w:t>
            </w:r>
          </w:p>
        </w:tc>
        <w:tc>
          <w:tcPr>
            <w:tcW w:w="3588" w:type="dxa"/>
            <w:tcBorders>
              <w:top w:val="single" w:sz="4" w:space="0" w:color="auto"/>
              <w:left w:val="single" w:sz="4" w:space="0" w:color="auto"/>
              <w:bottom w:val="single" w:sz="4" w:space="0" w:color="auto"/>
              <w:right w:val="single" w:sz="4" w:space="0" w:color="auto"/>
            </w:tcBorders>
            <w:vAlign w:val="center"/>
          </w:tcPr>
          <w:p w14:paraId="54160AE8" w14:textId="16C04E31" w:rsidR="00CB46A7" w:rsidRPr="009334AA" w:rsidRDefault="00CB46A7" w:rsidP="009334AA">
            <w:pPr>
              <w:pStyle w:val="TAL"/>
              <w:jc w:val="both"/>
              <w:rPr>
                <w:rFonts w:eastAsia="Malgun Gothic" w:cs="Arial"/>
                <w:szCs w:val="18"/>
                <w:lang w:eastAsia="ko-KR"/>
              </w:rPr>
            </w:pPr>
            <w:r w:rsidRPr="009334AA">
              <w:rPr>
                <w:rFonts w:eastAsia="MS Mincho" w:cs="Arial"/>
                <w:szCs w:val="18"/>
                <w:lang w:val="en-US" w:eastAsia="ja-JP"/>
              </w:rPr>
              <w:t>None</w:t>
            </w:r>
          </w:p>
        </w:tc>
      </w:tr>
      <w:tr w:rsidR="00DF709F" w:rsidRPr="000549BB" w14:paraId="414A6616"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C1CDFC5" w14:textId="0E182746" w:rsidR="00DF709F" w:rsidRPr="009334AA" w:rsidRDefault="00DF709F" w:rsidP="009334AA">
            <w:pPr>
              <w:pStyle w:val="TAL"/>
              <w:jc w:val="both"/>
              <w:rPr>
                <w:rFonts w:eastAsia="MS Mincho" w:cs="Arial"/>
                <w:szCs w:val="18"/>
                <w:lang w:val="en-US" w:eastAsia="ja-JP"/>
              </w:rPr>
            </w:pPr>
            <w:r w:rsidRPr="000222F2">
              <w:rPr>
                <w:rFonts w:cs="Arial"/>
                <w:szCs w:val="18"/>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0AC1578B" w14:textId="4FA771C9" w:rsidR="00DF709F" w:rsidRPr="009334AA" w:rsidRDefault="00DF709F" w:rsidP="009334AA">
            <w:pPr>
              <w:pStyle w:val="TAL"/>
              <w:jc w:val="both"/>
              <w:rPr>
                <w:rFonts w:eastAsia="MS Mincho" w:cs="Arial"/>
                <w:szCs w:val="18"/>
                <w:lang w:val="en-US" w:eastAsia="ja-JP"/>
              </w:rPr>
            </w:pPr>
            <w:r w:rsidRPr="000222F2">
              <w:rPr>
                <w:rFonts w:cs="Arial"/>
                <w:szCs w:val="18"/>
              </w:rPr>
              <w:t>DC_7A_n7A</w:t>
            </w:r>
          </w:p>
        </w:tc>
        <w:tc>
          <w:tcPr>
            <w:tcW w:w="708" w:type="dxa"/>
            <w:tcBorders>
              <w:top w:val="single" w:sz="4" w:space="0" w:color="auto"/>
              <w:left w:val="single" w:sz="4" w:space="0" w:color="auto"/>
              <w:bottom w:val="single" w:sz="4" w:space="0" w:color="auto"/>
              <w:right w:val="single" w:sz="4" w:space="0" w:color="auto"/>
            </w:tcBorders>
            <w:vAlign w:val="center"/>
          </w:tcPr>
          <w:p w14:paraId="36483435" w14:textId="77777777" w:rsidR="00DF709F" w:rsidRPr="009334AA" w:rsidRDefault="00DF709F"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B079E63" w14:textId="65C4FF30" w:rsidR="00DF709F" w:rsidRPr="009334AA" w:rsidRDefault="00DF709F" w:rsidP="009334AA">
            <w:pPr>
              <w:pStyle w:val="TAL"/>
              <w:jc w:val="both"/>
              <w:rPr>
                <w:rFonts w:eastAsia="MS Mincho" w:cs="Arial"/>
                <w:szCs w:val="18"/>
                <w:lang w:val="en-US" w:eastAsia="ja-JP"/>
              </w:rPr>
            </w:pPr>
            <w:r w:rsidRPr="000222F2">
              <w:rPr>
                <w:rFonts w:cs="Arial"/>
                <w:szCs w:val="18"/>
              </w:rPr>
              <w:t>Jeremy Chu, Telstra</w:t>
            </w:r>
          </w:p>
        </w:tc>
        <w:tc>
          <w:tcPr>
            <w:tcW w:w="1418" w:type="dxa"/>
            <w:tcBorders>
              <w:top w:val="single" w:sz="4" w:space="0" w:color="auto"/>
              <w:left w:val="single" w:sz="4" w:space="0" w:color="auto"/>
              <w:bottom w:val="single" w:sz="4" w:space="0" w:color="auto"/>
              <w:right w:val="single" w:sz="4" w:space="0" w:color="auto"/>
            </w:tcBorders>
            <w:vAlign w:val="center"/>
          </w:tcPr>
          <w:p w14:paraId="3E53FA3B" w14:textId="517EC61A" w:rsidR="00DF709F" w:rsidRPr="009334AA" w:rsidRDefault="00DF709F" w:rsidP="009334AA">
            <w:pPr>
              <w:pStyle w:val="TAL"/>
              <w:jc w:val="both"/>
              <w:rPr>
                <w:rFonts w:eastAsia="MS Mincho" w:cs="Arial"/>
                <w:szCs w:val="18"/>
                <w:lang w:val="en-US" w:eastAsia="ja-JP"/>
              </w:rPr>
            </w:pPr>
            <w:r w:rsidRPr="000222F2">
              <w:rPr>
                <w:rFonts w:cs="Arial"/>
                <w:szCs w:val="18"/>
              </w:rPr>
              <w:t>Jeremy.chu@team.telstra.com</w:t>
            </w:r>
          </w:p>
        </w:tc>
        <w:tc>
          <w:tcPr>
            <w:tcW w:w="3118" w:type="dxa"/>
            <w:tcBorders>
              <w:top w:val="single" w:sz="4" w:space="0" w:color="auto"/>
              <w:left w:val="single" w:sz="4" w:space="0" w:color="auto"/>
              <w:bottom w:val="single" w:sz="4" w:space="0" w:color="auto"/>
              <w:right w:val="single" w:sz="4" w:space="0" w:color="auto"/>
            </w:tcBorders>
            <w:vAlign w:val="center"/>
          </w:tcPr>
          <w:p w14:paraId="36B3811A" w14:textId="0782C258" w:rsidR="00DF709F" w:rsidRPr="009334AA" w:rsidRDefault="00DF709F" w:rsidP="009334AA">
            <w:pPr>
              <w:pStyle w:val="TAL"/>
              <w:jc w:val="both"/>
              <w:rPr>
                <w:rFonts w:eastAsia="MS Mincho" w:cs="Arial"/>
                <w:szCs w:val="18"/>
                <w:lang w:val="en-US" w:eastAsia="ja-JP"/>
              </w:rPr>
            </w:pPr>
            <w:r w:rsidRPr="000222F2">
              <w:rPr>
                <w:rFonts w:cs="Arial"/>
                <w:szCs w:val="18"/>
              </w:rPr>
              <w:t>Ericsson, ZTE, Nokia, Bell Mobility</w:t>
            </w:r>
          </w:p>
        </w:tc>
        <w:tc>
          <w:tcPr>
            <w:tcW w:w="1843" w:type="dxa"/>
            <w:tcBorders>
              <w:top w:val="single" w:sz="4" w:space="0" w:color="auto"/>
              <w:left w:val="single" w:sz="4" w:space="0" w:color="auto"/>
              <w:bottom w:val="single" w:sz="4" w:space="0" w:color="auto"/>
              <w:right w:val="single" w:sz="4" w:space="0" w:color="auto"/>
            </w:tcBorders>
            <w:vAlign w:val="center"/>
          </w:tcPr>
          <w:p w14:paraId="1F6C89DB" w14:textId="5BFB925F" w:rsidR="00DF709F" w:rsidRPr="009334AA" w:rsidRDefault="0013513C" w:rsidP="009334AA">
            <w:pPr>
              <w:pStyle w:val="TAL"/>
              <w:jc w:val="both"/>
              <w:rPr>
                <w:rFonts w:eastAsia="MS Mincho" w:cs="Arial"/>
                <w:szCs w:val="18"/>
                <w:lang w:val="en-US" w:eastAsia="ja-JP"/>
              </w:rPr>
            </w:pPr>
            <w:r>
              <w:rPr>
                <w:rFonts w:eastAsia="MS Mincho" w:cs="Arial"/>
                <w:szCs w:val="18"/>
                <w:lang w:val="en-US" w:eastAsia="ja-JP"/>
              </w:rPr>
              <w:t>Completed</w:t>
            </w:r>
          </w:p>
        </w:tc>
        <w:tc>
          <w:tcPr>
            <w:tcW w:w="3588" w:type="dxa"/>
            <w:tcBorders>
              <w:top w:val="single" w:sz="4" w:space="0" w:color="auto"/>
              <w:left w:val="single" w:sz="4" w:space="0" w:color="auto"/>
              <w:bottom w:val="single" w:sz="4" w:space="0" w:color="auto"/>
              <w:right w:val="single" w:sz="4" w:space="0" w:color="auto"/>
            </w:tcBorders>
            <w:vAlign w:val="center"/>
          </w:tcPr>
          <w:p w14:paraId="21F14E02" w14:textId="771EBB77" w:rsidR="00DF709F" w:rsidRPr="009334AA" w:rsidRDefault="00DF709F" w:rsidP="009334AA">
            <w:pPr>
              <w:pStyle w:val="TAL"/>
              <w:jc w:val="both"/>
              <w:rPr>
                <w:rFonts w:eastAsia="MS Mincho" w:cs="Arial"/>
                <w:szCs w:val="18"/>
                <w:lang w:val="en-US" w:eastAsia="ja-JP"/>
              </w:rPr>
            </w:pPr>
            <w:r w:rsidRPr="000222F2">
              <w:rPr>
                <w:rFonts w:cs="Arial"/>
                <w:szCs w:val="18"/>
              </w:rPr>
              <w:t>none</w:t>
            </w:r>
          </w:p>
        </w:tc>
      </w:tr>
      <w:tr w:rsidR="00FE285F" w:rsidRPr="000549BB" w14:paraId="76AA6EEF"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3D43FA9" w14:textId="27D45116" w:rsidR="00FE285F" w:rsidRPr="009334AA" w:rsidRDefault="00FE285F" w:rsidP="009334AA">
            <w:pPr>
              <w:pStyle w:val="TAL"/>
              <w:jc w:val="both"/>
              <w:rPr>
                <w:rFonts w:eastAsia="MS Mincho" w:cs="Arial"/>
                <w:szCs w:val="18"/>
                <w:lang w:val="en-US" w:eastAsia="ja-JP"/>
              </w:rPr>
            </w:pPr>
            <w:r w:rsidRPr="009334AA">
              <w:rPr>
                <w:rFonts w:cs="Arial"/>
                <w:szCs w:val="18"/>
                <w:lang w:val="it-IT"/>
              </w:rPr>
              <w:t>DC_28A_n28A</w:t>
            </w:r>
          </w:p>
        </w:tc>
        <w:tc>
          <w:tcPr>
            <w:tcW w:w="1373" w:type="dxa"/>
            <w:tcBorders>
              <w:top w:val="single" w:sz="4" w:space="0" w:color="auto"/>
              <w:left w:val="single" w:sz="4" w:space="0" w:color="auto"/>
              <w:bottom w:val="single" w:sz="4" w:space="0" w:color="auto"/>
              <w:right w:val="single" w:sz="4" w:space="0" w:color="auto"/>
            </w:tcBorders>
            <w:vAlign w:val="center"/>
          </w:tcPr>
          <w:p w14:paraId="709AFA34" w14:textId="1737729D" w:rsidR="00FE285F" w:rsidRPr="009334AA" w:rsidRDefault="00FE285F" w:rsidP="009334AA">
            <w:pPr>
              <w:pStyle w:val="TAL"/>
              <w:jc w:val="both"/>
              <w:rPr>
                <w:rFonts w:eastAsia="MS Mincho" w:cs="Arial"/>
                <w:szCs w:val="18"/>
                <w:lang w:val="en-US" w:eastAsia="ja-JP"/>
              </w:rPr>
            </w:pPr>
            <w:r w:rsidRPr="009334AA">
              <w:rPr>
                <w:rFonts w:cs="Arial"/>
                <w:szCs w:val="18"/>
                <w:lang w:val="it-IT"/>
              </w:rPr>
              <w:t>DC_28A_n28A</w:t>
            </w:r>
          </w:p>
        </w:tc>
        <w:tc>
          <w:tcPr>
            <w:tcW w:w="708" w:type="dxa"/>
            <w:tcBorders>
              <w:top w:val="single" w:sz="4" w:space="0" w:color="auto"/>
              <w:left w:val="single" w:sz="4" w:space="0" w:color="auto"/>
              <w:bottom w:val="single" w:sz="4" w:space="0" w:color="auto"/>
              <w:right w:val="single" w:sz="4" w:space="0" w:color="auto"/>
            </w:tcBorders>
            <w:vAlign w:val="center"/>
          </w:tcPr>
          <w:p w14:paraId="047D857F" w14:textId="4534BEA9" w:rsidR="00FE285F" w:rsidRPr="009334AA" w:rsidRDefault="00FE285F"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vAlign w:val="center"/>
          </w:tcPr>
          <w:p w14:paraId="5E76FC20" w14:textId="13833A21" w:rsidR="00FE285F" w:rsidRPr="009334AA" w:rsidRDefault="00FE285F" w:rsidP="009334AA">
            <w:pPr>
              <w:pStyle w:val="TAL"/>
              <w:jc w:val="both"/>
              <w:rPr>
                <w:rFonts w:eastAsia="MS Mincho" w:cs="Arial"/>
                <w:szCs w:val="18"/>
                <w:lang w:val="en-US" w:eastAsia="ja-JP"/>
              </w:rPr>
            </w:pPr>
            <w:r w:rsidRPr="009334AA">
              <w:rPr>
                <w:rFonts w:cs="Arial"/>
                <w:szCs w:val="18"/>
                <w:lang w:val="it-IT"/>
              </w:rPr>
              <w:t>Jeremy Chu, Telstra</w:t>
            </w:r>
          </w:p>
        </w:tc>
        <w:tc>
          <w:tcPr>
            <w:tcW w:w="1418" w:type="dxa"/>
            <w:tcBorders>
              <w:top w:val="single" w:sz="4" w:space="0" w:color="auto"/>
              <w:left w:val="single" w:sz="4" w:space="0" w:color="auto"/>
              <w:bottom w:val="single" w:sz="4" w:space="0" w:color="auto"/>
              <w:right w:val="single" w:sz="4" w:space="0" w:color="auto"/>
            </w:tcBorders>
            <w:vAlign w:val="center"/>
          </w:tcPr>
          <w:p w14:paraId="15B35129" w14:textId="2C59CA92" w:rsidR="00FE285F" w:rsidRPr="009334AA" w:rsidRDefault="00FE285F" w:rsidP="009334AA">
            <w:pPr>
              <w:pStyle w:val="TAL"/>
              <w:jc w:val="both"/>
              <w:rPr>
                <w:rFonts w:eastAsia="MS Mincho" w:cs="Arial"/>
                <w:szCs w:val="18"/>
                <w:lang w:val="en-US" w:eastAsia="ja-JP"/>
              </w:rPr>
            </w:pPr>
            <w:r w:rsidRPr="009334AA">
              <w:rPr>
                <w:rFonts w:cs="Arial"/>
                <w:szCs w:val="18"/>
                <w:lang w:val="it-IT"/>
              </w:rPr>
              <w:t>Jeremy.chu@team.telstra.com</w:t>
            </w:r>
          </w:p>
        </w:tc>
        <w:tc>
          <w:tcPr>
            <w:tcW w:w="3118" w:type="dxa"/>
            <w:tcBorders>
              <w:top w:val="single" w:sz="4" w:space="0" w:color="auto"/>
              <w:left w:val="single" w:sz="4" w:space="0" w:color="auto"/>
              <w:bottom w:val="single" w:sz="4" w:space="0" w:color="auto"/>
              <w:right w:val="single" w:sz="4" w:space="0" w:color="auto"/>
            </w:tcBorders>
            <w:vAlign w:val="center"/>
          </w:tcPr>
          <w:p w14:paraId="1B3D5D33" w14:textId="0BBD20ED" w:rsidR="00FE285F" w:rsidRPr="009334AA" w:rsidRDefault="00FE285F" w:rsidP="009334AA">
            <w:pPr>
              <w:pStyle w:val="TAL"/>
              <w:jc w:val="both"/>
              <w:rPr>
                <w:rFonts w:eastAsia="MS Mincho" w:cs="Arial"/>
                <w:szCs w:val="18"/>
                <w:lang w:val="en-US" w:eastAsia="ja-JP"/>
              </w:rPr>
            </w:pPr>
            <w:r w:rsidRPr="009334AA">
              <w:rPr>
                <w:rFonts w:cs="Arial"/>
                <w:szCs w:val="18"/>
                <w:lang w:val="it-IT"/>
              </w:rPr>
              <w:t>LGE, Nokia, Ericsson</w:t>
            </w:r>
          </w:p>
        </w:tc>
        <w:tc>
          <w:tcPr>
            <w:tcW w:w="1843" w:type="dxa"/>
            <w:tcBorders>
              <w:top w:val="single" w:sz="4" w:space="0" w:color="auto"/>
              <w:left w:val="single" w:sz="4" w:space="0" w:color="auto"/>
              <w:bottom w:val="single" w:sz="4" w:space="0" w:color="auto"/>
              <w:right w:val="single" w:sz="4" w:space="0" w:color="auto"/>
            </w:tcBorders>
            <w:vAlign w:val="center"/>
          </w:tcPr>
          <w:p w14:paraId="1C2D360F" w14:textId="71A4EE6C" w:rsidR="00FE285F" w:rsidRPr="009334AA" w:rsidRDefault="00FE285F" w:rsidP="009334AA">
            <w:pPr>
              <w:pStyle w:val="TAL"/>
              <w:jc w:val="both"/>
              <w:rPr>
                <w:rFonts w:eastAsia="MS Mincho" w:cs="Arial"/>
                <w:szCs w:val="18"/>
                <w:lang w:val="en-US" w:eastAsia="ja-JP"/>
              </w:rPr>
            </w:pPr>
            <w:r w:rsidRPr="009334AA">
              <w:rPr>
                <w:rFonts w:eastAsia="新細明體" w:cs="Arial"/>
                <w:szCs w:val="18"/>
                <w:lang w:eastAsia="zh-TW"/>
              </w:rPr>
              <w:t>Ongoing</w:t>
            </w:r>
          </w:p>
        </w:tc>
        <w:tc>
          <w:tcPr>
            <w:tcW w:w="3588" w:type="dxa"/>
            <w:tcBorders>
              <w:top w:val="single" w:sz="4" w:space="0" w:color="auto"/>
              <w:left w:val="single" w:sz="4" w:space="0" w:color="auto"/>
              <w:bottom w:val="single" w:sz="4" w:space="0" w:color="auto"/>
              <w:right w:val="single" w:sz="4" w:space="0" w:color="auto"/>
            </w:tcBorders>
            <w:vAlign w:val="center"/>
          </w:tcPr>
          <w:p w14:paraId="0D7FB0B3" w14:textId="5F5BACA1" w:rsidR="00FE285F" w:rsidRPr="009334AA" w:rsidRDefault="00FE285F" w:rsidP="009334AA">
            <w:pPr>
              <w:pStyle w:val="TAL"/>
              <w:jc w:val="both"/>
              <w:rPr>
                <w:rFonts w:eastAsia="MS Mincho" w:cs="Arial"/>
                <w:szCs w:val="18"/>
                <w:lang w:val="en-US" w:eastAsia="ja-JP"/>
              </w:rPr>
            </w:pPr>
            <w:r w:rsidRPr="009334AA">
              <w:rPr>
                <w:rFonts w:cs="Arial"/>
                <w:szCs w:val="18"/>
                <w:lang w:val="it-IT"/>
              </w:rPr>
              <w:t>N/A</w:t>
            </w:r>
          </w:p>
        </w:tc>
      </w:tr>
      <w:tr w:rsidR="00FE285F" w:rsidRPr="000549BB" w14:paraId="38F0BDC0"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46607CB" w14:textId="30DA7D38" w:rsidR="00FE285F" w:rsidRPr="009334AA" w:rsidRDefault="00FE285F" w:rsidP="009334AA">
            <w:pPr>
              <w:pStyle w:val="TAL"/>
              <w:jc w:val="both"/>
              <w:rPr>
                <w:rFonts w:cs="Arial"/>
                <w:szCs w:val="18"/>
                <w:lang w:eastAsia="ja-JP"/>
              </w:rPr>
            </w:pPr>
            <w:r w:rsidRPr="009334AA">
              <w:rPr>
                <w:rFonts w:eastAsia="MS Mincho" w:cs="Arial"/>
                <w:szCs w:val="18"/>
                <w:lang w:val="en-US" w:eastAsia="ja-JP"/>
              </w:rPr>
              <w:t>DC_66A_n66A</w:t>
            </w:r>
          </w:p>
        </w:tc>
        <w:tc>
          <w:tcPr>
            <w:tcW w:w="1373" w:type="dxa"/>
            <w:tcBorders>
              <w:top w:val="single" w:sz="4" w:space="0" w:color="auto"/>
              <w:left w:val="single" w:sz="4" w:space="0" w:color="auto"/>
              <w:bottom w:val="single" w:sz="4" w:space="0" w:color="auto"/>
              <w:right w:val="single" w:sz="4" w:space="0" w:color="auto"/>
            </w:tcBorders>
            <w:vAlign w:val="center"/>
          </w:tcPr>
          <w:p w14:paraId="1945C8CC" w14:textId="49028B02" w:rsidR="00FE285F" w:rsidRPr="009334AA" w:rsidRDefault="00FE285F" w:rsidP="009334AA">
            <w:pPr>
              <w:pStyle w:val="TAL"/>
              <w:jc w:val="both"/>
              <w:rPr>
                <w:rFonts w:cs="Arial"/>
                <w:szCs w:val="18"/>
                <w:lang w:eastAsia="ja-JP"/>
              </w:rPr>
            </w:pPr>
            <w:r w:rsidRPr="009334AA">
              <w:rPr>
                <w:rFonts w:eastAsia="MS Mincho" w:cs="Arial"/>
                <w:szCs w:val="18"/>
                <w:lang w:val="en-US" w:eastAsia="ja-JP"/>
              </w:rPr>
              <w:t>DC_66A_n66A</w:t>
            </w:r>
          </w:p>
        </w:tc>
        <w:tc>
          <w:tcPr>
            <w:tcW w:w="708" w:type="dxa"/>
            <w:tcBorders>
              <w:top w:val="single" w:sz="4" w:space="0" w:color="auto"/>
              <w:left w:val="single" w:sz="4" w:space="0" w:color="auto"/>
              <w:bottom w:val="single" w:sz="4" w:space="0" w:color="auto"/>
              <w:right w:val="single" w:sz="4" w:space="0" w:color="auto"/>
            </w:tcBorders>
            <w:vAlign w:val="center"/>
          </w:tcPr>
          <w:p w14:paraId="2534E99E" w14:textId="77777777" w:rsidR="00FE285F" w:rsidRPr="009334AA" w:rsidRDefault="00FE285F"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9F30C04" w14:textId="019BB860" w:rsidR="00FE285F" w:rsidRPr="009334AA" w:rsidRDefault="00FE285F" w:rsidP="009334AA">
            <w:pPr>
              <w:pStyle w:val="TAL"/>
              <w:jc w:val="both"/>
              <w:rPr>
                <w:rFonts w:eastAsia="Malgun Gothic" w:cs="Arial"/>
                <w:szCs w:val="18"/>
                <w:lang w:eastAsia="ko-KR"/>
              </w:rPr>
            </w:pPr>
            <w:r w:rsidRPr="009334AA">
              <w:rPr>
                <w:rFonts w:eastAsia="MS Mincho" w:cs="Arial"/>
                <w:szCs w:val="18"/>
                <w:lang w:val="en-US" w:eastAsia="ja-JP"/>
              </w:rPr>
              <w:t>Liu Liehai, Huawei</w:t>
            </w:r>
          </w:p>
        </w:tc>
        <w:tc>
          <w:tcPr>
            <w:tcW w:w="1418" w:type="dxa"/>
            <w:tcBorders>
              <w:top w:val="single" w:sz="4" w:space="0" w:color="auto"/>
              <w:left w:val="single" w:sz="4" w:space="0" w:color="auto"/>
              <w:bottom w:val="single" w:sz="4" w:space="0" w:color="auto"/>
              <w:right w:val="single" w:sz="4" w:space="0" w:color="auto"/>
            </w:tcBorders>
            <w:vAlign w:val="center"/>
          </w:tcPr>
          <w:p w14:paraId="7C20E970" w14:textId="4DFCFCE3" w:rsidR="00FE285F" w:rsidRPr="009334AA" w:rsidRDefault="00FE285F" w:rsidP="009334AA">
            <w:pPr>
              <w:pStyle w:val="TAL"/>
              <w:jc w:val="both"/>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vAlign w:val="center"/>
          </w:tcPr>
          <w:p w14:paraId="15A874C9" w14:textId="7D7E6B47" w:rsidR="00FE285F" w:rsidRPr="009334AA" w:rsidRDefault="00FE285F" w:rsidP="009334AA">
            <w:pPr>
              <w:pStyle w:val="TAL"/>
              <w:jc w:val="both"/>
              <w:rPr>
                <w:rFonts w:eastAsia="Malgun Gothic" w:cs="Arial"/>
                <w:szCs w:val="18"/>
                <w:lang w:val="en-US" w:eastAsia="ko-KR"/>
              </w:rPr>
            </w:pPr>
            <w:r w:rsidRPr="009334AA">
              <w:rPr>
                <w:rFonts w:eastAsia="MS Mincho" w:cs="Arial"/>
                <w:szCs w:val="18"/>
                <w:lang w:val="en-US" w:eastAsia="ja-JP"/>
              </w:rPr>
              <w:t>Bell Mobility, TELUS, Samsung, Qualcomm, Nokia, Hisilicon</w:t>
            </w:r>
          </w:p>
        </w:tc>
        <w:tc>
          <w:tcPr>
            <w:tcW w:w="1843" w:type="dxa"/>
            <w:tcBorders>
              <w:top w:val="single" w:sz="4" w:space="0" w:color="auto"/>
              <w:left w:val="single" w:sz="4" w:space="0" w:color="auto"/>
              <w:bottom w:val="single" w:sz="4" w:space="0" w:color="auto"/>
              <w:right w:val="single" w:sz="4" w:space="0" w:color="auto"/>
            </w:tcBorders>
            <w:vAlign w:val="center"/>
          </w:tcPr>
          <w:p w14:paraId="7A9509AC" w14:textId="379389E7" w:rsidR="00FE285F" w:rsidRPr="009334AA" w:rsidRDefault="00332F83" w:rsidP="009334AA">
            <w:pPr>
              <w:pStyle w:val="TAL"/>
              <w:jc w:val="both"/>
              <w:rPr>
                <w:rFonts w:eastAsia="Malgun Gothic" w:cs="Arial"/>
                <w:szCs w:val="18"/>
                <w:lang w:eastAsia="ko-KR"/>
              </w:rPr>
            </w:pPr>
            <w:r>
              <w:rPr>
                <w:rFonts w:eastAsia="MS Mincho" w:cs="Arial"/>
                <w:szCs w:val="18"/>
                <w:lang w:val="en-US" w:eastAsia="ja-JP"/>
              </w:rPr>
              <w:t>Completed</w:t>
            </w:r>
          </w:p>
        </w:tc>
        <w:tc>
          <w:tcPr>
            <w:tcW w:w="3588" w:type="dxa"/>
            <w:tcBorders>
              <w:top w:val="single" w:sz="4" w:space="0" w:color="auto"/>
              <w:left w:val="single" w:sz="4" w:space="0" w:color="auto"/>
              <w:bottom w:val="single" w:sz="4" w:space="0" w:color="auto"/>
              <w:right w:val="single" w:sz="4" w:space="0" w:color="auto"/>
            </w:tcBorders>
            <w:vAlign w:val="center"/>
          </w:tcPr>
          <w:p w14:paraId="42A116B4" w14:textId="240EC6E9" w:rsidR="00FE285F" w:rsidRPr="009334AA" w:rsidRDefault="00FE285F" w:rsidP="009334AA">
            <w:pPr>
              <w:pStyle w:val="TAL"/>
              <w:jc w:val="both"/>
              <w:rPr>
                <w:rFonts w:eastAsia="Malgun Gothic" w:cs="Arial"/>
                <w:szCs w:val="18"/>
                <w:lang w:eastAsia="ko-KR"/>
              </w:rPr>
            </w:pPr>
            <w:r w:rsidRPr="009334AA">
              <w:rPr>
                <w:rFonts w:eastAsia="MS Mincho" w:cs="Arial"/>
                <w:szCs w:val="18"/>
                <w:lang w:val="en-US" w:eastAsia="ja-JP"/>
              </w:rPr>
              <w:t>None</w:t>
            </w:r>
          </w:p>
        </w:tc>
      </w:tr>
      <w:tr w:rsidR="00D51C13" w:rsidRPr="000549BB" w14:paraId="1D16DDA3"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DE3C325" w14:textId="5D2B2405" w:rsidR="00D51C13" w:rsidRPr="009334AA" w:rsidRDefault="00D51C13" w:rsidP="00B73568">
            <w:pPr>
              <w:pStyle w:val="TAL"/>
              <w:jc w:val="both"/>
              <w:rPr>
                <w:rFonts w:eastAsia="MS Mincho" w:cs="Arial"/>
                <w:szCs w:val="18"/>
                <w:lang w:val="en-US" w:eastAsia="ja-JP"/>
              </w:rPr>
            </w:pPr>
            <w:r w:rsidRPr="008D6C3B">
              <w:rPr>
                <w:rFonts w:cs="Arial"/>
                <w:szCs w:val="18"/>
                <w:lang w:val="it-IT"/>
              </w:rPr>
              <w:t>DC_66A</w:t>
            </w:r>
            <w:r>
              <w:rPr>
                <w:rFonts w:eastAsia="新細明體" w:cs="Arial" w:hint="eastAsia"/>
                <w:szCs w:val="18"/>
                <w:lang w:val="it-IT" w:eastAsia="zh-TW"/>
              </w:rPr>
              <w:t>_</w:t>
            </w:r>
            <w:r w:rsidRPr="008D6C3B">
              <w:rPr>
                <w:rFonts w:cs="Arial"/>
                <w:szCs w:val="18"/>
                <w:lang w:val="it-IT"/>
              </w:rPr>
              <w:t>n66A</w:t>
            </w:r>
          </w:p>
        </w:tc>
        <w:tc>
          <w:tcPr>
            <w:tcW w:w="1373" w:type="dxa"/>
            <w:tcBorders>
              <w:top w:val="single" w:sz="4" w:space="0" w:color="auto"/>
              <w:left w:val="single" w:sz="4" w:space="0" w:color="auto"/>
              <w:bottom w:val="single" w:sz="4" w:space="0" w:color="auto"/>
              <w:right w:val="single" w:sz="4" w:space="0" w:color="auto"/>
            </w:tcBorders>
            <w:vAlign w:val="center"/>
          </w:tcPr>
          <w:p w14:paraId="55C25F32" w14:textId="590C589B" w:rsidR="00D51C13" w:rsidRPr="009334AA" w:rsidRDefault="00D51C13" w:rsidP="009334AA">
            <w:pPr>
              <w:pStyle w:val="TAL"/>
              <w:jc w:val="both"/>
              <w:rPr>
                <w:rFonts w:eastAsia="MS Mincho" w:cs="Arial"/>
                <w:szCs w:val="18"/>
                <w:lang w:val="en-US" w:eastAsia="ja-JP"/>
              </w:rPr>
            </w:pPr>
            <w:r w:rsidRPr="008D6C3B">
              <w:rPr>
                <w:rFonts w:cs="Arial"/>
                <w:szCs w:val="18"/>
                <w:lang w:val="it-IT"/>
              </w:rPr>
              <w:t>DC_66A</w:t>
            </w:r>
            <w:r>
              <w:rPr>
                <w:rFonts w:eastAsia="新細明體" w:cs="Arial" w:hint="eastAsia"/>
                <w:szCs w:val="18"/>
                <w:lang w:val="it-IT" w:eastAsia="zh-TW"/>
              </w:rPr>
              <w:t>_</w:t>
            </w:r>
            <w:r w:rsidRPr="008D6C3B">
              <w:rPr>
                <w:rFonts w:cs="Arial"/>
                <w:szCs w:val="18"/>
                <w:lang w:val="it-IT"/>
              </w:rPr>
              <w:t>n66A</w:t>
            </w:r>
          </w:p>
        </w:tc>
        <w:tc>
          <w:tcPr>
            <w:tcW w:w="708" w:type="dxa"/>
            <w:tcBorders>
              <w:top w:val="single" w:sz="4" w:space="0" w:color="auto"/>
              <w:left w:val="single" w:sz="4" w:space="0" w:color="auto"/>
              <w:bottom w:val="single" w:sz="4" w:space="0" w:color="auto"/>
              <w:right w:val="single" w:sz="4" w:space="0" w:color="auto"/>
            </w:tcBorders>
            <w:vAlign w:val="center"/>
          </w:tcPr>
          <w:p w14:paraId="1CCAEBA4" w14:textId="49B027A5" w:rsidR="00D51C13" w:rsidRPr="009334AA" w:rsidRDefault="00D51C13" w:rsidP="009334AA">
            <w:pPr>
              <w:jc w:val="both"/>
              <w:rPr>
                <w:rFonts w:ascii="Arial" w:hAnsi="Arial" w:cs="Arial"/>
                <w:sz w:val="18"/>
                <w:szCs w:val="18"/>
              </w:rPr>
            </w:pPr>
            <w:r w:rsidRPr="008D6C3B">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vAlign w:val="center"/>
          </w:tcPr>
          <w:p w14:paraId="2FBEAA53" w14:textId="05EDD005" w:rsidR="00D51C13" w:rsidRPr="009334AA" w:rsidRDefault="00D51C13" w:rsidP="009334AA">
            <w:pPr>
              <w:pStyle w:val="TAL"/>
              <w:jc w:val="both"/>
              <w:rPr>
                <w:rFonts w:eastAsia="MS Mincho" w:cs="Arial"/>
                <w:szCs w:val="18"/>
                <w:lang w:val="en-US" w:eastAsia="ja-JP"/>
              </w:rPr>
            </w:pPr>
            <w:r w:rsidRPr="008D6C3B">
              <w:rPr>
                <w:rFonts w:cs="Arial"/>
                <w:szCs w:val="18"/>
                <w:lang w:val="it-IT"/>
              </w:rPr>
              <w:t>Zheng Zhao</w:t>
            </w:r>
          </w:p>
        </w:tc>
        <w:tc>
          <w:tcPr>
            <w:tcW w:w="1418" w:type="dxa"/>
            <w:tcBorders>
              <w:top w:val="single" w:sz="4" w:space="0" w:color="auto"/>
              <w:left w:val="single" w:sz="4" w:space="0" w:color="auto"/>
              <w:bottom w:val="single" w:sz="4" w:space="0" w:color="auto"/>
              <w:right w:val="single" w:sz="4" w:space="0" w:color="auto"/>
            </w:tcBorders>
            <w:vAlign w:val="center"/>
          </w:tcPr>
          <w:p w14:paraId="40991163" w14:textId="0F51F296" w:rsidR="00D51C13" w:rsidRPr="009334AA" w:rsidRDefault="00C8650C" w:rsidP="009334AA">
            <w:pPr>
              <w:pStyle w:val="TAL"/>
              <w:jc w:val="both"/>
              <w:rPr>
                <w:rFonts w:eastAsia="MS Mincho" w:cs="Arial"/>
                <w:szCs w:val="18"/>
                <w:lang w:val="en-US" w:eastAsia="ja-JP"/>
              </w:rPr>
            </w:pPr>
            <w:hyperlink r:id="rId1415" w:history="1">
              <w:r w:rsidR="00D51C13" w:rsidRPr="008D6C3B">
                <w:rPr>
                  <w:rFonts w:cs="Arial"/>
                  <w:szCs w:val="18"/>
                  <w:lang w:val="it-IT"/>
                </w:rPr>
                <w:t>Zheng.zhao@verizonwireless.com</w:t>
              </w:r>
            </w:hyperlink>
          </w:p>
        </w:tc>
        <w:tc>
          <w:tcPr>
            <w:tcW w:w="3118" w:type="dxa"/>
            <w:tcBorders>
              <w:top w:val="single" w:sz="4" w:space="0" w:color="auto"/>
              <w:left w:val="single" w:sz="4" w:space="0" w:color="auto"/>
              <w:bottom w:val="single" w:sz="4" w:space="0" w:color="auto"/>
              <w:right w:val="single" w:sz="4" w:space="0" w:color="auto"/>
            </w:tcBorders>
            <w:vAlign w:val="center"/>
          </w:tcPr>
          <w:p w14:paraId="4B3CD7A2" w14:textId="55D422C2" w:rsidR="00D51C13" w:rsidRPr="009334AA" w:rsidRDefault="00D51C13" w:rsidP="009334AA">
            <w:pPr>
              <w:pStyle w:val="TAL"/>
              <w:jc w:val="both"/>
              <w:rPr>
                <w:rFonts w:eastAsia="MS Mincho" w:cs="Arial"/>
                <w:szCs w:val="18"/>
                <w:lang w:val="en-US" w:eastAsia="ja-JP"/>
              </w:rPr>
            </w:pPr>
            <w:r w:rsidRPr="008D6C3B">
              <w:rPr>
                <w:rFonts w:cs="Arial"/>
                <w:szCs w:val="18"/>
                <w:lang w:val="it-IT"/>
              </w:rPr>
              <w:t>Nokia, Samsung, Ericsson, Qualcomm</w:t>
            </w:r>
          </w:p>
        </w:tc>
        <w:tc>
          <w:tcPr>
            <w:tcW w:w="1843" w:type="dxa"/>
            <w:tcBorders>
              <w:top w:val="single" w:sz="4" w:space="0" w:color="auto"/>
              <w:left w:val="single" w:sz="4" w:space="0" w:color="auto"/>
              <w:bottom w:val="single" w:sz="4" w:space="0" w:color="auto"/>
              <w:right w:val="single" w:sz="4" w:space="0" w:color="auto"/>
            </w:tcBorders>
            <w:vAlign w:val="center"/>
          </w:tcPr>
          <w:p w14:paraId="7829456E" w14:textId="46464425" w:rsidR="00D51C13" w:rsidRDefault="00D51C13" w:rsidP="009334AA">
            <w:pPr>
              <w:pStyle w:val="TAL"/>
              <w:jc w:val="both"/>
              <w:rPr>
                <w:rFonts w:eastAsia="MS Mincho" w:cs="Arial"/>
                <w:szCs w:val="18"/>
                <w:lang w:val="en-US" w:eastAsia="ja-JP"/>
              </w:rPr>
            </w:pPr>
            <w:r w:rsidRPr="008D6C3B">
              <w:rPr>
                <w:rFonts w:eastAsia="新細明體" w:cs="Arial"/>
                <w:szCs w:val="18"/>
                <w:lang w:eastAsia="zh-TW"/>
              </w:rPr>
              <w:t>Ongoing</w:t>
            </w:r>
          </w:p>
        </w:tc>
        <w:tc>
          <w:tcPr>
            <w:tcW w:w="3588" w:type="dxa"/>
            <w:tcBorders>
              <w:top w:val="single" w:sz="4" w:space="0" w:color="auto"/>
              <w:left w:val="single" w:sz="4" w:space="0" w:color="auto"/>
              <w:bottom w:val="single" w:sz="4" w:space="0" w:color="auto"/>
              <w:right w:val="single" w:sz="4" w:space="0" w:color="auto"/>
            </w:tcBorders>
            <w:vAlign w:val="center"/>
          </w:tcPr>
          <w:p w14:paraId="62597629" w14:textId="10B106DA" w:rsidR="00D51C13" w:rsidRPr="009334AA" w:rsidRDefault="00D51C13" w:rsidP="009334AA">
            <w:pPr>
              <w:pStyle w:val="TAL"/>
              <w:jc w:val="both"/>
              <w:rPr>
                <w:rFonts w:eastAsia="MS Mincho" w:cs="Arial"/>
                <w:szCs w:val="18"/>
                <w:lang w:val="en-US" w:eastAsia="ja-JP"/>
              </w:rPr>
            </w:pPr>
            <w:r w:rsidRPr="008D6C3B">
              <w:rPr>
                <w:rFonts w:cs="Arial"/>
                <w:szCs w:val="18"/>
                <w:lang w:val="it-IT"/>
              </w:rPr>
              <w:t>None</w:t>
            </w:r>
          </w:p>
        </w:tc>
      </w:tr>
      <w:tr w:rsidR="00DB1CE3" w:rsidRPr="000549BB" w14:paraId="4086A60A"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93A94DD" w14:textId="764682B2" w:rsidR="00DB1CE3" w:rsidRPr="009334AA" w:rsidRDefault="00DB1CE3" w:rsidP="009334AA">
            <w:pPr>
              <w:pStyle w:val="TAL"/>
              <w:jc w:val="both"/>
              <w:rPr>
                <w:rFonts w:eastAsia="MS Mincho" w:cs="Arial"/>
                <w:szCs w:val="18"/>
                <w:lang w:val="en-US" w:eastAsia="ja-JP"/>
              </w:rPr>
            </w:pPr>
            <w:r w:rsidRPr="009334AA">
              <w:rPr>
                <w:rFonts w:cs="Arial"/>
                <w:szCs w:val="18"/>
                <w:lang w:val="it-IT"/>
              </w:rPr>
              <w:t>DC_71A_n71A</w:t>
            </w:r>
          </w:p>
        </w:tc>
        <w:tc>
          <w:tcPr>
            <w:tcW w:w="1373" w:type="dxa"/>
            <w:tcBorders>
              <w:top w:val="single" w:sz="4" w:space="0" w:color="auto"/>
              <w:left w:val="single" w:sz="4" w:space="0" w:color="auto"/>
              <w:bottom w:val="single" w:sz="4" w:space="0" w:color="auto"/>
              <w:right w:val="single" w:sz="4" w:space="0" w:color="auto"/>
            </w:tcBorders>
            <w:vAlign w:val="center"/>
          </w:tcPr>
          <w:p w14:paraId="576DCDCE" w14:textId="0A10DBEE" w:rsidR="00DB1CE3" w:rsidRPr="009334AA" w:rsidRDefault="00DB1CE3" w:rsidP="009334AA">
            <w:pPr>
              <w:pStyle w:val="TAL"/>
              <w:jc w:val="both"/>
              <w:rPr>
                <w:rFonts w:eastAsia="MS Mincho" w:cs="Arial"/>
                <w:szCs w:val="18"/>
                <w:lang w:val="en-US" w:eastAsia="ja-JP"/>
              </w:rPr>
            </w:pPr>
            <w:r w:rsidRPr="009334AA">
              <w:rPr>
                <w:rFonts w:cs="Arial"/>
                <w:szCs w:val="18"/>
                <w:lang w:val="it-IT"/>
              </w:rPr>
              <w:t>DC_71A_n71A</w:t>
            </w:r>
          </w:p>
        </w:tc>
        <w:tc>
          <w:tcPr>
            <w:tcW w:w="708" w:type="dxa"/>
            <w:tcBorders>
              <w:top w:val="single" w:sz="4" w:space="0" w:color="auto"/>
              <w:left w:val="single" w:sz="4" w:space="0" w:color="auto"/>
              <w:bottom w:val="single" w:sz="4" w:space="0" w:color="auto"/>
              <w:right w:val="single" w:sz="4" w:space="0" w:color="auto"/>
            </w:tcBorders>
            <w:vAlign w:val="center"/>
          </w:tcPr>
          <w:p w14:paraId="2A7D4ADA" w14:textId="43D1F747" w:rsidR="00DB1CE3" w:rsidRPr="009334AA" w:rsidRDefault="00DB1CE3"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vAlign w:val="center"/>
          </w:tcPr>
          <w:p w14:paraId="23AD6011" w14:textId="69083303" w:rsidR="00DB1CE3" w:rsidRPr="009334AA" w:rsidRDefault="00DB1CE3" w:rsidP="009334AA">
            <w:pPr>
              <w:pStyle w:val="TAL"/>
              <w:jc w:val="both"/>
              <w:rPr>
                <w:rFonts w:eastAsia="MS Mincho" w:cs="Arial"/>
                <w:szCs w:val="18"/>
                <w:lang w:val="en-US" w:eastAsia="ja-JP"/>
              </w:rPr>
            </w:pPr>
            <w:r w:rsidRPr="009334AA">
              <w:rPr>
                <w:rFonts w:cs="Arial"/>
                <w:szCs w:val="18"/>
                <w:lang w:val="it-IT"/>
              </w:rPr>
              <w:t>Sebastian Thalanany, U.S. Cellular</w:t>
            </w:r>
          </w:p>
        </w:tc>
        <w:tc>
          <w:tcPr>
            <w:tcW w:w="1418" w:type="dxa"/>
            <w:tcBorders>
              <w:top w:val="single" w:sz="4" w:space="0" w:color="auto"/>
              <w:left w:val="single" w:sz="4" w:space="0" w:color="auto"/>
              <w:bottom w:val="single" w:sz="4" w:space="0" w:color="auto"/>
              <w:right w:val="single" w:sz="4" w:space="0" w:color="auto"/>
            </w:tcBorders>
            <w:vAlign w:val="center"/>
          </w:tcPr>
          <w:p w14:paraId="4D4B41F8" w14:textId="7A99DA38" w:rsidR="00DB1CE3" w:rsidRPr="009334AA" w:rsidRDefault="00DB1CE3" w:rsidP="009334AA">
            <w:pPr>
              <w:pStyle w:val="TAL"/>
              <w:jc w:val="both"/>
              <w:rPr>
                <w:rFonts w:eastAsia="MS Mincho" w:cs="Arial"/>
                <w:szCs w:val="18"/>
                <w:lang w:val="en-US" w:eastAsia="ja-JP"/>
              </w:rPr>
            </w:pPr>
            <w:r w:rsidRPr="009334AA">
              <w:rPr>
                <w:rFonts w:cs="Arial"/>
                <w:szCs w:val="18"/>
                <w:lang w:val="it-IT"/>
              </w:rPr>
              <w:t>sebastian.thalanany@uscellular.com</w:t>
            </w:r>
          </w:p>
        </w:tc>
        <w:tc>
          <w:tcPr>
            <w:tcW w:w="3118" w:type="dxa"/>
            <w:tcBorders>
              <w:top w:val="single" w:sz="4" w:space="0" w:color="auto"/>
              <w:left w:val="single" w:sz="4" w:space="0" w:color="auto"/>
              <w:bottom w:val="single" w:sz="4" w:space="0" w:color="auto"/>
              <w:right w:val="single" w:sz="4" w:space="0" w:color="auto"/>
            </w:tcBorders>
            <w:vAlign w:val="center"/>
          </w:tcPr>
          <w:p w14:paraId="5B2EA01B" w14:textId="7B559844" w:rsidR="00DB1CE3" w:rsidRPr="009334AA" w:rsidRDefault="00DB1CE3" w:rsidP="009334AA">
            <w:pPr>
              <w:pStyle w:val="TAL"/>
              <w:jc w:val="both"/>
              <w:rPr>
                <w:rFonts w:eastAsia="MS Mincho" w:cs="Arial"/>
                <w:szCs w:val="18"/>
                <w:lang w:val="en-US" w:eastAsia="ja-JP"/>
              </w:rPr>
            </w:pPr>
            <w:r w:rsidRPr="009334AA">
              <w:rPr>
                <w:rFonts w:cs="Arial"/>
                <w:szCs w:val="18"/>
                <w:lang w:val="it-IT"/>
              </w:rPr>
              <w:t>U.S. Cellular, Ericsson, Nokia, Samsung</w:t>
            </w:r>
          </w:p>
        </w:tc>
        <w:tc>
          <w:tcPr>
            <w:tcW w:w="1843" w:type="dxa"/>
            <w:tcBorders>
              <w:top w:val="single" w:sz="4" w:space="0" w:color="auto"/>
              <w:left w:val="single" w:sz="4" w:space="0" w:color="auto"/>
              <w:bottom w:val="single" w:sz="4" w:space="0" w:color="auto"/>
              <w:right w:val="single" w:sz="4" w:space="0" w:color="auto"/>
            </w:tcBorders>
            <w:vAlign w:val="center"/>
          </w:tcPr>
          <w:p w14:paraId="26C123EC" w14:textId="321E2EF9" w:rsidR="00DB1CE3" w:rsidRPr="009334AA" w:rsidRDefault="004A312E" w:rsidP="009334AA">
            <w:pPr>
              <w:pStyle w:val="TAL"/>
              <w:jc w:val="both"/>
              <w:rPr>
                <w:rFonts w:eastAsia="MS Mincho" w:cs="Arial"/>
                <w:szCs w:val="18"/>
                <w:lang w:val="en-US" w:eastAsia="ja-JP"/>
              </w:rPr>
            </w:pPr>
            <w:r>
              <w:rPr>
                <w:rFonts w:cs="Arial"/>
                <w:szCs w:val="18"/>
                <w:lang w:val="it-IT"/>
              </w:rPr>
              <w:t>Ongoing</w:t>
            </w:r>
          </w:p>
        </w:tc>
        <w:tc>
          <w:tcPr>
            <w:tcW w:w="3588" w:type="dxa"/>
            <w:tcBorders>
              <w:top w:val="single" w:sz="4" w:space="0" w:color="auto"/>
              <w:left w:val="single" w:sz="4" w:space="0" w:color="auto"/>
              <w:bottom w:val="single" w:sz="4" w:space="0" w:color="auto"/>
              <w:right w:val="single" w:sz="4" w:space="0" w:color="auto"/>
            </w:tcBorders>
            <w:vAlign w:val="center"/>
          </w:tcPr>
          <w:p w14:paraId="5A8BCEBA" w14:textId="52FA6019" w:rsidR="00DB1CE3" w:rsidRPr="009334AA" w:rsidRDefault="00DB1CE3" w:rsidP="009334AA">
            <w:pPr>
              <w:pStyle w:val="TAL"/>
              <w:jc w:val="both"/>
              <w:rPr>
                <w:rFonts w:eastAsia="MS Mincho" w:cs="Arial"/>
                <w:szCs w:val="18"/>
                <w:lang w:val="en-US" w:eastAsia="ja-JP"/>
              </w:rPr>
            </w:pPr>
            <w:r w:rsidRPr="009334AA">
              <w:rPr>
                <w:rFonts w:cs="Arial"/>
                <w:szCs w:val="18"/>
                <w:lang w:val="it-IT"/>
              </w:rPr>
              <w:t>None</w:t>
            </w:r>
          </w:p>
        </w:tc>
      </w:tr>
      <w:tr w:rsidR="00562667" w:rsidRPr="000549BB" w14:paraId="59254229" w14:textId="77777777" w:rsidTr="00C501A4">
        <w:trPr>
          <w:cantSplit/>
        </w:trPr>
        <w:tc>
          <w:tcPr>
            <w:tcW w:w="1978" w:type="dxa"/>
            <w:tcBorders>
              <w:top w:val="single" w:sz="4" w:space="0" w:color="auto"/>
              <w:left w:val="single" w:sz="4" w:space="0" w:color="auto"/>
              <w:bottom w:val="single" w:sz="4" w:space="0" w:color="auto"/>
              <w:right w:val="single" w:sz="4" w:space="0" w:color="auto"/>
            </w:tcBorders>
          </w:tcPr>
          <w:p w14:paraId="3D5D8644" w14:textId="4D0DC864"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r w:rsidR="00155ABE"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tcPr>
          <w:p w14:paraId="47F4BDF0" w14:textId="5425B7CE"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p>
        </w:tc>
        <w:tc>
          <w:tcPr>
            <w:tcW w:w="708" w:type="dxa"/>
            <w:tcBorders>
              <w:top w:val="single" w:sz="4" w:space="0" w:color="auto"/>
              <w:left w:val="single" w:sz="4" w:space="0" w:color="auto"/>
              <w:bottom w:val="single" w:sz="4" w:space="0" w:color="auto"/>
              <w:right w:val="single" w:sz="4" w:space="0" w:color="auto"/>
            </w:tcBorders>
          </w:tcPr>
          <w:p w14:paraId="132774DC" w14:textId="6C5C7E71" w:rsidR="00562667" w:rsidRPr="009334AA" w:rsidRDefault="00562667"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6BBAD923" w14:textId="09FF39B4" w:rsidR="00562667" w:rsidRPr="009334AA" w:rsidRDefault="00562667" w:rsidP="009334AA">
            <w:pPr>
              <w:pStyle w:val="TAL"/>
              <w:jc w:val="both"/>
              <w:rPr>
                <w:rFonts w:cs="Arial"/>
                <w:szCs w:val="18"/>
                <w:lang w:val="it-IT"/>
              </w:rPr>
            </w:pPr>
            <w:r>
              <w:rPr>
                <w:rFonts w:eastAsia="新細明體" w:cs="Arial" w:hint="eastAsia"/>
                <w:szCs w:val="18"/>
                <w:lang w:val="de-DE" w:eastAsia="zh-TW"/>
              </w:rPr>
              <w:t>Clement Huang, Google Inc.</w:t>
            </w:r>
          </w:p>
        </w:tc>
        <w:tc>
          <w:tcPr>
            <w:tcW w:w="1418" w:type="dxa"/>
            <w:tcBorders>
              <w:top w:val="single" w:sz="4" w:space="0" w:color="auto"/>
              <w:left w:val="single" w:sz="4" w:space="0" w:color="auto"/>
              <w:bottom w:val="single" w:sz="4" w:space="0" w:color="auto"/>
              <w:right w:val="single" w:sz="4" w:space="0" w:color="auto"/>
            </w:tcBorders>
          </w:tcPr>
          <w:p w14:paraId="1F555E59" w14:textId="77777777" w:rsidR="00562667" w:rsidRDefault="00C8650C" w:rsidP="00315F6D">
            <w:pPr>
              <w:pStyle w:val="TAL"/>
              <w:rPr>
                <w:rFonts w:eastAsia="新細明體" w:cs="Arial"/>
                <w:szCs w:val="18"/>
                <w:lang w:eastAsia="zh-TW"/>
              </w:rPr>
            </w:pPr>
            <w:hyperlink r:id="rId1416" w:history="1">
              <w:r w:rsidR="00562667" w:rsidRPr="005E4D74">
                <w:rPr>
                  <w:rStyle w:val="ae"/>
                  <w:rFonts w:eastAsia="新細明體" w:cs="Arial"/>
                  <w:szCs w:val="18"/>
                  <w:lang w:eastAsia="zh-TW"/>
                </w:rPr>
                <w:t>clementhuang@google.com</w:t>
              </w:r>
            </w:hyperlink>
          </w:p>
          <w:p w14:paraId="7A28FCE9" w14:textId="1C0FB513" w:rsidR="00562667" w:rsidRPr="009334AA" w:rsidRDefault="00562667" w:rsidP="009334AA">
            <w:pPr>
              <w:pStyle w:val="TAL"/>
              <w:jc w:val="both"/>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117B77C0" w14:textId="29115065" w:rsidR="00562667" w:rsidRPr="009334AA" w:rsidRDefault="00562667" w:rsidP="009334AA">
            <w:pPr>
              <w:pStyle w:val="TAL"/>
              <w:jc w:val="both"/>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tcPr>
          <w:p w14:paraId="48ADB307" w14:textId="1845F5A5" w:rsidR="00562667" w:rsidRDefault="00562667" w:rsidP="009334AA">
            <w:pPr>
              <w:pStyle w:val="TAL"/>
              <w:jc w:val="both"/>
              <w:rPr>
                <w:rFonts w:cs="Arial"/>
                <w:szCs w:val="18"/>
                <w:lang w:val="it-IT"/>
              </w:rPr>
            </w:pPr>
            <w:r>
              <w:rPr>
                <w:rFonts w:eastAsia="新細明體" w:cs="Arial"/>
                <w:szCs w:val="18"/>
                <w:lang w:eastAsia="zh-TW"/>
              </w:rPr>
              <w:t>New</w:t>
            </w:r>
          </w:p>
        </w:tc>
        <w:tc>
          <w:tcPr>
            <w:tcW w:w="3588" w:type="dxa"/>
            <w:tcBorders>
              <w:top w:val="single" w:sz="4" w:space="0" w:color="auto"/>
              <w:left w:val="single" w:sz="4" w:space="0" w:color="auto"/>
              <w:bottom w:val="single" w:sz="4" w:space="0" w:color="auto"/>
              <w:right w:val="single" w:sz="4" w:space="0" w:color="auto"/>
            </w:tcBorders>
          </w:tcPr>
          <w:p w14:paraId="4AB9E8D0" w14:textId="4EED6696" w:rsidR="00562667" w:rsidRPr="009334AA" w:rsidRDefault="00562667" w:rsidP="009334AA">
            <w:pPr>
              <w:pStyle w:val="TAL"/>
              <w:jc w:val="both"/>
              <w:rPr>
                <w:rFonts w:cs="Arial"/>
                <w:szCs w:val="18"/>
                <w:lang w:val="it-IT"/>
              </w:rPr>
            </w:pPr>
            <w:r>
              <w:rPr>
                <w:rFonts w:eastAsia="Malgun Gothic" w:cs="Arial"/>
                <w:szCs w:val="18"/>
                <w:lang w:eastAsia="ko-KR"/>
              </w:rPr>
              <w:t>None</w:t>
            </w:r>
          </w:p>
        </w:tc>
      </w:tr>
      <w:tr w:rsidR="00562667" w:rsidRPr="000549BB" w14:paraId="715380DA" w14:textId="77777777" w:rsidTr="00C501A4">
        <w:trPr>
          <w:cantSplit/>
        </w:trPr>
        <w:tc>
          <w:tcPr>
            <w:tcW w:w="1978" w:type="dxa"/>
            <w:tcBorders>
              <w:top w:val="single" w:sz="4" w:space="0" w:color="auto"/>
              <w:left w:val="single" w:sz="4" w:space="0" w:color="auto"/>
              <w:bottom w:val="single" w:sz="4" w:space="0" w:color="auto"/>
              <w:right w:val="single" w:sz="4" w:space="0" w:color="auto"/>
            </w:tcBorders>
          </w:tcPr>
          <w:p w14:paraId="2BB7C145" w14:textId="24CD8390" w:rsidR="00562667" w:rsidRPr="009334AA" w:rsidRDefault="00562667" w:rsidP="009334AA">
            <w:pPr>
              <w:pStyle w:val="TAL"/>
              <w:jc w:val="both"/>
              <w:rPr>
                <w:rFonts w:cs="Arial"/>
                <w:szCs w:val="18"/>
                <w:lang w:val="it-IT"/>
              </w:rPr>
            </w:pPr>
            <w:r>
              <w:rPr>
                <w:rFonts w:eastAsia="Yu Mincho" w:cs="Arial"/>
                <w:szCs w:val="18"/>
                <w:lang w:eastAsia="ja-JP"/>
              </w:rPr>
              <w:t>DC_48C_n48</w:t>
            </w:r>
            <w:r w:rsidRPr="00AB7279">
              <w:rPr>
                <w:rFonts w:eastAsia="Yu Mincho" w:cs="Arial"/>
                <w:szCs w:val="18"/>
                <w:lang w:eastAsia="ja-JP"/>
              </w:rPr>
              <w:t>A</w:t>
            </w:r>
            <w:r w:rsidR="00155ABE"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tcPr>
          <w:p w14:paraId="437E2B4A" w14:textId="2ED178FF"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p>
        </w:tc>
        <w:tc>
          <w:tcPr>
            <w:tcW w:w="708" w:type="dxa"/>
            <w:tcBorders>
              <w:top w:val="single" w:sz="4" w:space="0" w:color="auto"/>
              <w:left w:val="single" w:sz="4" w:space="0" w:color="auto"/>
              <w:bottom w:val="single" w:sz="4" w:space="0" w:color="auto"/>
              <w:right w:val="single" w:sz="4" w:space="0" w:color="auto"/>
            </w:tcBorders>
          </w:tcPr>
          <w:p w14:paraId="5A4F8AB3" w14:textId="07B6F483" w:rsidR="00562667" w:rsidRPr="009334AA" w:rsidRDefault="00562667"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3888E68B" w14:textId="04856E10" w:rsidR="00562667" w:rsidRPr="009334AA" w:rsidRDefault="00562667" w:rsidP="009334AA">
            <w:pPr>
              <w:pStyle w:val="TAL"/>
              <w:jc w:val="both"/>
              <w:rPr>
                <w:rFonts w:cs="Arial"/>
                <w:szCs w:val="18"/>
                <w:lang w:val="it-IT"/>
              </w:rPr>
            </w:pPr>
            <w:r>
              <w:rPr>
                <w:rFonts w:eastAsia="新細明體" w:cs="Arial" w:hint="eastAsia"/>
                <w:szCs w:val="18"/>
                <w:lang w:val="de-DE" w:eastAsia="zh-TW"/>
              </w:rPr>
              <w:t>Clement Huang, Google Inc.</w:t>
            </w:r>
          </w:p>
        </w:tc>
        <w:tc>
          <w:tcPr>
            <w:tcW w:w="1418" w:type="dxa"/>
            <w:tcBorders>
              <w:top w:val="single" w:sz="4" w:space="0" w:color="auto"/>
              <w:left w:val="single" w:sz="4" w:space="0" w:color="auto"/>
              <w:bottom w:val="single" w:sz="4" w:space="0" w:color="auto"/>
              <w:right w:val="single" w:sz="4" w:space="0" w:color="auto"/>
            </w:tcBorders>
          </w:tcPr>
          <w:p w14:paraId="0DDC0447" w14:textId="77777777" w:rsidR="00562667" w:rsidRDefault="00C8650C" w:rsidP="00315F6D">
            <w:pPr>
              <w:pStyle w:val="TAL"/>
              <w:rPr>
                <w:rFonts w:eastAsia="新細明體" w:cs="Arial"/>
                <w:szCs w:val="18"/>
                <w:lang w:eastAsia="zh-TW"/>
              </w:rPr>
            </w:pPr>
            <w:hyperlink r:id="rId1417" w:history="1">
              <w:r w:rsidR="00562667" w:rsidRPr="005E4D74">
                <w:rPr>
                  <w:rStyle w:val="ae"/>
                  <w:rFonts w:eastAsia="新細明體" w:cs="Arial"/>
                  <w:szCs w:val="18"/>
                  <w:lang w:eastAsia="zh-TW"/>
                </w:rPr>
                <w:t>clementhuang@google.com</w:t>
              </w:r>
            </w:hyperlink>
          </w:p>
          <w:p w14:paraId="77014373" w14:textId="0FABE8B2" w:rsidR="00562667" w:rsidRPr="009334AA" w:rsidRDefault="00562667" w:rsidP="009334AA">
            <w:pPr>
              <w:pStyle w:val="TAL"/>
              <w:jc w:val="both"/>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068594A2" w14:textId="4C9CCE91" w:rsidR="00562667" w:rsidRPr="009334AA" w:rsidRDefault="00562667" w:rsidP="009334AA">
            <w:pPr>
              <w:pStyle w:val="TAL"/>
              <w:jc w:val="both"/>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tcPr>
          <w:p w14:paraId="4DA3B616" w14:textId="36AD620C" w:rsidR="00562667" w:rsidRDefault="00562667" w:rsidP="009334AA">
            <w:pPr>
              <w:pStyle w:val="TAL"/>
              <w:jc w:val="both"/>
              <w:rPr>
                <w:rFonts w:cs="Arial"/>
                <w:szCs w:val="18"/>
                <w:lang w:val="it-IT"/>
              </w:rPr>
            </w:pPr>
            <w:r>
              <w:rPr>
                <w:rFonts w:eastAsia="新細明體" w:cs="Arial"/>
                <w:szCs w:val="18"/>
                <w:lang w:eastAsia="zh-TW"/>
              </w:rPr>
              <w:t>New</w:t>
            </w:r>
          </w:p>
        </w:tc>
        <w:tc>
          <w:tcPr>
            <w:tcW w:w="3588" w:type="dxa"/>
            <w:tcBorders>
              <w:top w:val="single" w:sz="4" w:space="0" w:color="auto"/>
              <w:left w:val="single" w:sz="4" w:space="0" w:color="auto"/>
              <w:bottom w:val="single" w:sz="4" w:space="0" w:color="auto"/>
              <w:right w:val="single" w:sz="4" w:space="0" w:color="auto"/>
            </w:tcBorders>
          </w:tcPr>
          <w:p w14:paraId="1C8D3C6A" w14:textId="34974A3D" w:rsidR="00562667" w:rsidRPr="009334AA" w:rsidRDefault="00562667" w:rsidP="009334AA">
            <w:pPr>
              <w:pStyle w:val="TAL"/>
              <w:jc w:val="both"/>
              <w:rPr>
                <w:rFonts w:cs="Arial"/>
                <w:szCs w:val="18"/>
                <w:lang w:val="it-IT"/>
              </w:rPr>
            </w:pPr>
            <w:r>
              <w:rPr>
                <w:rFonts w:eastAsia="Yu Mincho" w:cs="Arial"/>
                <w:szCs w:val="18"/>
                <w:lang w:eastAsia="ja-JP"/>
              </w:rPr>
              <w:t>DL_48A_n48</w:t>
            </w:r>
            <w:r w:rsidRPr="00AB7279">
              <w:rPr>
                <w:rFonts w:eastAsia="Yu Mincho" w:cs="Arial"/>
                <w:szCs w:val="18"/>
                <w:lang w:eastAsia="ja-JP"/>
              </w:rPr>
              <w:t>A</w:t>
            </w:r>
            <w:r>
              <w:rPr>
                <w:rFonts w:eastAsia="Yu Mincho" w:cs="Arial"/>
                <w:szCs w:val="18"/>
                <w:lang w:eastAsia="ja-JP"/>
              </w:rPr>
              <w:t>_UL_48A_n48A</w:t>
            </w:r>
          </w:p>
        </w:tc>
      </w:tr>
      <w:tr w:rsidR="00562667" w:rsidRPr="000549BB" w14:paraId="5298E08F" w14:textId="77777777" w:rsidTr="00C501A4">
        <w:trPr>
          <w:cantSplit/>
        </w:trPr>
        <w:tc>
          <w:tcPr>
            <w:tcW w:w="1978" w:type="dxa"/>
            <w:tcBorders>
              <w:top w:val="single" w:sz="4" w:space="0" w:color="auto"/>
              <w:left w:val="single" w:sz="4" w:space="0" w:color="auto"/>
              <w:bottom w:val="single" w:sz="4" w:space="0" w:color="auto"/>
              <w:right w:val="single" w:sz="4" w:space="0" w:color="auto"/>
            </w:tcBorders>
          </w:tcPr>
          <w:p w14:paraId="20B33A71" w14:textId="7B3CFFFA" w:rsidR="00562667" w:rsidRPr="009334AA" w:rsidRDefault="00562667" w:rsidP="009334AA">
            <w:pPr>
              <w:pStyle w:val="TAL"/>
              <w:jc w:val="both"/>
              <w:rPr>
                <w:rFonts w:cs="Arial"/>
                <w:szCs w:val="18"/>
                <w:lang w:val="it-IT"/>
              </w:rPr>
            </w:pPr>
            <w:r>
              <w:rPr>
                <w:rFonts w:eastAsia="Yu Mincho" w:cs="Arial"/>
                <w:szCs w:val="18"/>
                <w:lang w:eastAsia="ja-JP"/>
              </w:rPr>
              <w:t>DC_48D_n48</w:t>
            </w:r>
            <w:r w:rsidRPr="00AB7279">
              <w:rPr>
                <w:rFonts w:eastAsia="Yu Mincho" w:cs="Arial"/>
                <w:szCs w:val="18"/>
                <w:lang w:eastAsia="ja-JP"/>
              </w:rPr>
              <w:t>A</w:t>
            </w:r>
            <w:r w:rsidR="00155ABE"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tcPr>
          <w:p w14:paraId="16D5B953" w14:textId="226D7EEE"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p>
        </w:tc>
        <w:tc>
          <w:tcPr>
            <w:tcW w:w="708" w:type="dxa"/>
            <w:tcBorders>
              <w:top w:val="single" w:sz="4" w:space="0" w:color="auto"/>
              <w:left w:val="single" w:sz="4" w:space="0" w:color="auto"/>
              <w:bottom w:val="single" w:sz="4" w:space="0" w:color="auto"/>
              <w:right w:val="single" w:sz="4" w:space="0" w:color="auto"/>
            </w:tcBorders>
          </w:tcPr>
          <w:p w14:paraId="20336871" w14:textId="2EDFA21B" w:rsidR="00562667" w:rsidRPr="009334AA" w:rsidRDefault="00562667"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6F3A6EDF" w14:textId="2B07E4DF" w:rsidR="00562667" w:rsidRPr="009334AA" w:rsidRDefault="00562667" w:rsidP="009334AA">
            <w:pPr>
              <w:pStyle w:val="TAL"/>
              <w:jc w:val="both"/>
              <w:rPr>
                <w:rFonts w:cs="Arial"/>
                <w:szCs w:val="18"/>
                <w:lang w:val="it-IT"/>
              </w:rPr>
            </w:pPr>
            <w:r>
              <w:rPr>
                <w:rFonts w:eastAsia="新細明體" w:cs="Arial" w:hint="eastAsia"/>
                <w:szCs w:val="18"/>
                <w:lang w:val="de-DE" w:eastAsia="zh-TW"/>
              </w:rPr>
              <w:t>Clement Huang, Google Inc.</w:t>
            </w:r>
          </w:p>
        </w:tc>
        <w:tc>
          <w:tcPr>
            <w:tcW w:w="1418" w:type="dxa"/>
            <w:tcBorders>
              <w:top w:val="single" w:sz="4" w:space="0" w:color="auto"/>
              <w:left w:val="single" w:sz="4" w:space="0" w:color="auto"/>
              <w:bottom w:val="single" w:sz="4" w:space="0" w:color="auto"/>
              <w:right w:val="single" w:sz="4" w:space="0" w:color="auto"/>
            </w:tcBorders>
          </w:tcPr>
          <w:p w14:paraId="68E40943" w14:textId="77777777" w:rsidR="00562667" w:rsidRDefault="00C8650C" w:rsidP="00315F6D">
            <w:pPr>
              <w:pStyle w:val="TAL"/>
              <w:rPr>
                <w:rFonts w:eastAsia="新細明體" w:cs="Arial"/>
                <w:szCs w:val="18"/>
                <w:lang w:eastAsia="zh-TW"/>
              </w:rPr>
            </w:pPr>
            <w:hyperlink r:id="rId1418" w:history="1">
              <w:r w:rsidR="00562667" w:rsidRPr="005E4D74">
                <w:rPr>
                  <w:rStyle w:val="ae"/>
                  <w:rFonts w:eastAsia="新細明體" w:cs="Arial"/>
                  <w:szCs w:val="18"/>
                  <w:lang w:eastAsia="zh-TW"/>
                </w:rPr>
                <w:t>clementhuang@google.com</w:t>
              </w:r>
            </w:hyperlink>
          </w:p>
          <w:p w14:paraId="2FBC4737" w14:textId="407273B0" w:rsidR="00562667" w:rsidRPr="009334AA" w:rsidRDefault="00562667" w:rsidP="009334AA">
            <w:pPr>
              <w:pStyle w:val="TAL"/>
              <w:jc w:val="both"/>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6504D987" w14:textId="0F444FC5" w:rsidR="00562667" w:rsidRPr="009334AA" w:rsidRDefault="00562667" w:rsidP="009334AA">
            <w:pPr>
              <w:pStyle w:val="TAL"/>
              <w:jc w:val="both"/>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tcPr>
          <w:p w14:paraId="0619F400" w14:textId="4AB4F8C8" w:rsidR="00562667" w:rsidRDefault="00562667" w:rsidP="009334AA">
            <w:pPr>
              <w:pStyle w:val="TAL"/>
              <w:jc w:val="both"/>
              <w:rPr>
                <w:rFonts w:cs="Arial"/>
                <w:szCs w:val="18"/>
                <w:lang w:val="it-IT"/>
              </w:rPr>
            </w:pPr>
            <w:r>
              <w:rPr>
                <w:rFonts w:eastAsia="新細明體" w:cs="Arial"/>
                <w:szCs w:val="18"/>
                <w:lang w:eastAsia="zh-TW"/>
              </w:rPr>
              <w:t>New</w:t>
            </w:r>
          </w:p>
        </w:tc>
        <w:tc>
          <w:tcPr>
            <w:tcW w:w="3588" w:type="dxa"/>
            <w:tcBorders>
              <w:top w:val="single" w:sz="4" w:space="0" w:color="auto"/>
              <w:left w:val="single" w:sz="4" w:space="0" w:color="auto"/>
              <w:bottom w:val="single" w:sz="4" w:space="0" w:color="auto"/>
              <w:right w:val="single" w:sz="4" w:space="0" w:color="auto"/>
            </w:tcBorders>
          </w:tcPr>
          <w:p w14:paraId="1BB8DDAF" w14:textId="77777777" w:rsidR="00562667" w:rsidRDefault="00562667" w:rsidP="00315F6D">
            <w:pPr>
              <w:pStyle w:val="TAL"/>
              <w:rPr>
                <w:rFonts w:eastAsia="Yu Mincho" w:cs="Arial"/>
                <w:szCs w:val="18"/>
                <w:lang w:eastAsia="ja-JP"/>
              </w:rPr>
            </w:pPr>
            <w:r>
              <w:rPr>
                <w:rFonts w:eastAsia="Yu Mincho" w:cs="Arial"/>
                <w:szCs w:val="18"/>
                <w:lang w:eastAsia="ja-JP"/>
              </w:rPr>
              <w:t>DL_48C_n48</w:t>
            </w:r>
            <w:r w:rsidRPr="00AB7279">
              <w:rPr>
                <w:rFonts w:eastAsia="Yu Mincho" w:cs="Arial"/>
                <w:szCs w:val="18"/>
                <w:lang w:eastAsia="ja-JP"/>
              </w:rPr>
              <w:t>A</w:t>
            </w:r>
            <w:r>
              <w:rPr>
                <w:rFonts w:eastAsia="Yu Mincho" w:cs="Arial"/>
                <w:szCs w:val="18"/>
                <w:lang w:eastAsia="ja-JP"/>
              </w:rPr>
              <w:t>_UL_48A_n48A</w:t>
            </w:r>
          </w:p>
          <w:p w14:paraId="2CB26351" w14:textId="1E1D51ED" w:rsidR="00562667" w:rsidRPr="009334AA" w:rsidRDefault="00562667" w:rsidP="009334AA">
            <w:pPr>
              <w:pStyle w:val="TAL"/>
              <w:jc w:val="both"/>
              <w:rPr>
                <w:rFonts w:cs="Arial"/>
                <w:szCs w:val="18"/>
                <w:lang w:val="it-IT"/>
              </w:rPr>
            </w:pPr>
            <w:r>
              <w:rPr>
                <w:rFonts w:eastAsia="Yu Mincho" w:cs="Arial"/>
                <w:szCs w:val="18"/>
                <w:lang w:eastAsia="ja-JP"/>
              </w:rPr>
              <w:t>DL_48A_48A_n48</w:t>
            </w:r>
            <w:r w:rsidRPr="00AB7279">
              <w:rPr>
                <w:rFonts w:eastAsia="Yu Mincho" w:cs="Arial"/>
                <w:szCs w:val="18"/>
                <w:lang w:eastAsia="ja-JP"/>
              </w:rPr>
              <w:t>A</w:t>
            </w:r>
            <w:r>
              <w:rPr>
                <w:rFonts w:eastAsia="Yu Mincho" w:cs="Arial"/>
                <w:szCs w:val="18"/>
                <w:lang w:eastAsia="ja-JP"/>
              </w:rPr>
              <w:t>_UL_48A_n48A</w:t>
            </w:r>
          </w:p>
        </w:tc>
      </w:tr>
      <w:tr w:rsidR="00562667" w:rsidRPr="000549BB" w14:paraId="744DE455" w14:textId="77777777" w:rsidTr="00C501A4">
        <w:trPr>
          <w:cantSplit/>
        </w:trPr>
        <w:tc>
          <w:tcPr>
            <w:tcW w:w="1978" w:type="dxa"/>
            <w:tcBorders>
              <w:top w:val="single" w:sz="4" w:space="0" w:color="auto"/>
              <w:left w:val="single" w:sz="4" w:space="0" w:color="auto"/>
              <w:bottom w:val="single" w:sz="4" w:space="0" w:color="auto"/>
              <w:right w:val="single" w:sz="4" w:space="0" w:color="auto"/>
            </w:tcBorders>
          </w:tcPr>
          <w:p w14:paraId="52F2E8D8" w14:textId="6E3523C3" w:rsidR="00562667" w:rsidRPr="009334AA" w:rsidRDefault="00562667" w:rsidP="009334AA">
            <w:pPr>
              <w:pStyle w:val="TAL"/>
              <w:jc w:val="both"/>
              <w:rPr>
                <w:rFonts w:cs="Arial"/>
                <w:szCs w:val="18"/>
                <w:lang w:val="it-IT"/>
              </w:rPr>
            </w:pPr>
            <w:r>
              <w:rPr>
                <w:rFonts w:eastAsia="Yu Mincho" w:cs="Arial"/>
                <w:szCs w:val="18"/>
                <w:lang w:eastAsia="ja-JP"/>
              </w:rPr>
              <w:t>DC</w:t>
            </w:r>
            <w:r w:rsidR="0051276B">
              <w:rPr>
                <w:rFonts w:eastAsia="Yu Mincho" w:cs="Arial"/>
                <w:szCs w:val="18"/>
                <w:lang w:eastAsia="ja-JP"/>
              </w:rPr>
              <w:t>_48A</w:t>
            </w:r>
            <w:r w:rsidR="0051276B">
              <w:rPr>
                <w:rFonts w:eastAsia="新細明體" w:cs="Arial" w:hint="eastAsia"/>
                <w:szCs w:val="18"/>
                <w:lang w:eastAsia="zh-TW"/>
              </w:rPr>
              <w:t>-</w:t>
            </w:r>
            <w:r>
              <w:rPr>
                <w:rFonts w:eastAsia="Yu Mincho" w:cs="Arial"/>
                <w:szCs w:val="18"/>
                <w:lang w:eastAsia="ja-JP"/>
              </w:rPr>
              <w:t>48A_n48</w:t>
            </w:r>
            <w:r w:rsidRPr="00AB7279">
              <w:rPr>
                <w:rFonts w:eastAsia="Yu Mincho" w:cs="Arial"/>
                <w:szCs w:val="18"/>
                <w:lang w:eastAsia="ja-JP"/>
              </w:rPr>
              <w:t>A</w:t>
            </w:r>
            <w:r w:rsidR="00155ABE"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tcPr>
          <w:p w14:paraId="4BDB961D" w14:textId="305FF5CA"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p>
        </w:tc>
        <w:tc>
          <w:tcPr>
            <w:tcW w:w="708" w:type="dxa"/>
            <w:tcBorders>
              <w:top w:val="single" w:sz="4" w:space="0" w:color="auto"/>
              <w:left w:val="single" w:sz="4" w:space="0" w:color="auto"/>
              <w:bottom w:val="single" w:sz="4" w:space="0" w:color="auto"/>
              <w:right w:val="single" w:sz="4" w:space="0" w:color="auto"/>
            </w:tcBorders>
          </w:tcPr>
          <w:p w14:paraId="421AA2BD" w14:textId="210D0A7B" w:rsidR="00562667" w:rsidRPr="009334AA" w:rsidRDefault="00562667"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12E1FC16" w14:textId="65DCB249" w:rsidR="00562667" w:rsidRPr="009334AA" w:rsidRDefault="00562667" w:rsidP="009334AA">
            <w:pPr>
              <w:pStyle w:val="TAL"/>
              <w:jc w:val="both"/>
              <w:rPr>
                <w:rFonts w:cs="Arial"/>
                <w:szCs w:val="18"/>
                <w:lang w:val="it-IT"/>
              </w:rPr>
            </w:pPr>
            <w:r>
              <w:rPr>
                <w:rFonts w:eastAsia="新細明體" w:cs="Arial" w:hint="eastAsia"/>
                <w:szCs w:val="18"/>
                <w:lang w:val="de-DE" w:eastAsia="zh-TW"/>
              </w:rPr>
              <w:t>Clement Huang, Google Inc.</w:t>
            </w:r>
          </w:p>
        </w:tc>
        <w:tc>
          <w:tcPr>
            <w:tcW w:w="1418" w:type="dxa"/>
            <w:tcBorders>
              <w:top w:val="single" w:sz="4" w:space="0" w:color="auto"/>
              <w:left w:val="single" w:sz="4" w:space="0" w:color="auto"/>
              <w:bottom w:val="single" w:sz="4" w:space="0" w:color="auto"/>
              <w:right w:val="single" w:sz="4" w:space="0" w:color="auto"/>
            </w:tcBorders>
          </w:tcPr>
          <w:p w14:paraId="5EB07568" w14:textId="77777777" w:rsidR="00562667" w:rsidRDefault="00C8650C" w:rsidP="00315F6D">
            <w:pPr>
              <w:pStyle w:val="TAL"/>
              <w:rPr>
                <w:rFonts w:eastAsia="新細明體" w:cs="Arial"/>
                <w:szCs w:val="18"/>
                <w:lang w:eastAsia="zh-TW"/>
              </w:rPr>
            </w:pPr>
            <w:hyperlink r:id="rId1419" w:history="1">
              <w:r w:rsidR="00562667" w:rsidRPr="005E4D74">
                <w:rPr>
                  <w:rStyle w:val="ae"/>
                  <w:rFonts w:eastAsia="新細明體" w:cs="Arial"/>
                  <w:szCs w:val="18"/>
                  <w:lang w:eastAsia="zh-TW"/>
                </w:rPr>
                <w:t>clementhuang@google.com</w:t>
              </w:r>
            </w:hyperlink>
          </w:p>
          <w:p w14:paraId="0290A027" w14:textId="5387D6DB" w:rsidR="00562667" w:rsidRPr="009334AA" w:rsidRDefault="00562667" w:rsidP="009334AA">
            <w:pPr>
              <w:pStyle w:val="TAL"/>
              <w:jc w:val="both"/>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015CA893" w14:textId="3294FD49" w:rsidR="00562667" w:rsidRPr="009334AA" w:rsidRDefault="00562667" w:rsidP="009334AA">
            <w:pPr>
              <w:pStyle w:val="TAL"/>
              <w:jc w:val="both"/>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tcPr>
          <w:p w14:paraId="5ABBCFEB" w14:textId="18C59F95" w:rsidR="00562667" w:rsidRDefault="00562667" w:rsidP="009334AA">
            <w:pPr>
              <w:pStyle w:val="TAL"/>
              <w:jc w:val="both"/>
              <w:rPr>
                <w:rFonts w:cs="Arial"/>
                <w:szCs w:val="18"/>
                <w:lang w:val="it-IT"/>
              </w:rPr>
            </w:pPr>
            <w:r>
              <w:rPr>
                <w:rFonts w:eastAsia="新細明體" w:cs="Arial"/>
                <w:szCs w:val="18"/>
                <w:lang w:eastAsia="zh-TW"/>
              </w:rPr>
              <w:t>New</w:t>
            </w:r>
          </w:p>
        </w:tc>
        <w:tc>
          <w:tcPr>
            <w:tcW w:w="3588" w:type="dxa"/>
            <w:tcBorders>
              <w:top w:val="single" w:sz="4" w:space="0" w:color="auto"/>
              <w:left w:val="single" w:sz="4" w:space="0" w:color="auto"/>
              <w:bottom w:val="single" w:sz="4" w:space="0" w:color="auto"/>
              <w:right w:val="single" w:sz="4" w:space="0" w:color="auto"/>
            </w:tcBorders>
          </w:tcPr>
          <w:p w14:paraId="722443E7" w14:textId="7087C43C" w:rsidR="00562667" w:rsidRPr="009334AA" w:rsidRDefault="00562667" w:rsidP="009334AA">
            <w:pPr>
              <w:pStyle w:val="TAL"/>
              <w:jc w:val="both"/>
              <w:rPr>
                <w:rFonts w:cs="Arial"/>
                <w:szCs w:val="18"/>
                <w:lang w:val="it-IT"/>
              </w:rPr>
            </w:pPr>
            <w:r>
              <w:rPr>
                <w:rFonts w:eastAsia="Yu Mincho" w:cs="Arial"/>
                <w:szCs w:val="18"/>
                <w:lang w:eastAsia="ja-JP"/>
              </w:rPr>
              <w:t>DL_48A_n48</w:t>
            </w:r>
            <w:r w:rsidRPr="00AB7279">
              <w:rPr>
                <w:rFonts w:eastAsia="Yu Mincho" w:cs="Arial"/>
                <w:szCs w:val="18"/>
                <w:lang w:eastAsia="ja-JP"/>
              </w:rPr>
              <w:t>A</w:t>
            </w:r>
            <w:r>
              <w:rPr>
                <w:rFonts w:eastAsia="Yu Mincho" w:cs="Arial"/>
                <w:szCs w:val="18"/>
                <w:lang w:eastAsia="ja-JP"/>
              </w:rPr>
              <w:t>_UL_48A_48A</w:t>
            </w:r>
          </w:p>
        </w:tc>
      </w:tr>
      <w:tr w:rsidR="00013C1B" w:rsidRPr="000549BB" w14:paraId="2C799BF5" w14:textId="77777777" w:rsidTr="00C501A4">
        <w:trPr>
          <w:cantSplit/>
        </w:trPr>
        <w:tc>
          <w:tcPr>
            <w:tcW w:w="1978" w:type="dxa"/>
            <w:tcBorders>
              <w:top w:val="single" w:sz="4" w:space="0" w:color="auto"/>
              <w:left w:val="single" w:sz="4" w:space="0" w:color="auto"/>
              <w:bottom w:val="single" w:sz="4" w:space="0" w:color="auto"/>
              <w:right w:val="single" w:sz="4" w:space="0" w:color="auto"/>
            </w:tcBorders>
          </w:tcPr>
          <w:p w14:paraId="1A96CF84" w14:textId="75D8BFB7" w:rsidR="00013C1B" w:rsidRDefault="00013C1B" w:rsidP="009334AA">
            <w:pPr>
              <w:pStyle w:val="TAL"/>
              <w:jc w:val="both"/>
              <w:rPr>
                <w:rFonts w:eastAsia="Yu Mincho" w:cs="Arial"/>
                <w:szCs w:val="18"/>
                <w:lang w:eastAsia="ja-JP"/>
              </w:rPr>
            </w:pPr>
            <w:r w:rsidRPr="00013C1B">
              <w:rPr>
                <w:rFonts w:cs="Arial"/>
                <w:szCs w:val="18"/>
              </w:rPr>
              <w:t>DC_20A_n20A</w:t>
            </w:r>
          </w:p>
        </w:tc>
        <w:tc>
          <w:tcPr>
            <w:tcW w:w="1373" w:type="dxa"/>
            <w:tcBorders>
              <w:top w:val="single" w:sz="4" w:space="0" w:color="auto"/>
              <w:left w:val="single" w:sz="4" w:space="0" w:color="auto"/>
              <w:bottom w:val="single" w:sz="4" w:space="0" w:color="auto"/>
              <w:right w:val="single" w:sz="4" w:space="0" w:color="auto"/>
            </w:tcBorders>
          </w:tcPr>
          <w:p w14:paraId="26A3B420" w14:textId="173FB6CF" w:rsidR="00013C1B" w:rsidRDefault="00013C1B" w:rsidP="009334AA">
            <w:pPr>
              <w:pStyle w:val="TAL"/>
              <w:jc w:val="both"/>
              <w:rPr>
                <w:rFonts w:eastAsia="Yu Mincho" w:cs="Arial"/>
                <w:szCs w:val="18"/>
                <w:lang w:eastAsia="ja-JP"/>
              </w:rPr>
            </w:pPr>
            <w:r w:rsidRPr="00013C1B">
              <w:rPr>
                <w:rFonts w:cs="Arial"/>
                <w:szCs w:val="18"/>
              </w:rPr>
              <w:t>DC_20A_n20A</w:t>
            </w:r>
            <w:r w:rsidRPr="00013C1B">
              <w:rPr>
                <w:rFonts w:cs="Arial"/>
                <w:szCs w:val="18"/>
                <w:vertAlign w:val="superscript"/>
              </w:rPr>
              <w:t>1</w:t>
            </w:r>
          </w:p>
        </w:tc>
        <w:tc>
          <w:tcPr>
            <w:tcW w:w="708" w:type="dxa"/>
            <w:tcBorders>
              <w:top w:val="single" w:sz="4" w:space="0" w:color="auto"/>
              <w:left w:val="single" w:sz="4" w:space="0" w:color="auto"/>
              <w:bottom w:val="single" w:sz="4" w:space="0" w:color="auto"/>
              <w:right w:val="single" w:sz="4" w:space="0" w:color="auto"/>
            </w:tcBorders>
          </w:tcPr>
          <w:p w14:paraId="7141F9CD" w14:textId="77777777" w:rsidR="00013C1B" w:rsidRPr="009334AA" w:rsidRDefault="00013C1B"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0B1926EF" w14:textId="0254E943" w:rsidR="00013C1B" w:rsidRDefault="00013C1B" w:rsidP="009334AA">
            <w:pPr>
              <w:pStyle w:val="TAL"/>
              <w:jc w:val="both"/>
              <w:rPr>
                <w:rFonts w:eastAsia="新細明體" w:cs="Arial"/>
                <w:szCs w:val="18"/>
                <w:lang w:val="de-DE" w:eastAsia="zh-TW"/>
              </w:rPr>
            </w:pPr>
            <w:r w:rsidRPr="00013C1B">
              <w:rPr>
                <w:rFonts w:cs="Arial"/>
                <w:szCs w:val="18"/>
              </w:rPr>
              <w:t>Zhang Peng, Huawei</w:t>
            </w:r>
          </w:p>
        </w:tc>
        <w:tc>
          <w:tcPr>
            <w:tcW w:w="1418" w:type="dxa"/>
            <w:tcBorders>
              <w:top w:val="single" w:sz="4" w:space="0" w:color="auto"/>
              <w:left w:val="single" w:sz="4" w:space="0" w:color="auto"/>
              <w:bottom w:val="single" w:sz="4" w:space="0" w:color="auto"/>
              <w:right w:val="single" w:sz="4" w:space="0" w:color="auto"/>
            </w:tcBorders>
          </w:tcPr>
          <w:p w14:paraId="5EF7633B" w14:textId="0E855C73" w:rsidR="00013C1B" w:rsidRDefault="00013C1B" w:rsidP="00315F6D">
            <w:pPr>
              <w:pStyle w:val="TAL"/>
            </w:pPr>
            <w:r w:rsidRPr="00013C1B">
              <w:rPr>
                <w:rFonts w:cs="Arial"/>
                <w:szCs w:val="18"/>
              </w:rPr>
              <w:t xml:space="preserve">zhangpeng169@huawei.com </w:t>
            </w:r>
          </w:p>
        </w:tc>
        <w:tc>
          <w:tcPr>
            <w:tcW w:w="3118" w:type="dxa"/>
            <w:tcBorders>
              <w:top w:val="single" w:sz="4" w:space="0" w:color="auto"/>
              <w:left w:val="single" w:sz="4" w:space="0" w:color="auto"/>
              <w:bottom w:val="single" w:sz="4" w:space="0" w:color="auto"/>
              <w:right w:val="single" w:sz="4" w:space="0" w:color="auto"/>
            </w:tcBorders>
          </w:tcPr>
          <w:p w14:paraId="53A6C86A" w14:textId="042AF36F" w:rsidR="00013C1B" w:rsidRPr="00F77ED9" w:rsidRDefault="00013C1B" w:rsidP="00F77ED9">
            <w:pPr>
              <w:pStyle w:val="TAL"/>
              <w:jc w:val="both"/>
              <w:rPr>
                <w:rFonts w:eastAsia="新細明體" w:cs="Arial"/>
                <w:szCs w:val="18"/>
                <w:lang w:val="en-US" w:eastAsia="zh-TW"/>
              </w:rPr>
            </w:pPr>
            <w:r w:rsidRPr="00013C1B">
              <w:rPr>
                <w:rFonts w:cs="Arial"/>
                <w:szCs w:val="18"/>
              </w:rPr>
              <w:t>HiSilicon, CKH IOD UK</w:t>
            </w:r>
            <w:r w:rsidR="00F77ED9">
              <w:rPr>
                <w:rFonts w:eastAsia="新細明體" w:cs="Arial" w:hint="eastAsia"/>
                <w:szCs w:val="18"/>
                <w:lang w:eastAsia="zh-TW"/>
              </w:rPr>
              <w:t xml:space="preserve">, </w:t>
            </w:r>
            <w:r w:rsidR="008F41F4" w:rsidRPr="008F41F4">
              <w:rPr>
                <w:rFonts w:eastAsia="新細明體" w:cs="Arial"/>
                <w:szCs w:val="18"/>
                <w:lang w:eastAsia="zh-TW"/>
              </w:rPr>
              <w:t>Qorvo</w:t>
            </w:r>
          </w:p>
        </w:tc>
        <w:tc>
          <w:tcPr>
            <w:tcW w:w="1843" w:type="dxa"/>
            <w:tcBorders>
              <w:top w:val="single" w:sz="4" w:space="0" w:color="auto"/>
              <w:left w:val="single" w:sz="4" w:space="0" w:color="auto"/>
              <w:bottom w:val="single" w:sz="4" w:space="0" w:color="auto"/>
              <w:right w:val="single" w:sz="4" w:space="0" w:color="auto"/>
            </w:tcBorders>
          </w:tcPr>
          <w:p w14:paraId="40637F9F" w14:textId="68115E44" w:rsidR="00013C1B" w:rsidRDefault="00013C1B" w:rsidP="009334AA">
            <w:pPr>
              <w:pStyle w:val="TAL"/>
              <w:jc w:val="both"/>
              <w:rPr>
                <w:rFonts w:eastAsia="新細明體" w:cs="Arial"/>
                <w:szCs w:val="18"/>
                <w:lang w:eastAsia="zh-TW"/>
              </w:rPr>
            </w:pPr>
            <w:r w:rsidRPr="00013C1B">
              <w:rPr>
                <w:rFonts w:cs="Arial"/>
                <w:szCs w:val="18"/>
              </w:rPr>
              <w:t>new</w:t>
            </w:r>
          </w:p>
        </w:tc>
        <w:tc>
          <w:tcPr>
            <w:tcW w:w="3588" w:type="dxa"/>
            <w:tcBorders>
              <w:top w:val="single" w:sz="4" w:space="0" w:color="auto"/>
              <w:left w:val="single" w:sz="4" w:space="0" w:color="auto"/>
              <w:bottom w:val="single" w:sz="4" w:space="0" w:color="auto"/>
              <w:right w:val="single" w:sz="4" w:space="0" w:color="auto"/>
            </w:tcBorders>
          </w:tcPr>
          <w:p w14:paraId="4423CCEE" w14:textId="7D5A48BE" w:rsidR="00013C1B" w:rsidRDefault="00013C1B" w:rsidP="009334AA">
            <w:pPr>
              <w:pStyle w:val="TAL"/>
              <w:jc w:val="both"/>
              <w:rPr>
                <w:rFonts w:eastAsia="Yu Mincho" w:cs="Arial"/>
                <w:szCs w:val="18"/>
                <w:lang w:eastAsia="ja-JP"/>
              </w:rPr>
            </w:pPr>
            <w:r w:rsidRPr="00013C1B">
              <w:rPr>
                <w:rFonts w:cs="Arial"/>
                <w:szCs w:val="18"/>
              </w:rPr>
              <w:t>none</w:t>
            </w:r>
          </w:p>
        </w:tc>
      </w:tr>
      <w:tr w:rsidR="0051276B" w:rsidRPr="000549BB" w14:paraId="2D1856DC" w14:textId="77777777" w:rsidTr="00315F6D">
        <w:trPr>
          <w:cantSplit/>
        </w:trPr>
        <w:tc>
          <w:tcPr>
            <w:tcW w:w="15302" w:type="dxa"/>
            <w:gridSpan w:val="8"/>
            <w:tcBorders>
              <w:top w:val="single" w:sz="4" w:space="0" w:color="auto"/>
              <w:left w:val="single" w:sz="4" w:space="0" w:color="auto"/>
              <w:bottom w:val="single" w:sz="4" w:space="0" w:color="auto"/>
              <w:right w:val="single" w:sz="4" w:space="0" w:color="auto"/>
            </w:tcBorders>
            <w:vAlign w:val="center"/>
          </w:tcPr>
          <w:p w14:paraId="4F528DD7" w14:textId="36E92F71" w:rsidR="0051276B" w:rsidRPr="009334AA" w:rsidRDefault="0051276B" w:rsidP="00315F6D">
            <w:pPr>
              <w:pStyle w:val="TAL"/>
              <w:jc w:val="both"/>
              <w:rPr>
                <w:rFonts w:cs="Arial"/>
                <w:szCs w:val="18"/>
                <w:lang w:val="it-IT"/>
              </w:rPr>
            </w:pPr>
            <w:r w:rsidRPr="00CE438C">
              <w:rPr>
                <w:rFonts w:eastAsia="Yu Mincho" w:cs="Arial"/>
                <w:szCs w:val="18"/>
                <w:lang w:eastAsia="ja-JP"/>
              </w:rPr>
              <w:t>Note</w:t>
            </w:r>
            <w:r>
              <w:rPr>
                <w:rFonts w:eastAsia="新細明體" w:cs="Arial" w:hint="eastAsia"/>
                <w:szCs w:val="18"/>
                <w:lang w:eastAsia="zh-TW"/>
              </w:rPr>
              <w:t xml:space="preserve"> 1</w:t>
            </w:r>
            <w:r w:rsidRPr="00CE438C">
              <w:rPr>
                <w:rFonts w:eastAsia="Yu Mincho" w:cs="Arial"/>
                <w:szCs w:val="18"/>
                <w:lang w:eastAsia="ja-JP"/>
              </w:rPr>
              <w:t>: Only sing</w:t>
            </w:r>
            <w:r w:rsidR="00315F6D">
              <w:rPr>
                <w:rFonts w:eastAsia="Yu Mincho" w:cs="Arial"/>
                <w:szCs w:val="18"/>
                <w:lang w:eastAsia="ja-JP"/>
              </w:rPr>
              <w:t>le UL transmission is supported</w:t>
            </w:r>
            <w:r w:rsidRPr="00CE438C">
              <w:rPr>
                <w:rFonts w:eastAsia="Yu Mincho" w:cs="Arial"/>
                <w:szCs w:val="18"/>
                <w:lang w:eastAsia="ja-JP"/>
              </w:rPr>
              <w:t>.</w:t>
            </w:r>
          </w:p>
        </w:tc>
      </w:tr>
    </w:tbl>
    <w:p w14:paraId="2B9F0A7F" w14:textId="77777777" w:rsidR="004F0D7E" w:rsidRDefault="004F0D7E" w:rsidP="00033EEF">
      <w:pPr>
        <w:rPr>
          <w:rFonts w:eastAsia="新細明體"/>
          <w:lang w:eastAsia="zh-TW"/>
        </w:rPr>
      </w:pPr>
    </w:p>
    <w:p w14:paraId="77BB61E9" w14:textId="3E6B6E8C" w:rsidR="00F27FE3" w:rsidRPr="00F27FE3" w:rsidRDefault="00F27FE3" w:rsidP="00033EEF">
      <w:pPr>
        <w:rPr>
          <w:rFonts w:ascii="Arial" w:eastAsia="新細明體" w:hAnsi="Arial" w:cs="Arial"/>
          <w:lang w:eastAsia="zh-TW"/>
        </w:rPr>
        <w:sectPr w:rsidR="00F27FE3" w:rsidRPr="00F27FE3" w:rsidSect="004F0D7E">
          <w:pgSz w:w="16838" w:h="11906" w:orient="landscape"/>
          <w:pgMar w:top="1134" w:right="709" w:bottom="1134" w:left="567" w:header="720" w:footer="720" w:gutter="0"/>
          <w:cols w:space="720"/>
          <w:docGrid w:linePitch="272"/>
        </w:sectPr>
      </w:pPr>
      <w:r w:rsidRPr="00F27FE3">
        <w:rPr>
          <w:rFonts w:ascii="Arial" w:eastAsia="新細明體" w:hAnsi="Arial" w:cs="Arial"/>
          <w:lang w:eastAsia="zh-TW"/>
        </w:rPr>
        <w:lastRenderedPageBreak/>
        <w:t xml:space="preserve">Note that </w:t>
      </w:r>
      <w:r>
        <w:rPr>
          <w:rFonts w:ascii="Arial" w:eastAsia="新細明體" w:hAnsi="Arial" w:cs="Arial" w:hint="eastAsia"/>
          <w:lang w:eastAsia="zh-TW"/>
        </w:rPr>
        <w:t xml:space="preserve">the WID has been revised before in </w:t>
      </w:r>
      <w:r w:rsidRPr="00F27FE3">
        <w:rPr>
          <w:rFonts w:ascii="Arial" w:eastAsia="新細明體" w:hAnsi="Arial" w:cs="Arial"/>
          <w:lang w:eastAsia="zh-TW"/>
        </w:rPr>
        <w:t>R4-1911162</w:t>
      </w:r>
      <w:r>
        <w:rPr>
          <w:rFonts w:ascii="Arial" w:eastAsia="新細明體" w:hAnsi="Arial" w:cs="Arial" w:hint="eastAsia"/>
          <w:lang w:eastAsia="zh-TW"/>
        </w:rPr>
        <w:t xml:space="preserve"> during RAN4#92bis.</w:t>
      </w:r>
    </w:p>
    <w:p w14:paraId="0C61982C" w14:textId="60115566" w:rsidR="00ED67DA" w:rsidRPr="00EA3EB3" w:rsidRDefault="00ED67DA" w:rsidP="00ED67DA">
      <w:pPr>
        <w:pStyle w:val="30"/>
        <w:rPr>
          <w:color w:val="0000FF"/>
        </w:rPr>
      </w:pPr>
      <w:r w:rsidRPr="00EA3EB3">
        <w:rPr>
          <w:color w:val="0000FF"/>
        </w:rPr>
        <w:lastRenderedPageBreak/>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49321282" w:rsidR="00FF3F0C" w:rsidRPr="00EA3EB3" w:rsidRDefault="00FF3F0C" w:rsidP="009B493F">
            <w:pPr>
              <w:spacing w:after="0"/>
              <w:rPr>
                <w:i/>
              </w:rPr>
            </w:pPr>
            <w:r w:rsidRPr="00EA3EB3">
              <w:rPr>
                <w:i/>
              </w:rPr>
              <w:t>TSG#</w:t>
            </w:r>
            <w:r w:rsidR="00517C8B">
              <w:rPr>
                <w:i/>
              </w:rPr>
              <w:t>86</w:t>
            </w:r>
          </w:p>
        </w:tc>
        <w:tc>
          <w:tcPr>
            <w:tcW w:w="1074" w:type="dxa"/>
          </w:tcPr>
          <w:p w14:paraId="5AF209B5" w14:textId="21902F22" w:rsidR="00FF3F0C" w:rsidRPr="00EA3EB3" w:rsidRDefault="00FF3F0C" w:rsidP="009B493F">
            <w:pPr>
              <w:spacing w:after="0"/>
              <w:rPr>
                <w:i/>
              </w:rPr>
            </w:pPr>
            <w:r w:rsidRPr="00EA3EB3">
              <w:rPr>
                <w:i/>
              </w:rPr>
              <w:t>TSG#</w:t>
            </w:r>
            <w:r w:rsidR="00517C8B">
              <w:rPr>
                <w:i/>
              </w:rPr>
              <w:t>87</w:t>
            </w:r>
          </w:p>
        </w:tc>
        <w:tc>
          <w:tcPr>
            <w:tcW w:w="2186" w:type="dxa"/>
          </w:tcPr>
          <w:p w14:paraId="3D04568B" w14:textId="77777777" w:rsidR="00EF07C2" w:rsidRDefault="00EF07C2" w:rsidP="00EF07C2">
            <w:pPr>
              <w:spacing w:after="0"/>
              <w:rPr>
                <w:i/>
              </w:rPr>
            </w:pPr>
            <w:r>
              <w:rPr>
                <w:rFonts w:hint="eastAsia"/>
                <w:i/>
                <w:lang w:eastAsia="ja-JP"/>
              </w:rPr>
              <w:t>Core</w:t>
            </w:r>
            <w:r>
              <w:rPr>
                <w:i/>
              </w:rPr>
              <w:t xml:space="preserve"> part</w:t>
            </w:r>
          </w:p>
          <w:p w14:paraId="126B590C" w14:textId="77777777" w:rsidR="00D349A7" w:rsidRPr="00EA3EB3" w:rsidRDefault="00893DCC" w:rsidP="00D349A7">
            <w:pPr>
              <w:spacing w:after="0"/>
              <w:rPr>
                <w:i/>
              </w:rPr>
            </w:pPr>
            <w:r w:rsidRPr="00EA3EB3">
              <w:rPr>
                <w:i/>
              </w:rPr>
              <w:t xml:space="preserve">Yuta Oguma, NTT DOCOMO, INC., </w:t>
            </w:r>
            <w:hyperlink r:id="rId1420" w:history="1">
              <w:r w:rsidR="00D349A7" w:rsidRPr="00EA3EB3">
                <w:rPr>
                  <w:rStyle w:val="ae"/>
                  <w:i/>
                </w:rPr>
                <w:t>yuuta.oguma.yt@nttdocomo.com</w:t>
              </w:r>
            </w:hyperlink>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F27FE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F27FE3" w:rsidRDefault="00912A6B" w:rsidP="00912A6B">
            <w:pPr>
              <w:pStyle w:val="TAL"/>
              <w:rPr>
                <w:rFonts w:ascii="Times New Roman" w:hAnsi="Times New Roman"/>
                <w:szCs w:val="18"/>
                <w:lang w:eastAsia="ja-JP"/>
              </w:rPr>
            </w:pPr>
            <w:r w:rsidRPr="00F27FE3">
              <w:rPr>
                <w:rFonts w:ascii="Times New Roman" w:hAnsi="Times New Roman"/>
                <w:szCs w:val="18"/>
              </w:rPr>
              <w:t>3</w:t>
            </w:r>
            <w:r w:rsidRPr="00F27FE3">
              <w:rPr>
                <w:rFonts w:ascii="Times New Roman" w:hAnsi="Times New Roman"/>
                <w:szCs w:val="18"/>
                <w:lang w:eastAsia="ja-JP"/>
              </w:rPr>
              <w:t>8</w:t>
            </w:r>
            <w:r w:rsidRPr="00F27FE3">
              <w:rPr>
                <w:rFonts w:ascii="Times New Roman" w:hAnsi="Times New Roman"/>
                <w:szCs w:val="18"/>
              </w:rPr>
              <w:t>.101</w:t>
            </w:r>
            <w:r w:rsidRPr="00F27FE3">
              <w:rPr>
                <w:rFonts w:ascii="Times New Roman" w:hAnsi="Times New Roman"/>
                <w:szCs w:val="18"/>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F27FE3" w:rsidRDefault="00912A6B" w:rsidP="00912A6B">
            <w:pPr>
              <w:spacing w:after="0"/>
              <w:rPr>
                <w:i/>
                <w:sz w:val="18"/>
                <w:szCs w:val="18"/>
              </w:rPr>
            </w:pPr>
            <w:r w:rsidRPr="00F27FE3">
              <w:rPr>
                <w:sz w:val="18"/>
                <w:szCs w:val="18"/>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336CE93E" w:rsidR="00912A6B" w:rsidRPr="00F27FE3" w:rsidRDefault="00912A6B" w:rsidP="00912A6B">
            <w:pPr>
              <w:spacing w:after="0"/>
              <w:rPr>
                <w:i/>
                <w:sz w:val="18"/>
                <w:szCs w:val="18"/>
              </w:rPr>
            </w:pPr>
            <w:r w:rsidRPr="00F27FE3">
              <w:rPr>
                <w:i/>
                <w:sz w:val="18"/>
                <w:szCs w:val="18"/>
              </w:rPr>
              <w:t>TSG#</w:t>
            </w:r>
            <w:r w:rsidR="00517C8B" w:rsidRPr="00F27FE3">
              <w:rPr>
                <w:i/>
                <w:sz w:val="18"/>
                <w:szCs w:val="18"/>
              </w:rPr>
              <w:t>87</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F27FE3" w:rsidRDefault="00912A6B" w:rsidP="00912A6B">
            <w:pPr>
              <w:pStyle w:val="TAL"/>
              <w:rPr>
                <w:rFonts w:ascii="Times New Roman" w:hAnsi="Times New Roman"/>
                <w:szCs w:val="18"/>
              </w:rPr>
            </w:pPr>
            <w:r w:rsidRPr="00F27FE3">
              <w:rPr>
                <w:rFonts w:ascii="Times New Roman" w:hAnsi="Times New Roman"/>
                <w:szCs w:val="18"/>
              </w:rPr>
              <w:t>Core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2518C744" w14:textId="77777777" w:rsidR="00720403" w:rsidRDefault="00720403" w:rsidP="00720403">
      <w:pPr>
        <w:rPr>
          <w:lang w:val="en-US" w:eastAsia="ja-JP"/>
        </w:rPr>
      </w:pPr>
      <w:r>
        <w:rPr>
          <w:rFonts w:hint="eastAsia"/>
        </w:rPr>
        <w:t>Bo-Han Hsieh (Tank), CHTTL</w:t>
      </w:r>
    </w:p>
    <w:p w14:paraId="42A13300" w14:textId="77777777" w:rsidR="00720403" w:rsidRDefault="00C8650C" w:rsidP="00720403">
      <w:hyperlink r:id="rId1421" w:history="1">
        <w:r w:rsidR="00720403">
          <w:rPr>
            <w:rStyle w:val="ae"/>
            <w:rFonts w:hint="eastAsia"/>
          </w:rPr>
          <w:t>pohanhsieh@cht.com.tw</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4F0D7E" w:rsidRPr="00EA3EB3" w14:paraId="0BB42170" w14:textId="77777777" w:rsidTr="007D03D2">
        <w:trPr>
          <w:jc w:val="center"/>
        </w:trPr>
        <w:tc>
          <w:tcPr>
            <w:tcW w:w="0" w:type="auto"/>
            <w:shd w:val="clear" w:color="auto" w:fill="auto"/>
          </w:tcPr>
          <w:p w14:paraId="00EC7E41" w14:textId="18738468" w:rsidR="004F0D7E" w:rsidRPr="004F0D7E" w:rsidRDefault="004F0D7E" w:rsidP="001C5C86">
            <w:pPr>
              <w:pStyle w:val="TAL"/>
              <w:rPr>
                <w:rFonts w:eastAsia="新細明體"/>
                <w:lang w:eastAsia="zh-TW"/>
              </w:rPr>
            </w:pPr>
            <w:r>
              <w:rPr>
                <w:rFonts w:eastAsia="新細明體" w:hint="eastAsia"/>
                <w:lang w:eastAsia="zh-TW"/>
              </w:rPr>
              <w:t>CHTTL</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3631D5">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FB934D" w14:textId="77777777" w:rsidR="00C8650C" w:rsidRDefault="00C8650C">
      <w:r>
        <w:separator/>
      </w:r>
    </w:p>
  </w:endnote>
  <w:endnote w:type="continuationSeparator" w:id="0">
    <w:p w14:paraId="48F5EB32" w14:textId="77777777" w:rsidR="00C8650C" w:rsidRDefault="00C8650C">
      <w:r>
        <w:continuationSeparator/>
      </w:r>
    </w:p>
  </w:endnote>
  <w:endnote w:type="continuationNotice" w:id="1">
    <w:p w14:paraId="2500FCEC" w14:textId="77777777" w:rsidR="00C8650C" w:rsidRDefault="00C865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新細明體">
    <w:altName w:val="·s²Ó©úÅé"/>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0" w:usb2="00000012"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 w:name="DengXian">
    <w:altName w:val="µÈÏß"/>
    <w:charset w:val="86"/>
    <w:family w:val="auto"/>
    <w:pitch w:val="variable"/>
    <w:sig w:usb0="00000001" w:usb1="38CF7CFA" w:usb2="00000016" w:usb3="00000000" w:csb0="0004000F" w:csb1="00000000"/>
  </w:font>
  <w:font w:name="游ゴシック Light">
    <w:altName w:val="微軟正黑體 Light"/>
    <w:charset w:val="80"/>
    <w:family w:val="modern"/>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7893F7" w14:textId="77777777" w:rsidR="00C8650C" w:rsidRDefault="00C8650C">
      <w:r>
        <w:separator/>
      </w:r>
    </w:p>
  </w:footnote>
  <w:footnote w:type="continuationSeparator" w:id="0">
    <w:p w14:paraId="47656E02" w14:textId="77777777" w:rsidR="00C8650C" w:rsidRDefault="00C8650C">
      <w:r>
        <w:continuationSeparator/>
      </w:r>
    </w:p>
  </w:footnote>
  <w:footnote w:type="continuationNotice" w:id="1">
    <w:p w14:paraId="681B792E" w14:textId="77777777" w:rsidR="00C8650C" w:rsidRDefault="00C8650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35"/>
        </w:tabs>
        <w:ind w:left="2135"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94707B"/>
    <w:multiLevelType w:val="singleLevel"/>
    <w:tmpl w:val="0C09000F"/>
    <w:lvl w:ilvl="0">
      <w:start w:val="1"/>
      <w:numFmt w:val="decimal"/>
      <w:lvlText w:val="%1."/>
      <w:lvlJc w:val="left"/>
      <w:pPr>
        <w:tabs>
          <w:tab w:val="num" w:pos="360"/>
        </w:tabs>
        <w:ind w:left="360" w:hanging="360"/>
      </w:pPr>
    </w:lvl>
  </w:abstractNum>
  <w:abstractNum w:abstractNumId="2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9"/>
  </w:num>
  <w:num w:numId="5">
    <w:abstractNumId w:val="25"/>
  </w:num>
  <w:num w:numId="6">
    <w:abstractNumId w:val="21"/>
  </w:num>
  <w:num w:numId="7">
    <w:abstractNumId w:val="6"/>
  </w:num>
  <w:num w:numId="8">
    <w:abstractNumId w:val="19"/>
  </w:num>
  <w:num w:numId="9">
    <w:abstractNumId w:val="11"/>
  </w:num>
  <w:num w:numId="10">
    <w:abstractNumId w:val="2"/>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24"/>
  </w:num>
  <w:num w:numId="14">
    <w:abstractNumId w:val="7"/>
  </w:num>
  <w:num w:numId="15">
    <w:abstractNumId w:val="3"/>
  </w:num>
  <w:num w:numId="16">
    <w:abstractNumId w:val="22"/>
  </w:num>
  <w:num w:numId="17">
    <w:abstractNumId w:val="16"/>
  </w:num>
  <w:num w:numId="18">
    <w:abstractNumId w:val="20"/>
  </w:num>
  <w:num w:numId="19">
    <w:abstractNumId w:val="8"/>
  </w:num>
  <w:num w:numId="20">
    <w:abstractNumId w:val="14"/>
  </w:num>
  <w:num w:numId="21">
    <w:abstractNumId w:val="26"/>
  </w:num>
  <w:num w:numId="22">
    <w:abstractNumId w:val="18"/>
  </w:num>
  <w:num w:numId="23">
    <w:abstractNumId w:val="5"/>
  </w:num>
  <w:num w:numId="24">
    <w:abstractNumId w:val="10"/>
  </w:num>
  <w:num w:numId="25">
    <w:abstractNumId w:val="23"/>
  </w:num>
  <w:num w:numId="26">
    <w:abstractNumId w:val="4"/>
  </w:num>
  <w:num w:numId="27">
    <w:abstractNumId w:val="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618"/>
    <w:rsid w:val="00001AD8"/>
    <w:rsid w:val="00003B9A"/>
    <w:rsid w:val="000043D6"/>
    <w:rsid w:val="000069DD"/>
    <w:rsid w:val="00006EF7"/>
    <w:rsid w:val="00011F02"/>
    <w:rsid w:val="0001220A"/>
    <w:rsid w:val="000132D1"/>
    <w:rsid w:val="00013C1B"/>
    <w:rsid w:val="00013D9F"/>
    <w:rsid w:val="000205C5"/>
    <w:rsid w:val="000222F2"/>
    <w:rsid w:val="000223A8"/>
    <w:rsid w:val="00025316"/>
    <w:rsid w:val="00025E65"/>
    <w:rsid w:val="00026419"/>
    <w:rsid w:val="00033EEF"/>
    <w:rsid w:val="000340F1"/>
    <w:rsid w:val="00036FD7"/>
    <w:rsid w:val="00037055"/>
    <w:rsid w:val="00037C06"/>
    <w:rsid w:val="0004151B"/>
    <w:rsid w:val="00041D5C"/>
    <w:rsid w:val="00044DAE"/>
    <w:rsid w:val="00046867"/>
    <w:rsid w:val="00050412"/>
    <w:rsid w:val="00051397"/>
    <w:rsid w:val="00052BF8"/>
    <w:rsid w:val="00057116"/>
    <w:rsid w:val="00062002"/>
    <w:rsid w:val="00062D85"/>
    <w:rsid w:val="000635B2"/>
    <w:rsid w:val="00064CB2"/>
    <w:rsid w:val="000662D8"/>
    <w:rsid w:val="00066954"/>
    <w:rsid w:val="00066E2E"/>
    <w:rsid w:val="00067741"/>
    <w:rsid w:val="00067968"/>
    <w:rsid w:val="00071A5D"/>
    <w:rsid w:val="00072303"/>
    <w:rsid w:val="00072A56"/>
    <w:rsid w:val="00072CB0"/>
    <w:rsid w:val="0008450D"/>
    <w:rsid w:val="000849A8"/>
    <w:rsid w:val="00084EAA"/>
    <w:rsid w:val="0008618F"/>
    <w:rsid w:val="00092233"/>
    <w:rsid w:val="00092A18"/>
    <w:rsid w:val="00094097"/>
    <w:rsid w:val="00095BB7"/>
    <w:rsid w:val="000A1AEE"/>
    <w:rsid w:val="000A2F17"/>
    <w:rsid w:val="000A3125"/>
    <w:rsid w:val="000A7FA7"/>
    <w:rsid w:val="000B0519"/>
    <w:rsid w:val="000B3385"/>
    <w:rsid w:val="000B3735"/>
    <w:rsid w:val="000B486D"/>
    <w:rsid w:val="000B61FD"/>
    <w:rsid w:val="000B6A62"/>
    <w:rsid w:val="000C01B8"/>
    <w:rsid w:val="000C44C2"/>
    <w:rsid w:val="000C5FE3"/>
    <w:rsid w:val="000C6C2A"/>
    <w:rsid w:val="000C6EE3"/>
    <w:rsid w:val="000D122A"/>
    <w:rsid w:val="000D44D8"/>
    <w:rsid w:val="000D612C"/>
    <w:rsid w:val="000E249D"/>
    <w:rsid w:val="000E3598"/>
    <w:rsid w:val="000E55AD"/>
    <w:rsid w:val="000E5F30"/>
    <w:rsid w:val="000E6875"/>
    <w:rsid w:val="000E6C10"/>
    <w:rsid w:val="000E6E7C"/>
    <w:rsid w:val="000E720E"/>
    <w:rsid w:val="000F5CC8"/>
    <w:rsid w:val="001001BD"/>
    <w:rsid w:val="00102222"/>
    <w:rsid w:val="00102AB9"/>
    <w:rsid w:val="00115A8F"/>
    <w:rsid w:val="00116CAC"/>
    <w:rsid w:val="00120541"/>
    <w:rsid w:val="001211F3"/>
    <w:rsid w:val="00123ABF"/>
    <w:rsid w:val="00126660"/>
    <w:rsid w:val="0013513C"/>
    <w:rsid w:val="00135F72"/>
    <w:rsid w:val="001505E8"/>
    <w:rsid w:val="00151D97"/>
    <w:rsid w:val="00152619"/>
    <w:rsid w:val="00152862"/>
    <w:rsid w:val="00152B26"/>
    <w:rsid w:val="001539D3"/>
    <w:rsid w:val="00153F05"/>
    <w:rsid w:val="00155ABE"/>
    <w:rsid w:val="00157E99"/>
    <w:rsid w:val="00162981"/>
    <w:rsid w:val="001642F9"/>
    <w:rsid w:val="00165EBF"/>
    <w:rsid w:val="00174617"/>
    <w:rsid w:val="001759A7"/>
    <w:rsid w:val="00176B29"/>
    <w:rsid w:val="00182005"/>
    <w:rsid w:val="00184199"/>
    <w:rsid w:val="00187407"/>
    <w:rsid w:val="001914DD"/>
    <w:rsid w:val="00192565"/>
    <w:rsid w:val="00193C9D"/>
    <w:rsid w:val="0019450C"/>
    <w:rsid w:val="001951C0"/>
    <w:rsid w:val="001A155A"/>
    <w:rsid w:val="001A4192"/>
    <w:rsid w:val="001B0686"/>
    <w:rsid w:val="001B1909"/>
    <w:rsid w:val="001B33CF"/>
    <w:rsid w:val="001C0299"/>
    <w:rsid w:val="001C1876"/>
    <w:rsid w:val="001C1D4F"/>
    <w:rsid w:val="001C2FF2"/>
    <w:rsid w:val="001C371E"/>
    <w:rsid w:val="001C4C78"/>
    <w:rsid w:val="001C5C86"/>
    <w:rsid w:val="001C718D"/>
    <w:rsid w:val="001D132B"/>
    <w:rsid w:val="001D1F3C"/>
    <w:rsid w:val="001D2BF4"/>
    <w:rsid w:val="001D3DFE"/>
    <w:rsid w:val="001D5378"/>
    <w:rsid w:val="001E1136"/>
    <w:rsid w:val="001E2B78"/>
    <w:rsid w:val="001E2BF6"/>
    <w:rsid w:val="001E365F"/>
    <w:rsid w:val="001E4D32"/>
    <w:rsid w:val="001E4E9F"/>
    <w:rsid w:val="001F1838"/>
    <w:rsid w:val="001F1D0D"/>
    <w:rsid w:val="001F1F60"/>
    <w:rsid w:val="001F3C29"/>
    <w:rsid w:val="001F7EB4"/>
    <w:rsid w:val="002000C2"/>
    <w:rsid w:val="00203B87"/>
    <w:rsid w:val="00205D9D"/>
    <w:rsid w:val="00205F25"/>
    <w:rsid w:val="00210B4C"/>
    <w:rsid w:val="00211153"/>
    <w:rsid w:val="002117EA"/>
    <w:rsid w:val="00211BCC"/>
    <w:rsid w:val="00212565"/>
    <w:rsid w:val="00217041"/>
    <w:rsid w:val="0022193C"/>
    <w:rsid w:val="00221B1E"/>
    <w:rsid w:val="00223071"/>
    <w:rsid w:val="00223104"/>
    <w:rsid w:val="00237AAA"/>
    <w:rsid w:val="00240DCD"/>
    <w:rsid w:val="00241B82"/>
    <w:rsid w:val="0024416A"/>
    <w:rsid w:val="0024786B"/>
    <w:rsid w:val="00247FA9"/>
    <w:rsid w:val="00251D80"/>
    <w:rsid w:val="00255320"/>
    <w:rsid w:val="00256E8A"/>
    <w:rsid w:val="0026043B"/>
    <w:rsid w:val="00261118"/>
    <w:rsid w:val="00263845"/>
    <w:rsid w:val="002640E5"/>
    <w:rsid w:val="0026436F"/>
    <w:rsid w:val="00265EE8"/>
    <w:rsid w:val="0026606E"/>
    <w:rsid w:val="00270CD1"/>
    <w:rsid w:val="00276403"/>
    <w:rsid w:val="002770A9"/>
    <w:rsid w:val="00281520"/>
    <w:rsid w:val="00283E7F"/>
    <w:rsid w:val="00287484"/>
    <w:rsid w:val="002875DE"/>
    <w:rsid w:val="00296CEA"/>
    <w:rsid w:val="0029743E"/>
    <w:rsid w:val="002A2B10"/>
    <w:rsid w:val="002A5301"/>
    <w:rsid w:val="002A5F24"/>
    <w:rsid w:val="002B40EC"/>
    <w:rsid w:val="002B6807"/>
    <w:rsid w:val="002C039E"/>
    <w:rsid w:val="002C0A00"/>
    <w:rsid w:val="002C0DC1"/>
    <w:rsid w:val="002C0E24"/>
    <w:rsid w:val="002C0F84"/>
    <w:rsid w:val="002C2D4A"/>
    <w:rsid w:val="002C5BAF"/>
    <w:rsid w:val="002D44F8"/>
    <w:rsid w:val="002D7CFE"/>
    <w:rsid w:val="002E4BEF"/>
    <w:rsid w:val="002E544A"/>
    <w:rsid w:val="002E5909"/>
    <w:rsid w:val="002E6A7D"/>
    <w:rsid w:val="002E7A9E"/>
    <w:rsid w:val="002F0BEB"/>
    <w:rsid w:val="002F2A11"/>
    <w:rsid w:val="002F3C41"/>
    <w:rsid w:val="002F3C61"/>
    <w:rsid w:val="0030045C"/>
    <w:rsid w:val="003006CE"/>
    <w:rsid w:val="00304497"/>
    <w:rsid w:val="003102BC"/>
    <w:rsid w:val="003111C8"/>
    <w:rsid w:val="00315F6D"/>
    <w:rsid w:val="003205AD"/>
    <w:rsid w:val="003223DE"/>
    <w:rsid w:val="0032355D"/>
    <w:rsid w:val="003239BF"/>
    <w:rsid w:val="00325AD8"/>
    <w:rsid w:val="0032745C"/>
    <w:rsid w:val="003275B8"/>
    <w:rsid w:val="0033027D"/>
    <w:rsid w:val="00332F83"/>
    <w:rsid w:val="0033412F"/>
    <w:rsid w:val="00335FB2"/>
    <w:rsid w:val="003369DA"/>
    <w:rsid w:val="00344158"/>
    <w:rsid w:val="00347B37"/>
    <w:rsid w:val="00350AB3"/>
    <w:rsid w:val="00353939"/>
    <w:rsid w:val="00360006"/>
    <w:rsid w:val="003631D5"/>
    <w:rsid w:val="00363962"/>
    <w:rsid w:val="00363A63"/>
    <w:rsid w:val="003647A2"/>
    <w:rsid w:val="003666AA"/>
    <w:rsid w:val="00370912"/>
    <w:rsid w:val="003746C2"/>
    <w:rsid w:val="003747FE"/>
    <w:rsid w:val="00376AB8"/>
    <w:rsid w:val="003775EC"/>
    <w:rsid w:val="0038516D"/>
    <w:rsid w:val="00385582"/>
    <w:rsid w:val="003869D7"/>
    <w:rsid w:val="0038718B"/>
    <w:rsid w:val="0039092F"/>
    <w:rsid w:val="0039233A"/>
    <w:rsid w:val="003923DA"/>
    <w:rsid w:val="00392BD7"/>
    <w:rsid w:val="003950CF"/>
    <w:rsid w:val="003A02DB"/>
    <w:rsid w:val="003A1EB0"/>
    <w:rsid w:val="003A24BA"/>
    <w:rsid w:val="003B1C56"/>
    <w:rsid w:val="003B3474"/>
    <w:rsid w:val="003B37D2"/>
    <w:rsid w:val="003B4E00"/>
    <w:rsid w:val="003B60F9"/>
    <w:rsid w:val="003B7E8E"/>
    <w:rsid w:val="003C0F14"/>
    <w:rsid w:val="003C3F2A"/>
    <w:rsid w:val="003C6DA6"/>
    <w:rsid w:val="003D028B"/>
    <w:rsid w:val="003D32CD"/>
    <w:rsid w:val="003D5433"/>
    <w:rsid w:val="003D62A9"/>
    <w:rsid w:val="003E2F38"/>
    <w:rsid w:val="003E4EEA"/>
    <w:rsid w:val="003E6DB9"/>
    <w:rsid w:val="003E6F27"/>
    <w:rsid w:val="003E7E89"/>
    <w:rsid w:val="003F268E"/>
    <w:rsid w:val="003F27C7"/>
    <w:rsid w:val="003F31BB"/>
    <w:rsid w:val="003F7B3D"/>
    <w:rsid w:val="00404DD9"/>
    <w:rsid w:val="00406B8D"/>
    <w:rsid w:val="00410B2C"/>
    <w:rsid w:val="00411038"/>
    <w:rsid w:val="00411698"/>
    <w:rsid w:val="00414164"/>
    <w:rsid w:val="00414AAF"/>
    <w:rsid w:val="00417603"/>
    <w:rsid w:val="0041789B"/>
    <w:rsid w:val="004260A5"/>
    <w:rsid w:val="00432283"/>
    <w:rsid w:val="00434448"/>
    <w:rsid w:val="00436089"/>
    <w:rsid w:val="00436A97"/>
    <w:rsid w:val="00437285"/>
    <w:rsid w:val="0043745F"/>
    <w:rsid w:val="0044029F"/>
    <w:rsid w:val="004440D6"/>
    <w:rsid w:val="004476C4"/>
    <w:rsid w:val="00451784"/>
    <w:rsid w:val="004538A4"/>
    <w:rsid w:val="004541DB"/>
    <w:rsid w:val="00456557"/>
    <w:rsid w:val="00457392"/>
    <w:rsid w:val="00460794"/>
    <w:rsid w:val="00460C92"/>
    <w:rsid w:val="004612A0"/>
    <w:rsid w:val="004622D8"/>
    <w:rsid w:val="00462EF3"/>
    <w:rsid w:val="0046652A"/>
    <w:rsid w:val="00466CD4"/>
    <w:rsid w:val="004716B3"/>
    <w:rsid w:val="00472645"/>
    <w:rsid w:val="00472E3C"/>
    <w:rsid w:val="00476E65"/>
    <w:rsid w:val="004815D6"/>
    <w:rsid w:val="0048267C"/>
    <w:rsid w:val="00482FC3"/>
    <w:rsid w:val="0048323E"/>
    <w:rsid w:val="00483E76"/>
    <w:rsid w:val="00484C01"/>
    <w:rsid w:val="00484DD0"/>
    <w:rsid w:val="00485E8D"/>
    <w:rsid w:val="004862E4"/>
    <w:rsid w:val="004876B9"/>
    <w:rsid w:val="00490B51"/>
    <w:rsid w:val="0049198C"/>
    <w:rsid w:val="00492240"/>
    <w:rsid w:val="00492747"/>
    <w:rsid w:val="00492945"/>
    <w:rsid w:val="00492BFE"/>
    <w:rsid w:val="00492DFF"/>
    <w:rsid w:val="00492F7E"/>
    <w:rsid w:val="00493A79"/>
    <w:rsid w:val="004A16D9"/>
    <w:rsid w:val="004A2624"/>
    <w:rsid w:val="004A273F"/>
    <w:rsid w:val="004A2F1C"/>
    <w:rsid w:val="004A312E"/>
    <w:rsid w:val="004A3263"/>
    <w:rsid w:val="004A40BE"/>
    <w:rsid w:val="004A6A60"/>
    <w:rsid w:val="004A7B0F"/>
    <w:rsid w:val="004A7B89"/>
    <w:rsid w:val="004B3669"/>
    <w:rsid w:val="004B3794"/>
    <w:rsid w:val="004B7B35"/>
    <w:rsid w:val="004C0BF0"/>
    <w:rsid w:val="004C5379"/>
    <w:rsid w:val="004C634D"/>
    <w:rsid w:val="004D1E2A"/>
    <w:rsid w:val="004D24B9"/>
    <w:rsid w:val="004D7AEE"/>
    <w:rsid w:val="004E2CE2"/>
    <w:rsid w:val="004E3E3D"/>
    <w:rsid w:val="004E4118"/>
    <w:rsid w:val="004E5172"/>
    <w:rsid w:val="004E6F8A"/>
    <w:rsid w:val="004F0D7E"/>
    <w:rsid w:val="004F3383"/>
    <w:rsid w:val="004F5D33"/>
    <w:rsid w:val="00500828"/>
    <w:rsid w:val="00502CD2"/>
    <w:rsid w:val="00504E33"/>
    <w:rsid w:val="005053A1"/>
    <w:rsid w:val="00510C5B"/>
    <w:rsid w:val="0051276B"/>
    <w:rsid w:val="0051475F"/>
    <w:rsid w:val="00517C8B"/>
    <w:rsid w:val="00525738"/>
    <w:rsid w:val="005274D0"/>
    <w:rsid w:val="00535CB8"/>
    <w:rsid w:val="0054042E"/>
    <w:rsid w:val="00545278"/>
    <w:rsid w:val="00546A0E"/>
    <w:rsid w:val="00552C2C"/>
    <w:rsid w:val="005536BB"/>
    <w:rsid w:val="0055485B"/>
    <w:rsid w:val="005549FF"/>
    <w:rsid w:val="005555B7"/>
    <w:rsid w:val="00555DE5"/>
    <w:rsid w:val="005562A8"/>
    <w:rsid w:val="0055658D"/>
    <w:rsid w:val="005573BB"/>
    <w:rsid w:val="00557B2E"/>
    <w:rsid w:val="00561267"/>
    <w:rsid w:val="00562645"/>
    <w:rsid w:val="00562667"/>
    <w:rsid w:val="00563FC0"/>
    <w:rsid w:val="005642D2"/>
    <w:rsid w:val="005704E6"/>
    <w:rsid w:val="00571EC2"/>
    <w:rsid w:val="0057260D"/>
    <w:rsid w:val="005738DF"/>
    <w:rsid w:val="00573CE4"/>
    <w:rsid w:val="00574059"/>
    <w:rsid w:val="005740F6"/>
    <w:rsid w:val="00575602"/>
    <w:rsid w:val="005763D4"/>
    <w:rsid w:val="005825FF"/>
    <w:rsid w:val="00585CFA"/>
    <w:rsid w:val="0058696A"/>
    <w:rsid w:val="00586B72"/>
    <w:rsid w:val="00590087"/>
    <w:rsid w:val="00590F12"/>
    <w:rsid w:val="005911BB"/>
    <w:rsid w:val="005925D0"/>
    <w:rsid w:val="005927A2"/>
    <w:rsid w:val="00594A86"/>
    <w:rsid w:val="00596B1E"/>
    <w:rsid w:val="00597620"/>
    <w:rsid w:val="005A0835"/>
    <w:rsid w:val="005A086D"/>
    <w:rsid w:val="005A2AB8"/>
    <w:rsid w:val="005A5ACE"/>
    <w:rsid w:val="005B6CB1"/>
    <w:rsid w:val="005C45D6"/>
    <w:rsid w:val="005C4F58"/>
    <w:rsid w:val="005C5879"/>
    <w:rsid w:val="005C58AE"/>
    <w:rsid w:val="005C5E8D"/>
    <w:rsid w:val="005C6066"/>
    <w:rsid w:val="005C78F2"/>
    <w:rsid w:val="005D057C"/>
    <w:rsid w:val="005D0E1C"/>
    <w:rsid w:val="005D2BD4"/>
    <w:rsid w:val="005D3FEC"/>
    <w:rsid w:val="005D44BE"/>
    <w:rsid w:val="005D5A30"/>
    <w:rsid w:val="005D69ED"/>
    <w:rsid w:val="005E1ADA"/>
    <w:rsid w:val="005E2958"/>
    <w:rsid w:val="005E3C13"/>
    <w:rsid w:val="005E585E"/>
    <w:rsid w:val="005E77AB"/>
    <w:rsid w:val="005F0283"/>
    <w:rsid w:val="005F0E32"/>
    <w:rsid w:val="005F168A"/>
    <w:rsid w:val="005F363F"/>
    <w:rsid w:val="005F5F58"/>
    <w:rsid w:val="005F737D"/>
    <w:rsid w:val="00603C3D"/>
    <w:rsid w:val="00604505"/>
    <w:rsid w:val="00606853"/>
    <w:rsid w:val="00606A21"/>
    <w:rsid w:val="00611EC4"/>
    <w:rsid w:val="00612542"/>
    <w:rsid w:val="006146D2"/>
    <w:rsid w:val="00614D78"/>
    <w:rsid w:val="00615B93"/>
    <w:rsid w:val="00617207"/>
    <w:rsid w:val="00617927"/>
    <w:rsid w:val="00620B3F"/>
    <w:rsid w:val="00620C87"/>
    <w:rsid w:val="0062184D"/>
    <w:rsid w:val="00622948"/>
    <w:rsid w:val="006239E7"/>
    <w:rsid w:val="006254C4"/>
    <w:rsid w:val="00630F0F"/>
    <w:rsid w:val="0063496A"/>
    <w:rsid w:val="00634ACB"/>
    <w:rsid w:val="00635EC2"/>
    <w:rsid w:val="0063640B"/>
    <w:rsid w:val="006418C6"/>
    <w:rsid w:val="00641ED8"/>
    <w:rsid w:val="0064496B"/>
    <w:rsid w:val="0064679A"/>
    <w:rsid w:val="006469BE"/>
    <w:rsid w:val="006471C5"/>
    <w:rsid w:val="00650423"/>
    <w:rsid w:val="00654893"/>
    <w:rsid w:val="00654F21"/>
    <w:rsid w:val="00655D98"/>
    <w:rsid w:val="0065646E"/>
    <w:rsid w:val="00671BBB"/>
    <w:rsid w:val="006723E3"/>
    <w:rsid w:val="00673FAE"/>
    <w:rsid w:val="006743C2"/>
    <w:rsid w:val="006756EC"/>
    <w:rsid w:val="00682237"/>
    <w:rsid w:val="00685AEC"/>
    <w:rsid w:val="00690692"/>
    <w:rsid w:val="00697BF6"/>
    <w:rsid w:val="006A00D2"/>
    <w:rsid w:val="006A0EF8"/>
    <w:rsid w:val="006A45BA"/>
    <w:rsid w:val="006B3DDA"/>
    <w:rsid w:val="006B4280"/>
    <w:rsid w:val="006B43EE"/>
    <w:rsid w:val="006B4B1C"/>
    <w:rsid w:val="006B64A9"/>
    <w:rsid w:val="006B7FE7"/>
    <w:rsid w:val="006C2F6E"/>
    <w:rsid w:val="006C4991"/>
    <w:rsid w:val="006C7DCA"/>
    <w:rsid w:val="006D28E7"/>
    <w:rsid w:val="006D326F"/>
    <w:rsid w:val="006D7D12"/>
    <w:rsid w:val="006E0987"/>
    <w:rsid w:val="006E0F19"/>
    <w:rsid w:val="006E1FDA"/>
    <w:rsid w:val="006E5426"/>
    <w:rsid w:val="006E5E87"/>
    <w:rsid w:val="006E60CC"/>
    <w:rsid w:val="006F0C1D"/>
    <w:rsid w:val="006F1BE6"/>
    <w:rsid w:val="007001C8"/>
    <w:rsid w:val="007011B7"/>
    <w:rsid w:val="0070187B"/>
    <w:rsid w:val="00706721"/>
    <w:rsid w:val="0070706D"/>
    <w:rsid w:val="00707203"/>
    <w:rsid w:val="00707673"/>
    <w:rsid w:val="00707C49"/>
    <w:rsid w:val="00707DC5"/>
    <w:rsid w:val="00713132"/>
    <w:rsid w:val="007162BE"/>
    <w:rsid w:val="00720403"/>
    <w:rsid w:val="00722267"/>
    <w:rsid w:val="007261BD"/>
    <w:rsid w:val="00727042"/>
    <w:rsid w:val="007275D7"/>
    <w:rsid w:val="00732243"/>
    <w:rsid w:val="00735760"/>
    <w:rsid w:val="00737715"/>
    <w:rsid w:val="007379CA"/>
    <w:rsid w:val="00737A12"/>
    <w:rsid w:val="00740D4B"/>
    <w:rsid w:val="00740F22"/>
    <w:rsid w:val="0074475C"/>
    <w:rsid w:val="00744BE0"/>
    <w:rsid w:val="00745596"/>
    <w:rsid w:val="00746ADC"/>
    <w:rsid w:val="00747779"/>
    <w:rsid w:val="007519A7"/>
    <w:rsid w:val="0075252A"/>
    <w:rsid w:val="007534F2"/>
    <w:rsid w:val="00753FD9"/>
    <w:rsid w:val="00754193"/>
    <w:rsid w:val="0075428B"/>
    <w:rsid w:val="00755797"/>
    <w:rsid w:val="00756B03"/>
    <w:rsid w:val="007637F1"/>
    <w:rsid w:val="007639C4"/>
    <w:rsid w:val="007644DB"/>
    <w:rsid w:val="00764B84"/>
    <w:rsid w:val="00765028"/>
    <w:rsid w:val="00767FAB"/>
    <w:rsid w:val="00772C47"/>
    <w:rsid w:val="007755D9"/>
    <w:rsid w:val="00776414"/>
    <w:rsid w:val="0078034D"/>
    <w:rsid w:val="00784EE1"/>
    <w:rsid w:val="007852A1"/>
    <w:rsid w:val="00790BCC"/>
    <w:rsid w:val="00792A8B"/>
    <w:rsid w:val="00793714"/>
    <w:rsid w:val="00794BFF"/>
    <w:rsid w:val="00794D68"/>
    <w:rsid w:val="00795442"/>
    <w:rsid w:val="00795CEE"/>
    <w:rsid w:val="007974F5"/>
    <w:rsid w:val="007A1060"/>
    <w:rsid w:val="007A2BF2"/>
    <w:rsid w:val="007A2D8A"/>
    <w:rsid w:val="007A5A70"/>
    <w:rsid w:val="007A5AA5"/>
    <w:rsid w:val="007B0DA2"/>
    <w:rsid w:val="007B0F49"/>
    <w:rsid w:val="007B5F5D"/>
    <w:rsid w:val="007C088C"/>
    <w:rsid w:val="007C154D"/>
    <w:rsid w:val="007C7E14"/>
    <w:rsid w:val="007D018B"/>
    <w:rsid w:val="007D03D2"/>
    <w:rsid w:val="007D083F"/>
    <w:rsid w:val="007D1AB2"/>
    <w:rsid w:val="007D380A"/>
    <w:rsid w:val="007D51F0"/>
    <w:rsid w:val="007D5A6D"/>
    <w:rsid w:val="007D5AA9"/>
    <w:rsid w:val="007D5DD3"/>
    <w:rsid w:val="007E1E07"/>
    <w:rsid w:val="007E22B5"/>
    <w:rsid w:val="007F0302"/>
    <w:rsid w:val="007F060B"/>
    <w:rsid w:val="007F522E"/>
    <w:rsid w:val="007F7421"/>
    <w:rsid w:val="00801411"/>
    <w:rsid w:val="00801F7F"/>
    <w:rsid w:val="00802447"/>
    <w:rsid w:val="00803E86"/>
    <w:rsid w:val="00804E4C"/>
    <w:rsid w:val="008068B3"/>
    <w:rsid w:val="00811F1F"/>
    <w:rsid w:val="00822F99"/>
    <w:rsid w:val="0082557A"/>
    <w:rsid w:val="00825996"/>
    <w:rsid w:val="00827819"/>
    <w:rsid w:val="00830D78"/>
    <w:rsid w:val="00834A60"/>
    <w:rsid w:val="008361AD"/>
    <w:rsid w:val="00840CFD"/>
    <w:rsid w:val="0084554C"/>
    <w:rsid w:val="008548C2"/>
    <w:rsid w:val="00854EFF"/>
    <w:rsid w:val="00855448"/>
    <w:rsid w:val="0086385D"/>
    <w:rsid w:val="008638C5"/>
    <w:rsid w:val="00863E89"/>
    <w:rsid w:val="00866301"/>
    <w:rsid w:val="00872B3B"/>
    <w:rsid w:val="00874F95"/>
    <w:rsid w:val="0087598A"/>
    <w:rsid w:val="00880A42"/>
    <w:rsid w:val="00880DB7"/>
    <w:rsid w:val="00881831"/>
    <w:rsid w:val="0088222A"/>
    <w:rsid w:val="00882C55"/>
    <w:rsid w:val="00883193"/>
    <w:rsid w:val="00884EB7"/>
    <w:rsid w:val="008854CF"/>
    <w:rsid w:val="008901F6"/>
    <w:rsid w:val="00893778"/>
    <w:rsid w:val="00893DCC"/>
    <w:rsid w:val="00896C03"/>
    <w:rsid w:val="008A02D9"/>
    <w:rsid w:val="008A047E"/>
    <w:rsid w:val="008A26C1"/>
    <w:rsid w:val="008A495D"/>
    <w:rsid w:val="008A638B"/>
    <w:rsid w:val="008A76FD"/>
    <w:rsid w:val="008B0D44"/>
    <w:rsid w:val="008B15F2"/>
    <w:rsid w:val="008B2D09"/>
    <w:rsid w:val="008B2F17"/>
    <w:rsid w:val="008B43D2"/>
    <w:rsid w:val="008B4ADF"/>
    <w:rsid w:val="008B519F"/>
    <w:rsid w:val="008B77B8"/>
    <w:rsid w:val="008C1E25"/>
    <w:rsid w:val="008C1EBA"/>
    <w:rsid w:val="008C399F"/>
    <w:rsid w:val="008C537F"/>
    <w:rsid w:val="008C5588"/>
    <w:rsid w:val="008C57A0"/>
    <w:rsid w:val="008D4A79"/>
    <w:rsid w:val="008D633A"/>
    <w:rsid w:val="008D658B"/>
    <w:rsid w:val="008D6C3B"/>
    <w:rsid w:val="008D74A4"/>
    <w:rsid w:val="008E2B08"/>
    <w:rsid w:val="008E31B3"/>
    <w:rsid w:val="008E50C3"/>
    <w:rsid w:val="008E52F8"/>
    <w:rsid w:val="008E7BAB"/>
    <w:rsid w:val="008E7EE0"/>
    <w:rsid w:val="008F41F4"/>
    <w:rsid w:val="008F463E"/>
    <w:rsid w:val="008F5648"/>
    <w:rsid w:val="008F764B"/>
    <w:rsid w:val="00901D44"/>
    <w:rsid w:val="009079C2"/>
    <w:rsid w:val="009101C5"/>
    <w:rsid w:val="00910C08"/>
    <w:rsid w:val="00911FA3"/>
    <w:rsid w:val="00912A6B"/>
    <w:rsid w:val="00914CDC"/>
    <w:rsid w:val="00914ED8"/>
    <w:rsid w:val="0091592A"/>
    <w:rsid w:val="00915B6A"/>
    <w:rsid w:val="00917D2C"/>
    <w:rsid w:val="009238D0"/>
    <w:rsid w:val="00927285"/>
    <w:rsid w:val="009334AA"/>
    <w:rsid w:val="00937ACA"/>
    <w:rsid w:val="0094182C"/>
    <w:rsid w:val="0094305C"/>
    <w:rsid w:val="009437A2"/>
    <w:rsid w:val="00944B28"/>
    <w:rsid w:val="00950063"/>
    <w:rsid w:val="00951D26"/>
    <w:rsid w:val="00951D48"/>
    <w:rsid w:val="0095338F"/>
    <w:rsid w:val="009565AA"/>
    <w:rsid w:val="00962C1E"/>
    <w:rsid w:val="00964669"/>
    <w:rsid w:val="009665DF"/>
    <w:rsid w:val="009667A5"/>
    <w:rsid w:val="00967838"/>
    <w:rsid w:val="00970377"/>
    <w:rsid w:val="0097362F"/>
    <w:rsid w:val="00976E68"/>
    <w:rsid w:val="009823EE"/>
    <w:rsid w:val="00982CD6"/>
    <w:rsid w:val="00983091"/>
    <w:rsid w:val="00983BAB"/>
    <w:rsid w:val="0098483B"/>
    <w:rsid w:val="00985B73"/>
    <w:rsid w:val="009870A7"/>
    <w:rsid w:val="0098783E"/>
    <w:rsid w:val="00992266"/>
    <w:rsid w:val="00994A54"/>
    <w:rsid w:val="00995DEA"/>
    <w:rsid w:val="00996718"/>
    <w:rsid w:val="009A223E"/>
    <w:rsid w:val="009A3B18"/>
    <w:rsid w:val="009A3BC4"/>
    <w:rsid w:val="009A4899"/>
    <w:rsid w:val="009A624D"/>
    <w:rsid w:val="009B1936"/>
    <w:rsid w:val="009B493F"/>
    <w:rsid w:val="009C2977"/>
    <w:rsid w:val="009C2DCC"/>
    <w:rsid w:val="009D09DE"/>
    <w:rsid w:val="009D2BAB"/>
    <w:rsid w:val="009D7468"/>
    <w:rsid w:val="009E50B4"/>
    <w:rsid w:val="009E6C21"/>
    <w:rsid w:val="009F6A04"/>
    <w:rsid w:val="009F7959"/>
    <w:rsid w:val="009F7A52"/>
    <w:rsid w:val="00A01CFF"/>
    <w:rsid w:val="00A0226C"/>
    <w:rsid w:val="00A026C8"/>
    <w:rsid w:val="00A02FFE"/>
    <w:rsid w:val="00A045D9"/>
    <w:rsid w:val="00A04865"/>
    <w:rsid w:val="00A10539"/>
    <w:rsid w:val="00A126BF"/>
    <w:rsid w:val="00A13631"/>
    <w:rsid w:val="00A1481F"/>
    <w:rsid w:val="00A15763"/>
    <w:rsid w:val="00A15FF9"/>
    <w:rsid w:val="00A226C6"/>
    <w:rsid w:val="00A25A61"/>
    <w:rsid w:val="00A27430"/>
    <w:rsid w:val="00A27912"/>
    <w:rsid w:val="00A338A3"/>
    <w:rsid w:val="00A33E83"/>
    <w:rsid w:val="00A35110"/>
    <w:rsid w:val="00A36378"/>
    <w:rsid w:val="00A40015"/>
    <w:rsid w:val="00A41F0B"/>
    <w:rsid w:val="00A42FE5"/>
    <w:rsid w:val="00A4322E"/>
    <w:rsid w:val="00A438C6"/>
    <w:rsid w:val="00A47445"/>
    <w:rsid w:val="00A511CA"/>
    <w:rsid w:val="00A56C76"/>
    <w:rsid w:val="00A56CA9"/>
    <w:rsid w:val="00A6232E"/>
    <w:rsid w:val="00A62C8F"/>
    <w:rsid w:val="00A63440"/>
    <w:rsid w:val="00A63893"/>
    <w:rsid w:val="00A65029"/>
    <w:rsid w:val="00A6656B"/>
    <w:rsid w:val="00A67257"/>
    <w:rsid w:val="00A70965"/>
    <w:rsid w:val="00A70E1E"/>
    <w:rsid w:val="00A7141D"/>
    <w:rsid w:val="00A73257"/>
    <w:rsid w:val="00A73370"/>
    <w:rsid w:val="00A75934"/>
    <w:rsid w:val="00A7597D"/>
    <w:rsid w:val="00A777AF"/>
    <w:rsid w:val="00A801CC"/>
    <w:rsid w:val="00A81B2A"/>
    <w:rsid w:val="00A830E8"/>
    <w:rsid w:val="00A85744"/>
    <w:rsid w:val="00A901A2"/>
    <w:rsid w:val="00A90782"/>
    <w:rsid w:val="00A9081F"/>
    <w:rsid w:val="00A90E85"/>
    <w:rsid w:val="00A9188C"/>
    <w:rsid w:val="00A95799"/>
    <w:rsid w:val="00A96C5B"/>
    <w:rsid w:val="00A97A52"/>
    <w:rsid w:val="00A97BEF"/>
    <w:rsid w:val="00AA046F"/>
    <w:rsid w:val="00AA0D6A"/>
    <w:rsid w:val="00AA104D"/>
    <w:rsid w:val="00AA72F8"/>
    <w:rsid w:val="00AB4321"/>
    <w:rsid w:val="00AB48D5"/>
    <w:rsid w:val="00AB58BF"/>
    <w:rsid w:val="00AB6D4D"/>
    <w:rsid w:val="00AB7806"/>
    <w:rsid w:val="00AB79FC"/>
    <w:rsid w:val="00AC5091"/>
    <w:rsid w:val="00AD0EE2"/>
    <w:rsid w:val="00AD1291"/>
    <w:rsid w:val="00AD3C96"/>
    <w:rsid w:val="00AD49C0"/>
    <w:rsid w:val="00AD584A"/>
    <w:rsid w:val="00AD6841"/>
    <w:rsid w:val="00AD6DA6"/>
    <w:rsid w:val="00AD77C4"/>
    <w:rsid w:val="00AD7CD9"/>
    <w:rsid w:val="00AE25BF"/>
    <w:rsid w:val="00AE2F0E"/>
    <w:rsid w:val="00AF020D"/>
    <w:rsid w:val="00AF0981"/>
    <w:rsid w:val="00AF0C13"/>
    <w:rsid w:val="00AF1166"/>
    <w:rsid w:val="00AF3B56"/>
    <w:rsid w:val="00AF736B"/>
    <w:rsid w:val="00B017FC"/>
    <w:rsid w:val="00B023A5"/>
    <w:rsid w:val="00B03AF5"/>
    <w:rsid w:val="00B03C01"/>
    <w:rsid w:val="00B04EB4"/>
    <w:rsid w:val="00B0536D"/>
    <w:rsid w:val="00B06787"/>
    <w:rsid w:val="00B06989"/>
    <w:rsid w:val="00B078D6"/>
    <w:rsid w:val="00B07F92"/>
    <w:rsid w:val="00B11C53"/>
    <w:rsid w:val="00B1248D"/>
    <w:rsid w:val="00B14709"/>
    <w:rsid w:val="00B15ED6"/>
    <w:rsid w:val="00B24550"/>
    <w:rsid w:val="00B24D9B"/>
    <w:rsid w:val="00B260BB"/>
    <w:rsid w:val="00B2743D"/>
    <w:rsid w:val="00B3015C"/>
    <w:rsid w:val="00B31B4D"/>
    <w:rsid w:val="00B344D8"/>
    <w:rsid w:val="00B349C9"/>
    <w:rsid w:val="00B351D8"/>
    <w:rsid w:val="00B357EC"/>
    <w:rsid w:val="00B404D6"/>
    <w:rsid w:val="00B44C16"/>
    <w:rsid w:val="00B45F04"/>
    <w:rsid w:val="00B47DC9"/>
    <w:rsid w:val="00B502BA"/>
    <w:rsid w:val="00B522A6"/>
    <w:rsid w:val="00B52FCE"/>
    <w:rsid w:val="00B56FC1"/>
    <w:rsid w:val="00B57F30"/>
    <w:rsid w:val="00B60584"/>
    <w:rsid w:val="00B6115B"/>
    <w:rsid w:val="00B63674"/>
    <w:rsid w:val="00B65560"/>
    <w:rsid w:val="00B655B9"/>
    <w:rsid w:val="00B67DF8"/>
    <w:rsid w:val="00B704CE"/>
    <w:rsid w:val="00B73568"/>
    <w:rsid w:val="00B73B4C"/>
    <w:rsid w:val="00B73BD6"/>
    <w:rsid w:val="00B73F75"/>
    <w:rsid w:val="00B824FA"/>
    <w:rsid w:val="00B83D83"/>
    <w:rsid w:val="00B8669E"/>
    <w:rsid w:val="00B86F01"/>
    <w:rsid w:val="00B87B55"/>
    <w:rsid w:val="00B94E46"/>
    <w:rsid w:val="00BA15F3"/>
    <w:rsid w:val="00BA3A53"/>
    <w:rsid w:val="00BA4095"/>
    <w:rsid w:val="00BA48E7"/>
    <w:rsid w:val="00BA5B43"/>
    <w:rsid w:val="00BA6D45"/>
    <w:rsid w:val="00BB1EC2"/>
    <w:rsid w:val="00BB2679"/>
    <w:rsid w:val="00BB392F"/>
    <w:rsid w:val="00BC2AC9"/>
    <w:rsid w:val="00BC3111"/>
    <w:rsid w:val="00BC6191"/>
    <w:rsid w:val="00BC642A"/>
    <w:rsid w:val="00BC66A1"/>
    <w:rsid w:val="00BC6BDB"/>
    <w:rsid w:val="00BC6D78"/>
    <w:rsid w:val="00BE257C"/>
    <w:rsid w:val="00BE35D3"/>
    <w:rsid w:val="00BE6655"/>
    <w:rsid w:val="00BF186A"/>
    <w:rsid w:val="00BF4F69"/>
    <w:rsid w:val="00BF6182"/>
    <w:rsid w:val="00BF6232"/>
    <w:rsid w:val="00BF7C9D"/>
    <w:rsid w:val="00C01E8C"/>
    <w:rsid w:val="00C03CA7"/>
    <w:rsid w:val="00C03E01"/>
    <w:rsid w:val="00C054E8"/>
    <w:rsid w:val="00C14AC7"/>
    <w:rsid w:val="00C15818"/>
    <w:rsid w:val="00C20454"/>
    <w:rsid w:val="00C21017"/>
    <w:rsid w:val="00C27CA9"/>
    <w:rsid w:val="00C317E7"/>
    <w:rsid w:val="00C33BE0"/>
    <w:rsid w:val="00C3799C"/>
    <w:rsid w:val="00C37F7E"/>
    <w:rsid w:val="00C42615"/>
    <w:rsid w:val="00C43D1E"/>
    <w:rsid w:val="00C44336"/>
    <w:rsid w:val="00C47173"/>
    <w:rsid w:val="00C501A4"/>
    <w:rsid w:val="00C50F30"/>
    <w:rsid w:val="00C50F7C"/>
    <w:rsid w:val="00C51593"/>
    <w:rsid w:val="00C51704"/>
    <w:rsid w:val="00C54220"/>
    <w:rsid w:val="00C5591F"/>
    <w:rsid w:val="00C57C50"/>
    <w:rsid w:val="00C6182A"/>
    <w:rsid w:val="00C61E12"/>
    <w:rsid w:val="00C62C27"/>
    <w:rsid w:val="00C63492"/>
    <w:rsid w:val="00C67B3C"/>
    <w:rsid w:val="00C67D54"/>
    <w:rsid w:val="00C715CA"/>
    <w:rsid w:val="00C72DB5"/>
    <w:rsid w:val="00C7366B"/>
    <w:rsid w:val="00C7446C"/>
    <w:rsid w:val="00C74702"/>
    <w:rsid w:val="00C7495D"/>
    <w:rsid w:val="00C75F48"/>
    <w:rsid w:val="00C76C51"/>
    <w:rsid w:val="00C77CE9"/>
    <w:rsid w:val="00C80449"/>
    <w:rsid w:val="00C80C98"/>
    <w:rsid w:val="00C82885"/>
    <w:rsid w:val="00C84C0C"/>
    <w:rsid w:val="00C8563A"/>
    <w:rsid w:val="00C85D9D"/>
    <w:rsid w:val="00C8650C"/>
    <w:rsid w:val="00CA0968"/>
    <w:rsid w:val="00CA168E"/>
    <w:rsid w:val="00CA1FCF"/>
    <w:rsid w:val="00CA2380"/>
    <w:rsid w:val="00CA4949"/>
    <w:rsid w:val="00CA646C"/>
    <w:rsid w:val="00CA6D23"/>
    <w:rsid w:val="00CA7AE4"/>
    <w:rsid w:val="00CB14C9"/>
    <w:rsid w:val="00CB1BDE"/>
    <w:rsid w:val="00CB338A"/>
    <w:rsid w:val="00CB417C"/>
    <w:rsid w:val="00CB4236"/>
    <w:rsid w:val="00CB46A7"/>
    <w:rsid w:val="00CB4873"/>
    <w:rsid w:val="00CB50EB"/>
    <w:rsid w:val="00CB5E66"/>
    <w:rsid w:val="00CB6F95"/>
    <w:rsid w:val="00CC2648"/>
    <w:rsid w:val="00CC5C7A"/>
    <w:rsid w:val="00CC72A4"/>
    <w:rsid w:val="00CD3153"/>
    <w:rsid w:val="00CD431D"/>
    <w:rsid w:val="00CD5423"/>
    <w:rsid w:val="00CD6345"/>
    <w:rsid w:val="00CD79CD"/>
    <w:rsid w:val="00CE1395"/>
    <w:rsid w:val="00CE17FA"/>
    <w:rsid w:val="00CE3D84"/>
    <w:rsid w:val="00CE438C"/>
    <w:rsid w:val="00CF3BA8"/>
    <w:rsid w:val="00CF3CA2"/>
    <w:rsid w:val="00CF459A"/>
    <w:rsid w:val="00CF58F7"/>
    <w:rsid w:val="00CF6810"/>
    <w:rsid w:val="00CF7083"/>
    <w:rsid w:val="00D01A60"/>
    <w:rsid w:val="00D01F96"/>
    <w:rsid w:val="00D03B38"/>
    <w:rsid w:val="00D10B46"/>
    <w:rsid w:val="00D146C1"/>
    <w:rsid w:val="00D15F30"/>
    <w:rsid w:val="00D25F8D"/>
    <w:rsid w:val="00D3012C"/>
    <w:rsid w:val="00D30C4D"/>
    <w:rsid w:val="00D31CC8"/>
    <w:rsid w:val="00D32678"/>
    <w:rsid w:val="00D33934"/>
    <w:rsid w:val="00D342A1"/>
    <w:rsid w:val="00D349A7"/>
    <w:rsid w:val="00D34D67"/>
    <w:rsid w:val="00D36C9C"/>
    <w:rsid w:val="00D42E7F"/>
    <w:rsid w:val="00D46E61"/>
    <w:rsid w:val="00D51C13"/>
    <w:rsid w:val="00D521C1"/>
    <w:rsid w:val="00D548D8"/>
    <w:rsid w:val="00D549AC"/>
    <w:rsid w:val="00D55DC2"/>
    <w:rsid w:val="00D56403"/>
    <w:rsid w:val="00D56F20"/>
    <w:rsid w:val="00D57223"/>
    <w:rsid w:val="00D57F2F"/>
    <w:rsid w:val="00D6004B"/>
    <w:rsid w:val="00D607F2"/>
    <w:rsid w:val="00D61B5F"/>
    <w:rsid w:val="00D63292"/>
    <w:rsid w:val="00D669BE"/>
    <w:rsid w:val="00D710FE"/>
    <w:rsid w:val="00D71F40"/>
    <w:rsid w:val="00D75FFF"/>
    <w:rsid w:val="00D7654B"/>
    <w:rsid w:val="00D76EE5"/>
    <w:rsid w:val="00D77416"/>
    <w:rsid w:val="00D804B4"/>
    <w:rsid w:val="00D80FC6"/>
    <w:rsid w:val="00D833D7"/>
    <w:rsid w:val="00D84031"/>
    <w:rsid w:val="00D84A72"/>
    <w:rsid w:val="00D85ACE"/>
    <w:rsid w:val="00D87F6F"/>
    <w:rsid w:val="00D9399F"/>
    <w:rsid w:val="00D955CE"/>
    <w:rsid w:val="00D970B3"/>
    <w:rsid w:val="00D97DB0"/>
    <w:rsid w:val="00DA2098"/>
    <w:rsid w:val="00DA72E1"/>
    <w:rsid w:val="00DA74F3"/>
    <w:rsid w:val="00DB1034"/>
    <w:rsid w:val="00DB1CE3"/>
    <w:rsid w:val="00DB3FD3"/>
    <w:rsid w:val="00DB423E"/>
    <w:rsid w:val="00DB69F3"/>
    <w:rsid w:val="00DB7895"/>
    <w:rsid w:val="00DC30D2"/>
    <w:rsid w:val="00DC40CE"/>
    <w:rsid w:val="00DC4907"/>
    <w:rsid w:val="00DD017C"/>
    <w:rsid w:val="00DD04FA"/>
    <w:rsid w:val="00DD064C"/>
    <w:rsid w:val="00DD1DD6"/>
    <w:rsid w:val="00DD2534"/>
    <w:rsid w:val="00DD35A1"/>
    <w:rsid w:val="00DD3926"/>
    <w:rsid w:val="00DD397A"/>
    <w:rsid w:val="00DD53ED"/>
    <w:rsid w:val="00DD58B7"/>
    <w:rsid w:val="00DD6699"/>
    <w:rsid w:val="00DE6611"/>
    <w:rsid w:val="00DF709F"/>
    <w:rsid w:val="00E007C5"/>
    <w:rsid w:val="00E008BA"/>
    <w:rsid w:val="00E00DBF"/>
    <w:rsid w:val="00E0213F"/>
    <w:rsid w:val="00E033E0"/>
    <w:rsid w:val="00E03B95"/>
    <w:rsid w:val="00E043B9"/>
    <w:rsid w:val="00E05EBA"/>
    <w:rsid w:val="00E1016A"/>
    <w:rsid w:val="00E1026B"/>
    <w:rsid w:val="00E113D3"/>
    <w:rsid w:val="00E13CB2"/>
    <w:rsid w:val="00E13E2C"/>
    <w:rsid w:val="00E154EC"/>
    <w:rsid w:val="00E1615B"/>
    <w:rsid w:val="00E17D0D"/>
    <w:rsid w:val="00E20387"/>
    <w:rsid w:val="00E207E3"/>
    <w:rsid w:val="00E20897"/>
    <w:rsid w:val="00E20977"/>
    <w:rsid w:val="00E20C37"/>
    <w:rsid w:val="00E21CFC"/>
    <w:rsid w:val="00E229DD"/>
    <w:rsid w:val="00E24CAF"/>
    <w:rsid w:val="00E27C0C"/>
    <w:rsid w:val="00E338E8"/>
    <w:rsid w:val="00E33AFE"/>
    <w:rsid w:val="00E4039A"/>
    <w:rsid w:val="00E4582A"/>
    <w:rsid w:val="00E45CF4"/>
    <w:rsid w:val="00E52C57"/>
    <w:rsid w:val="00E55280"/>
    <w:rsid w:val="00E55A3B"/>
    <w:rsid w:val="00E56745"/>
    <w:rsid w:val="00E574A6"/>
    <w:rsid w:val="00E57E7D"/>
    <w:rsid w:val="00E60BD5"/>
    <w:rsid w:val="00E62D83"/>
    <w:rsid w:val="00E65275"/>
    <w:rsid w:val="00E673A9"/>
    <w:rsid w:val="00E72C5E"/>
    <w:rsid w:val="00E74B43"/>
    <w:rsid w:val="00E84CD8"/>
    <w:rsid w:val="00E90032"/>
    <w:rsid w:val="00E90B85"/>
    <w:rsid w:val="00E91679"/>
    <w:rsid w:val="00E92452"/>
    <w:rsid w:val="00E93BF3"/>
    <w:rsid w:val="00E94CC1"/>
    <w:rsid w:val="00E959FB"/>
    <w:rsid w:val="00E97802"/>
    <w:rsid w:val="00EA0510"/>
    <w:rsid w:val="00EA3EB3"/>
    <w:rsid w:val="00EA5C34"/>
    <w:rsid w:val="00EA7BCC"/>
    <w:rsid w:val="00EB08B8"/>
    <w:rsid w:val="00EB6B03"/>
    <w:rsid w:val="00EB7F38"/>
    <w:rsid w:val="00EC1A4A"/>
    <w:rsid w:val="00EC3039"/>
    <w:rsid w:val="00ED22F1"/>
    <w:rsid w:val="00ED3C81"/>
    <w:rsid w:val="00ED67DA"/>
    <w:rsid w:val="00ED7A5B"/>
    <w:rsid w:val="00EE44A4"/>
    <w:rsid w:val="00EE50A4"/>
    <w:rsid w:val="00EE6B97"/>
    <w:rsid w:val="00EF07C2"/>
    <w:rsid w:val="00EF6CB1"/>
    <w:rsid w:val="00F0023A"/>
    <w:rsid w:val="00F05AED"/>
    <w:rsid w:val="00F07C92"/>
    <w:rsid w:val="00F14B43"/>
    <w:rsid w:val="00F17821"/>
    <w:rsid w:val="00F203C7"/>
    <w:rsid w:val="00F215E2"/>
    <w:rsid w:val="00F2311A"/>
    <w:rsid w:val="00F23618"/>
    <w:rsid w:val="00F241A5"/>
    <w:rsid w:val="00F27FE3"/>
    <w:rsid w:val="00F32084"/>
    <w:rsid w:val="00F32704"/>
    <w:rsid w:val="00F33664"/>
    <w:rsid w:val="00F372E3"/>
    <w:rsid w:val="00F40AF0"/>
    <w:rsid w:val="00F41A27"/>
    <w:rsid w:val="00F4338D"/>
    <w:rsid w:val="00F440D3"/>
    <w:rsid w:val="00F446AC"/>
    <w:rsid w:val="00F46EAF"/>
    <w:rsid w:val="00F475F3"/>
    <w:rsid w:val="00F47C1B"/>
    <w:rsid w:val="00F50F8F"/>
    <w:rsid w:val="00F51D3A"/>
    <w:rsid w:val="00F521F1"/>
    <w:rsid w:val="00F52DB4"/>
    <w:rsid w:val="00F538EE"/>
    <w:rsid w:val="00F5522C"/>
    <w:rsid w:val="00F62008"/>
    <w:rsid w:val="00F62688"/>
    <w:rsid w:val="00F70F1C"/>
    <w:rsid w:val="00F72C83"/>
    <w:rsid w:val="00F75358"/>
    <w:rsid w:val="00F77BEE"/>
    <w:rsid w:val="00F77ED9"/>
    <w:rsid w:val="00F77F59"/>
    <w:rsid w:val="00F83571"/>
    <w:rsid w:val="00F83D11"/>
    <w:rsid w:val="00F86092"/>
    <w:rsid w:val="00F91162"/>
    <w:rsid w:val="00F921F1"/>
    <w:rsid w:val="00F9344A"/>
    <w:rsid w:val="00F97AC7"/>
    <w:rsid w:val="00FA3436"/>
    <w:rsid w:val="00FB127E"/>
    <w:rsid w:val="00FB1955"/>
    <w:rsid w:val="00FB1AD5"/>
    <w:rsid w:val="00FB2F70"/>
    <w:rsid w:val="00FB5664"/>
    <w:rsid w:val="00FC0804"/>
    <w:rsid w:val="00FC3B6D"/>
    <w:rsid w:val="00FC53F1"/>
    <w:rsid w:val="00FC6492"/>
    <w:rsid w:val="00FD1C17"/>
    <w:rsid w:val="00FD3A4E"/>
    <w:rsid w:val="00FD53EF"/>
    <w:rsid w:val="00FE00C7"/>
    <w:rsid w:val="00FE081F"/>
    <w:rsid w:val="00FE094B"/>
    <w:rsid w:val="00FE285F"/>
    <w:rsid w:val="00FE7072"/>
    <w:rsid w:val="00FF1B2F"/>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MS Mincho"/>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 w:type="paragraph" w:customStyle="1" w:styleId="gmail-tal">
    <w:name w:val="gmail-tal"/>
    <w:basedOn w:val="a"/>
    <w:rsid w:val="0038718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MS Mincho"/>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 w:type="paragraph" w:customStyle="1" w:styleId="gmail-tal">
    <w:name w:val="gmail-tal"/>
    <w:basedOn w:val="a"/>
    <w:rsid w:val="0038718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47676995">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mailto:marc.grant@att.com" TargetMode="External"/><Relationship Id="rId170"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172"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847" Type="http://schemas.openxmlformats.org/officeDocument/2006/relationships/hyperlink" Target="mailto:Marc.grant@att.com" TargetMode="External"/><Relationship Id="rId1032"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1337"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404"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1194"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Marc.grant@att.com" TargetMode="External"/><Relationship Id="rId424" Type="http://schemas.openxmlformats.org/officeDocument/2006/relationships/hyperlink" Target="mailto:Marc.grant@att.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1261" Type="http://schemas.openxmlformats.org/officeDocument/2006/relationships/hyperlink" Target="mailto:Zheng.Zhao@verizonwireless.com" TargetMode="External"/><Relationship Id="rId1359"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1121" Type="http://schemas.openxmlformats.org/officeDocument/2006/relationships/hyperlink" Target="mailto:ko-shou@kddi.com" TargetMode="External"/><Relationship Id="rId1219" Type="http://schemas.openxmlformats.org/officeDocument/2006/relationships/hyperlink" Target="mailto:Zheng.Zhao@verizonwireless.com" TargetMode="External"/><Relationship Id="rId65" Type="http://schemas.openxmlformats.org/officeDocument/2006/relationships/hyperlink" Target="mailto:Marc.grant@att.com" TargetMode="External"/><Relationship Id="rId281"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7" Type="http://schemas.openxmlformats.org/officeDocument/2006/relationships/footnotes" Target="foot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Marc.grant@att.com" TargetMode="External"/><Relationship Id="rId1076" Type="http://schemas.openxmlformats.org/officeDocument/2006/relationships/hyperlink" Target="mailto:zheng.zhao@verizonwireless.com" TargetMode="External"/><Relationship Id="rId1283"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Marc.grant@att.com" TargetMode="External"/><Relationship Id="rId958" Type="http://schemas.openxmlformats.org/officeDocument/2006/relationships/hyperlink" Target="mailto:Zheng.zhao@verizonwireless.com" TargetMode="External"/><Relationship Id="rId1143"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350"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210" Type="http://schemas.openxmlformats.org/officeDocument/2006/relationships/hyperlink" Target="mailto:Zheng.Zhao@verizonwireless.com" TargetMode="External"/><Relationship Id="rId1308" Type="http://schemas.openxmlformats.org/officeDocument/2006/relationships/hyperlink" Target="mailto:Zheng.Zhao@verizonwireless.com" TargetMode="External"/><Relationship Id="rId14" Type="http://schemas.openxmlformats.org/officeDocument/2006/relationships/hyperlink" Target="mailto:pohanhsieh@cht.com.tw"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Marc.grant@att.com" TargetMode="External"/><Relationship Id="rId1098" Type="http://schemas.openxmlformats.org/officeDocument/2006/relationships/hyperlink" Target="mailto:zheng.zhao@verizonwireless.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165" Type="http://schemas.openxmlformats.org/officeDocument/2006/relationships/hyperlink" Target="mailto:Zheng.Zhao@verizonwireless.com" TargetMode="External"/><Relationship Id="rId1372"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1232"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ko-shou@kddi.com" TargetMode="External"/><Relationship Id="rId185"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87"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394" Type="http://schemas.openxmlformats.org/officeDocument/2006/relationships/hyperlink" Target="mailto:Zheng.Zhao@verizonwireless.com" TargetMode="External"/><Relationship Id="rId417" Type="http://schemas.openxmlformats.org/officeDocument/2006/relationships/hyperlink" Target="mailto:Marc.grant@att.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zheng.zhao@verizonwireless.com" TargetMode="External"/><Relationship Id="rId1047" Type="http://schemas.openxmlformats.org/officeDocument/2006/relationships/hyperlink" Target="mailto:zheng.zhao@verizonwireless.com" TargetMode="External"/><Relationship Id="rId1254"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1114" Type="http://schemas.openxmlformats.org/officeDocument/2006/relationships/hyperlink" Target="mailto:sebastian.thalanany@uscellular.com" TargetMode="External"/><Relationship Id="rId1321" Type="http://schemas.openxmlformats.org/officeDocument/2006/relationships/hyperlink" Target="mailto:Zheng.Zhao@verizonwireless.com" TargetMode="External"/><Relationship Id="rId58" Type="http://schemas.openxmlformats.org/officeDocument/2006/relationships/hyperlink" Target="mailto:Zheng.Zhao@verizonwireless.com" TargetMode="External"/><Relationship Id="rId1419" Type="http://schemas.openxmlformats.org/officeDocument/2006/relationships/hyperlink" Target="mailto:clementhuang@google.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meng.wang@team.telstra.com" TargetMode="External"/><Relationship Id="rId1069" Type="http://schemas.openxmlformats.org/officeDocument/2006/relationships/hyperlink" Target="mailto:zheng.zhao@verizonwireless.com" TargetMode="External"/><Relationship Id="rId1276"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Marc.grant@att.com" TargetMode="External"/><Relationship Id="rId1136"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343" Type="http://schemas.openxmlformats.org/officeDocument/2006/relationships/hyperlink" Target="mailto:Zheng.Zhao@verizonwireless.com" TargetMode="External"/><Relationship Id="rId1203" Type="http://schemas.openxmlformats.org/officeDocument/2006/relationships/hyperlink" Target="mailto:Zheng.zhao@verizonwireless.com" TargetMode="External"/><Relationship Id="rId1410" Type="http://schemas.openxmlformats.org/officeDocument/2006/relationships/hyperlink" Target="mailto:clementhuang@google.com" TargetMode="External"/><Relationship Id="rId296"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Marc.grant@att.com" TargetMode="External"/><Relationship Id="rId875" Type="http://schemas.openxmlformats.org/officeDocument/2006/relationships/hyperlink" Target="mailto:Marc.grant@att.com" TargetMode="External"/><Relationship Id="rId1060" Type="http://schemas.openxmlformats.org/officeDocument/2006/relationships/hyperlink" Target="mailto:Zheng.zhao@verizonwireless.com" TargetMode="External"/><Relationship Id="rId1298"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158" Type="http://schemas.openxmlformats.org/officeDocument/2006/relationships/hyperlink" Target="mailto:Zheng.Zhao@verizonwireless.com" TargetMode="External"/><Relationship Id="rId1365"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1225" Type="http://schemas.openxmlformats.org/officeDocument/2006/relationships/hyperlink" Target="mailto:Zheng.Zhao@verizonwireless.com" TargetMode="External"/><Relationship Id="rId71" Type="http://schemas.openxmlformats.org/officeDocument/2006/relationships/hyperlink" Target="mailto:Marc.grant@att.com" TargetMode="External"/><Relationship Id="rId802" Type="http://schemas.openxmlformats.org/officeDocument/2006/relationships/hyperlink" Target="mailto:zheng.zhao@verizonwireless.com" TargetMode="External"/><Relationship Id="rId29" Type="http://schemas.openxmlformats.org/officeDocument/2006/relationships/hyperlink" Target="mailto:pohanhsieh@cht.com.tw" TargetMode="External"/><Relationship Id="rId178"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Marc.grant@att.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1387"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1247" Type="http://schemas.openxmlformats.org/officeDocument/2006/relationships/hyperlink" Target="mailto:Zheng.Zhao@verizonwireless.com" TargetMode="External"/><Relationship Id="rId1107" Type="http://schemas.openxmlformats.org/officeDocument/2006/relationships/hyperlink" Target="mailto:zheng.zhao@verizonwireless.com" TargetMode="External"/><Relationship Id="rId1314"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267"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1171" Type="http://schemas.openxmlformats.org/officeDocument/2006/relationships/hyperlink" Target="mailto:Zheng.Zhao@verizonwireless.com" TargetMode="External"/><Relationship Id="rId1269" Type="http://schemas.openxmlformats.org/officeDocument/2006/relationships/hyperlink" Target="mailto:Zheng.Zhao@verizonwireless.com" TargetMode="External"/><Relationship Id="rId401" Type="http://schemas.openxmlformats.org/officeDocument/2006/relationships/hyperlink" Target="mailto:zheng.zhao@verizonwireless.com" TargetMode="External"/><Relationship Id="rId846" Type="http://schemas.openxmlformats.org/officeDocument/2006/relationships/hyperlink" Target="mailto:Marc.grant@att.com" TargetMode="External"/><Relationship Id="rId1031" Type="http://schemas.openxmlformats.org/officeDocument/2006/relationships/hyperlink" Target="mailto:zheng.zhao@verizonwireless.com" TargetMode="External"/><Relationship Id="rId1129"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1336"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1403"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1193"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Marc.grant@att.com" TargetMode="External"/><Relationship Id="rId868" Type="http://schemas.openxmlformats.org/officeDocument/2006/relationships/hyperlink" Target="mailto:Marc.grant@att.com" TargetMode="External"/><Relationship Id="rId1053" Type="http://schemas.openxmlformats.org/officeDocument/2006/relationships/hyperlink" Target="mailto:zheng.zhao@verizonwireless.com" TargetMode="External"/><Relationship Id="rId1260"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1358" Type="http://schemas.openxmlformats.org/officeDocument/2006/relationships/hyperlink" Target="mailto:Zheng.Zhao@verizonwireless.com" TargetMode="External"/><Relationship Id="rId64" Type="http://schemas.openxmlformats.org/officeDocument/2006/relationships/hyperlink" Target="mailto:Marc.grant@att.com" TargetMode="External"/><Relationship Id="rId1120" Type="http://schemas.openxmlformats.org/officeDocument/2006/relationships/hyperlink" Target="mailto:ko-shou@kddi.com" TargetMode="External"/><Relationship Id="rId1218"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6" Type="http://schemas.openxmlformats.org/officeDocument/2006/relationships/webSettings" Target="webSetting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652" Type="http://schemas.openxmlformats.org/officeDocument/2006/relationships/hyperlink" Target="mailto:Marc.grant@att.com" TargetMode="External"/><Relationship Id="rId1075" Type="http://schemas.openxmlformats.org/officeDocument/2006/relationships/hyperlink" Target="mailto:zheng.zhao@verizonwireless.com" TargetMode="External"/><Relationship Id="rId1282"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1142"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1002" Type="http://schemas.openxmlformats.org/officeDocument/2006/relationships/hyperlink" Target="mailto:zheng.zhao@verizonwireless.com" TargetMode="External"/><Relationship Id="rId1307"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62"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1097"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Marc.grant@att.com" TargetMode="External"/><Relationship Id="rId979"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839" Type="http://schemas.openxmlformats.org/officeDocument/2006/relationships/hyperlink" Target="mailto:zheng.zhao@verizonwireless.com" TargetMode="External"/><Relationship Id="rId1164" Type="http://schemas.openxmlformats.org/officeDocument/2006/relationships/hyperlink" Target="mailto:Zheng.Zhao@verizonwireless.com" TargetMode="External"/><Relationship Id="rId1371"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1024" Type="http://schemas.openxmlformats.org/officeDocument/2006/relationships/hyperlink" Target="mailto:zheng.zhao@verizonwireless.com" TargetMode="External"/><Relationship Id="rId1231"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1329"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1186" Type="http://schemas.openxmlformats.org/officeDocument/2006/relationships/hyperlink" Target="mailto:Zheng.Zhao@verizonwireless.com" TargetMode="External"/><Relationship Id="rId1393"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416" Type="http://schemas.openxmlformats.org/officeDocument/2006/relationships/hyperlink" Target="mailto:Marc.grant@att.com" TargetMode="External"/><Relationship Id="rId970"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1253"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830"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57" Type="http://schemas.openxmlformats.org/officeDocument/2006/relationships/hyperlink" Target="mailto:Zheng.Zhao@verizonwireless.com" TargetMode="External"/><Relationship Id="rId1113" Type="http://schemas.openxmlformats.org/officeDocument/2006/relationships/hyperlink" Target="mailto:sebastian.thalanany@uscellular.com" TargetMode="External"/><Relationship Id="rId1320" Type="http://schemas.openxmlformats.org/officeDocument/2006/relationships/hyperlink" Target="mailto:Zheng.Zhao@verizonwireless.com" TargetMode="External"/><Relationship Id="rId1418" Type="http://schemas.openxmlformats.org/officeDocument/2006/relationships/hyperlink" Target="mailto:clementhuang@google.com" TargetMode="External"/><Relationship Id="rId273"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45" Type="http://schemas.openxmlformats.org/officeDocument/2006/relationships/hyperlink" Target="mailto:zheng.zhao@verizonwireless.com" TargetMode="External"/><Relationship Id="rId852" Type="http://schemas.openxmlformats.org/officeDocument/2006/relationships/hyperlink" Target="mailto:Marc.grant@att.com" TargetMode="External"/><Relationship Id="rId1068" Type="http://schemas.openxmlformats.org/officeDocument/2006/relationships/hyperlink" Target="mailto:zheng.zhao@verizonwireless.com" TargetMode="External"/><Relationship Id="rId1275"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1135" Type="http://schemas.openxmlformats.org/officeDocument/2006/relationships/hyperlink" Target="mailto:Zheng.Zhao@verizonwireless.com" TargetMode="External"/><Relationship Id="rId1342"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1202"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56" Type="http://schemas.openxmlformats.org/officeDocument/2006/relationships/hyperlink" Target="mailto:Marc.grant@att.com" TargetMode="External"/><Relationship Id="rId863" Type="http://schemas.openxmlformats.org/officeDocument/2006/relationships/hyperlink" Target="mailto:meng.wang@team.telstra.com" TargetMode="External"/><Relationship Id="rId1079" Type="http://schemas.openxmlformats.org/officeDocument/2006/relationships/hyperlink" Target="mailto:zheng.zhao@verizonwireless.com" TargetMode="External"/><Relationship Id="rId1286" Type="http://schemas.openxmlformats.org/officeDocument/2006/relationships/hyperlink" Target="mailto:Zheng.Zhao@verizonwireless.com" TargetMode="External"/><Relationship Id="rId211" Type="http://schemas.openxmlformats.org/officeDocument/2006/relationships/hyperlink" Target="mailto:meng.wang@team.telstra.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1146"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353"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1213" Type="http://schemas.openxmlformats.org/officeDocument/2006/relationships/hyperlink" Target="mailto:Zheng.Zhao@verizonwireless.com" TargetMode="External"/><Relationship Id="rId1297" Type="http://schemas.openxmlformats.org/officeDocument/2006/relationships/hyperlink" Target="mailto:Zheng.Zhao@verizonwireless.com" TargetMode="External"/><Relationship Id="rId1420" Type="http://schemas.openxmlformats.org/officeDocument/2006/relationships/hyperlink" Target="mailto:yuuta.oguma.yt@nttdocomo.com" TargetMode="External"/><Relationship Id="rId222" Type="http://schemas.openxmlformats.org/officeDocument/2006/relationships/hyperlink" Target="mailto:zheng.zhao@verizonwireless.com" TargetMode="External"/><Relationship Id="rId667" Type="http://schemas.openxmlformats.org/officeDocument/2006/relationships/hyperlink" Target="mailto:Marc.grant@att.com" TargetMode="External"/><Relationship Id="rId874" Type="http://schemas.openxmlformats.org/officeDocument/2006/relationships/hyperlink" Target="mailto:Marc.grant@att.com" TargetMode="External"/><Relationship Id="rId17" Type="http://schemas.openxmlformats.org/officeDocument/2006/relationships/hyperlink" Target="mailto:pohanhsieh@cht.com.tw" TargetMode="External"/><Relationship Id="rId527"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1157" Type="http://schemas.openxmlformats.org/officeDocument/2006/relationships/hyperlink" Target="mailto:Zheng.Zhao@verizonwireless.com" TargetMode="External"/><Relationship Id="rId1364" Type="http://schemas.openxmlformats.org/officeDocument/2006/relationships/hyperlink" Target="mailto:Zheng.Zhao@verizonwireless.com" TargetMode="External"/><Relationship Id="rId70" Type="http://schemas.openxmlformats.org/officeDocument/2006/relationships/hyperlink" Target="mailto:Marc.grant@att.com" TargetMode="External"/><Relationship Id="rId166"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224"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85" Type="http://schemas.openxmlformats.org/officeDocument/2006/relationships/hyperlink" Target="mailto:Marc.grant@att.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leo.liuye@huawei.com" TargetMode="External"/><Relationship Id="rId300"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1168" Type="http://schemas.openxmlformats.org/officeDocument/2006/relationships/hyperlink" Target="mailto:Zheng.Zhao@verizonwireless.com" TargetMode="External"/><Relationship Id="rId1375"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1235"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896" Type="http://schemas.openxmlformats.org/officeDocument/2006/relationships/hyperlink" Target="mailto:Marc.grant@att.com" TargetMode="External"/><Relationship Id="rId1081" Type="http://schemas.openxmlformats.org/officeDocument/2006/relationships/hyperlink" Target="mailto:zheng.zhao@verizonwireless.com" TargetMode="External"/><Relationship Id="rId1302" Type="http://schemas.openxmlformats.org/officeDocument/2006/relationships/hyperlink" Target="mailto:Zheng.Zhao@verizonwireless.com" TargetMode="External"/><Relationship Id="rId39" Type="http://schemas.openxmlformats.org/officeDocument/2006/relationships/hyperlink" Target="mailto:ko-shou@kddi.com" TargetMode="External"/><Relationship Id="rId451"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1179" Type="http://schemas.openxmlformats.org/officeDocument/2006/relationships/hyperlink" Target="mailto:Zheng.Zhao@verizonwireless.com" TargetMode="External"/><Relationship Id="rId1386"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Marc.grant@att.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1246"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06" Type="http://schemas.openxmlformats.org/officeDocument/2006/relationships/hyperlink" Target="mailto:zheng.zhao@verizonwireless.com" TargetMode="External"/><Relationship Id="rId1313" Type="http://schemas.openxmlformats.org/officeDocument/2006/relationships/hyperlink" Target="mailto:Zheng.Zhao@verizonwireless.com" TargetMode="External"/><Relationship Id="rId1397"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834" Type="http://schemas.openxmlformats.org/officeDocument/2006/relationships/hyperlink" Target="mailto:zheng.zhao@verizonwireless.com" TargetMode="External"/><Relationship Id="rId1257"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901" Type="http://schemas.openxmlformats.org/officeDocument/2006/relationships/hyperlink" Target="mailto:Marc.grant@att.com" TargetMode="External"/><Relationship Id="rId1117" Type="http://schemas.openxmlformats.org/officeDocument/2006/relationships/hyperlink" Target="mailto:alessandro.trogolo@telecomitalia.it" TargetMode="External"/><Relationship Id="rId1324" Type="http://schemas.openxmlformats.org/officeDocument/2006/relationships/hyperlink" Target="mailto:Zheng.Zhao@verizonwireless.com" TargetMode="External"/><Relationship Id="rId30" Type="http://schemas.openxmlformats.org/officeDocument/2006/relationships/hyperlink" Target="mailto:pohanhsieh@cht.com.tw" TargetMode="External"/><Relationship Id="rId126"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170" Type="http://schemas.openxmlformats.org/officeDocument/2006/relationships/hyperlink" Target="mailto:Zheng.Zhao@verizonwireless.com" TargetMode="External"/><Relationship Id="rId638" Type="http://schemas.openxmlformats.org/officeDocument/2006/relationships/hyperlink" Target="mailto:zheng.zhao@verizonwireless.com" TargetMode="External"/><Relationship Id="rId845" Type="http://schemas.openxmlformats.org/officeDocument/2006/relationships/hyperlink" Target="mailto:Marc.grant@att.com" TargetMode="External"/><Relationship Id="rId1030" Type="http://schemas.openxmlformats.org/officeDocument/2006/relationships/hyperlink" Target="mailto:zheng.zhao@verizonwireless.com" TargetMode="External"/><Relationship Id="rId1268"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1128" Type="http://schemas.openxmlformats.org/officeDocument/2006/relationships/hyperlink" Target="mailto:Zheng.Zhao@verizonwireless.com" TargetMode="External"/><Relationship Id="rId1335"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649" Type="http://schemas.openxmlformats.org/officeDocument/2006/relationships/hyperlink" Target="mailto:meng.wang@team.telstra.com" TargetMode="External"/><Relationship Id="rId856" Type="http://schemas.openxmlformats.org/officeDocument/2006/relationships/hyperlink" Target="mailto:Marc.grant@att.com" TargetMode="External"/><Relationship Id="rId1181" Type="http://schemas.openxmlformats.org/officeDocument/2006/relationships/hyperlink" Target="mailto:Zheng.Zhao@verizonwireless.com" TargetMode="External"/><Relationship Id="rId1279" Type="http://schemas.openxmlformats.org/officeDocument/2006/relationships/hyperlink" Target="mailto:Zheng.Zhao@verizonwireless.com" TargetMode="External"/><Relationship Id="rId1402"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Marc.grant@att.com" TargetMode="External"/><Relationship Id="rId509"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139" Type="http://schemas.openxmlformats.org/officeDocument/2006/relationships/hyperlink" Target="mailto:Zheng.Zhao@verizonwireless.com" TargetMode="External"/><Relationship Id="rId1346"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52"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1192" Type="http://schemas.openxmlformats.org/officeDocument/2006/relationships/hyperlink" Target="mailto:Zheng.Zhao@verizonwireless.com" TargetMode="External"/><Relationship Id="rId1206" Type="http://schemas.openxmlformats.org/officeDocument/2006/relationships/hyperlink" Target="mailto:Zheng.zhao@verizonwireless.com" TargetMode="External"/><Relationship Id="rId1413" Type="http://schemas.openxmlformats.org/officeDocument/2006/relationships/hyperlink" Target="mailto:marc.grant@att.com" TargetMode="External"/><Relationship Id="rId215" Type="http://schemas.openxmlformats.org/officeDocument/2006/relationships/hyperlink" Target="mailto:zheng.zhao@verizonwireless.com" TargetMode="External"/><Relationship Id="rId422" Type="http://schemas.openxmlformats.org/officeDocument/2006/relationships/hyperlink" Target="mailto:Marc.grant@att.com" TargetMode="External"/><Relationship Id="rId867" Type="http://schemas.openxmlformats.org/officeDocument/2006/relationships/hyperlink" Target="mailto:Marc.grant@att.com" TargetMode="External"/><Relationship Id="rId1052"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1357" Type="http://schemas.openxmlformats.org/officeDocument/2006/relationships/hyperlink" Target="mailto:Zheng.Zhao@verizonwireless.com" TargetMode="External"/><Relationship Id="rId63" Type="http://schemas.openxmlformats.org/officeDocument/2006/relationships/hyperlink" Target="mailto:Marc.grant@att.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1217"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Marc.grant@att.com" TargetMode="External"/><Relationship Id="rId1063" Type="http://schemas.openxmlformats.org/officeDocument/2006/relationships/hyperlink" Target="mailto:Zheng.zhao@verizonwireless.com" TargetMode="External"/><Relationship Id="rId1270"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1368" Type="http://schemas.openxmlformats.org/officeDocument/2006/relationships/hyperlink" Target="mailto:Zheng.Zhao@verizonwireless.com" TargetMode="External"/><Relationship Id="rId74" Type="http://schemas.openxmlformats.org/officeDocument/2006/relationships/hyperlink" Target="mailto:Marc.grant@att.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1130" Type="http://schemas.openxmlformats.org/officeDocument/2006/relationships/hyperlink" Target="mailto:Zheng.Zhao@verizonwireless.com" TargetMode="External"/><Relationship Id="rId1228" Type="http://schemas.openxmlformats.org/officeDocument/2006/relationships/hyperlink" Target="mailto:Zheng.Zhao@verizonwireless.com" TargetMode="External"/><Relationship Id="rId5" Type="http://schemas.openxmlformats.org/officeDocument/2006/relationships/settings" Target="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sebastian.thalanany@uscellular.com" TargetMode="External"/><Relationship Id="rId749" Type="http://schemas.openxmlformats.org/officeDocument/2006/relationships/hyperlink" Target="mailto:zheng.zhao@verizonwireless.com" TargetMode="External"/><Relationship Id="rId1281" Type="http://schemas.openxmlformats.org/officeDocument/2006/relationships/hyperlink" Target="mailto:Zheng.Zhao@verizonwireless.com" TargetMode="External"/><Relationship Id="rId137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1141" Type="http://schemas.openxmlformats.org/officeDocument/2006/relationships/hyperlink" Target="mailto:Zheng.Zhao@verizonwireless.com" TargetMode="External"/><Relationship Id="rId1239" Type="http://schemas.openxmlformats.org/officeDocument/2006/relationships/hyperlink" Target="mailto:ko-shou@kddi.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Marc.grant@att.com" TargetMode="External"/><Relationship Id="rId1085" Type="http://schemas.openxmlformats.org/officeDocument/2006/relationships/hyperlink" Target="mailto:zheng.zhao@verizonwireless.com" TargetMode="External"/><Relationship Id="rId1292" Type="http://schemas.openxmlformats.org/officeDocument/2006/relationships/hyperlink" Target="mailto:Zheng.Zhao@verizonwireless.com" TargetMode="External"/><Relationship Id="rId1306"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1152"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Marc.grant@att.com" TargetMode="External"/><Relationship Id="rId1096" Type="http://schemas.openxmlformats.org/officeDocument/2006/relationships/hyperlink" Target="mailto:zheng.zhao@verizonwireless.com" TargetMode="External"/><Relationship Id="rId1317" Type="http://schemas.openxmlformats.org/officeDocument/2006/relationships/hyperlink" Target="mailto:Zheng.Zhao@verizonwireless.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1163" Type="http://schemas.openxmlformats.org/officeDocument/2006/relationships/hyperlink" Target="mailto:Zheng.Zhao@verizonwireless.com" TargetMode="External"/><Relationship Id="rId1370"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zheng.zhao@verizonwireless.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1230" Type="http://schemas.openxmlformats.org/officeDocument/2006/relationships/hyperlink" Target="mailto:Zheng.Zhao@verizonwireless.com" TargetMode="External"/><Relationship Id="rId1328"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Marc.grant@att.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Marc.grant@att.com" TargetMode="External"/><Relationship Id="rId1174" Type="http://schemas.openxmlformats.org/officeDocument/2006/relationships/hyperlink" Target="mailto:Zheng.Zhao@verizonwireless.com" TargetMode="External"/><Relationship Id="rId1381"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1241" Type="http://schemas.openxmlformats.org/officeDocument/2006/relationships/hyperlink" Target="mailto:ko-shou@kddi.com" TargetMode="External"/><Relationship Id="rId1339"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zheng.zhao@verizonwireless.com" TargetMode="External"/><Relationship Id="rId45" Type="http://schemas.openxmlformats.org/officeDocument/2006/relationships/hyperlink" Target="mailto:ko-shou@kddi.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185" Type="http://schemas.openxmlformats.org/officeDocument/2006/relationships/hyperlink" Target="mailto:Zheng.Zhao@verizonwireless.com" TargetMode="External"/><Relationship Id="rId1392" Type="http://schemas.openxmlformats.org/officeDocument/2006/relationships/hyperlink" Target="mailto:Zheng.Zhao@verizonwireless.com" TargetMode="External"/><Relationship Id="rId1406" Type="http://schemas.openxmlformats.org/officeDocument/2006/relationships/hyperlink" Target="mailto:clementhuang@google.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Marc.grant@att.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1252"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1112" Type="http://schemas.openxmlformats.org/officeDocument/2006/relationships/hyperlink" Target="mailto:sebastian.thalanany@uscellular.com" TargetMode="External"/><Relationship Id="rId56"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196" Type="http://schemas.openxmlformats.org/officeDocument/2006/relationships/hyperlink" Target="mailto:Zheng.Zhao@verizonwireless.com" TargetMode="External"/><Relationship Id="rId1417" Type="http://schemas.openxmlformats.org/officeDocument/2006/relationships/hyperlink" Target="mailto:clementhuang@google.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zheng.zhao@verizonwireless.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1263" Type="http://schemas.openxmlformats.org/officeDocument/2006/relationships/hyperlink" Target="mailto:Zheng.Zhao@verizonwireless.com" TargetMode="External"/><Relationship Id="rId840" Type="http://schemas.openxmlformats.org/officeDocument/2006/relationships/hyperlink" Target="mailto:zheng.zhao@verizonwireless.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Marc.grant@att.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123" Type="http://schemas.openxmlformats.org/officeDocument/2006/relationships/hyperlink" Target="mailto:marc.grant@att.com" TargetMode="External"/><Relationship Id="rId133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zheng.zhao@verizonwireless.com" TargetMode="External"/><Relationship Id="rId851" Type="http://schemas.openxmlformats.org/officeDocument/2006/relationships/hyperlink" Target="mailto:Marc.grant@att.com" TargetMode="External"/><Relationship Id="rId1274" Type="http://schemas.openxmlformats.org/officeDocument/2006/relationships/hyperlink" Target="mailto:Zheng.Zhao@verizonwireless.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1134" Type="http://schemas.openxmlformats.org/officeDocument/2006/relationships/hyperlink" Target="mailto:Zheng.Zhao@verizonwireless.com" TargetMode="External"/><Relationship Id="rId1341" Type="http://schemas.openxmlformats.org/officeDocument/2006/relationships/hyperlink" Target="mailto:Zheng.Zhao@verizonwireless.com" TargetMode="External"/><Relationship Id="rId78" Type="http://schemas.openxmlformats.org/officeDocument/2006/relationships/hyperlink" Target="mailto:Marc.grant@att.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1201" Type="http://schemas.openxmlformats.org/officeDocument/2006/relationships/hyperlink" Target="mailto:Zheng.zhao@verizonwireless.com" TargetMode="External"/><Relationship Id="rId9" Type="http://schemas.openxmlformats.org/officeDocument/2006/relationships/hyperlink" Target="http://www.3gpp.org/specifications-groups/working-procedures" TargetMode="External"/><Relationship Id="rId210" Type="http://schemas.openxmlformats.org/officeDocument/2006/relationships/hyperlink" Target="mailto:meng.wang@team.telstra.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Marc.grant@att.com" TargetMode="External"/><Relationship Id="rId862" Type="http://schemas.openxmlformats.org/officeDocument/2006/relationships/hyperlink" Target="mailto:meng.wang@team.telstra.com" TargetMode="External"/><Relationship Id="rId1078" Type="http://schemas.openxmlformats.org/officeDocument/2006/relationships/hyperlink" Target="mailto:zheng.zhao@verizonwireless.com" TargetMode="External"/><Relationship Id="rId1285"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1145" Type="http://schemas.openxmlformats.org/officeDocument/2006/relationships/hyperlink" Target="mailto:Zheng.Zhao@verizonwireless.com" TargetMode="External"/><Relationship Id="rId1352"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1212"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Marc.grant@att.com" TargetMode="External"/><Relationship Id="rId873" Type="http://schemas.openxmlformats.org/officeDocument/2006/relationships/hyperlink" Target="mailto:Marc.grant@att.com" TargetMode="External"/><Relationship Id="rId1089" Type="http://schemas.openxmlformats.org/officeDocument/2006/relationships/hyperlink" Target="mailto:zheng.zhao@verizonwireless.com" TargetMode="External"/><Relationship Id="rId1296" Type="http://schemas.openxmlformats.org/officeDocument/2006/relationships/hyperlink" Target="mailto:Zheng.Zhao@verizonwireless.com" TargetMode="External"/><Relationship Id="rId16" Type="http://schemas.openxmlformats.org/officeDocument/2006/relationships/hyperlink" Target="mailto:meng.wang@team.telstra.com"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1156" Type="http://schemas.openxmlformats.org/officeDocument/2006/relationships/hyperlink" Target="mailto:Zheng.Zhao@verizonwireless.com" TargetMode="External"/><Relationship Id="rId1363"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1223"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sebastian.thalanany@uscellular.com" TargetMode="External"/><Relationship Id="rId27" Type="http://schemas.openxmlformats.org/officeDocument/2006/relationships/hyperlink" Target="mailto:leo.liuye@huawei.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1167" Type="http://schemas.openxmlformats.org/officeDocument/2006/relationships/hyperlink" Target="mailto:Zheng.Zhao@verizonwireless.com" TargetMode="External"/><Relationship Id="rId1374"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1234"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Marc.grant@att.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1301" Type="http://schemas.openxmlformats.org/officeDocument/2006/relationships/hyperlink" Target="mailto:Zheng.Zhao@verizonwireless.com" TargetMode="External"/><Relationship Id="rId38" Type="http://schemas.openxmlformats.org/officeDocument/2006/relationships/hyperlink" Target="mailto:ko-shou@kddi.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1178" Type="http://schemas.openxmlformats.org/officeDocument/2006/relationships/hyperlink" Target="mailto:Zheng.Zhao@verizonwireless.com" TargetMode="External"/><Relationship Id="rId1385"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sebastian.thalanany@uscellular.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1245"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openxmlformats.org/officeDocument/2006/relationships/hyperlink" Target="mailto:zheng.zhao@verizonwireless.com" TargetMode="External"/><Relationship Id="rId1312"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189" Type="http://schemas.openxmlformats.org/officeDocument/2006/relationships/hyperlink" Target="mailto:Zheng.Zhao@verizonwireless.com" TargetMode="External"/><Relationship Id="rId139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Marc.grant@att.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1256" Type="http://schemas.openxmlformats.org/officeDocument/2006/relationships/hyperlink" Target="mailto:Zheng.Zhao@verizonwireless.com" TargetMode="External"/><Relationship Id="rId833" Type="http://schemas.openxmlformats.org/officeDocument/2006/relationships/hyperlink" Target="mailto:zheng.zhao@verizonwireless.com" TargetMode="External"/><Relationship Id="rId1116" Type="http://schemas.openxmlformats.org/officeDocument/2006/relationships/hyperlink" Target="mailto:alessandro.trogolo@telecomitalia.it"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Marc.grant@att.com" TargetMode="External"/><Relationship Id="rId1323"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844" Type="http://schemas.openxmlformats.org/officeDocument/2006/relationships/hyperlink" Target="mailto:Marc.grant@att.com" TargetMode="External"/><Relationship Id="rId1267" Type="http://schemas.openxmlformats.org/officeDocument/2006/relationships/hyperlink" Target="mailto:Zheng.Zhao@verizonwireless.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1127" Type="http://schemas.openxmlformats.org/officeDocument/2006/relationships/hyperlink" Target="mailto:Zheng.Zhao@verizonwireless.com" TargetMode="External"/><Relationship Id="rId1334"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1180" Type="http://schemas.openxmlformats.org/officeDocument/2006/relationships/hyperlink" Target="mailto:Zheng.Zhao@verizonwireless.com" TargetMode="External"/><Relationship Id="rId1401"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meng.wang@team.telstra.com" TargetMode="External"/><Relationship Id="rId855" Type="http://schemas.openxmlformats.org/officeDocument/2006/relationships/hyperlink" Target="mailto:Marc.grant@att.com" TargetMode="External"/><Relationship Id="rId1040" Type="http://schemas.openxmlformats.org/officeDocument/2006/relationships/hyperlink" Target="mailto:zheng.zhao@verizonwireless.com" TargetMode="External"/><Relationship Id="rId1278"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Marc.grant@att.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138" Type="http://schemas.openxmlformats.org/officeDocument/2006/relationships/hyperlink" Target="mailto:Zheng.Zhao@verizonwireless.com" TargetMode="External"/><Relationship Id="rId1345"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1191" Type="http://schemas.openxmlformats.org/officeDocument/2006/relationships/hyperlink" Target="mailto:Zheng.Zhao@verizonwireless.com" TargetMode="External"/><Relationship Id="rId1205"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Marc.grant@att.com" TargetMode="External"/><Relationship Id="rId866" Type="http://schemas.openxmlformats.org/officeDocument/2006/relationships/hyperlink" Target="mailto:Marc.grant@att.com" TargetMode="External"/><Relationship Id="rId1289" Type="http://schemas.openxmlformats.org/officeDocument/2006/relationships/hyperlink" Target="mailto:Zheng.Zhao@verizonwireless.com" TargetMode="External"/><Relationship Id="rId1412" Type="http://schemas.openxmlformats.org/officeDocument/2006/relationships/hyperlink" Target="mailto:clementhuang@google.com" TargetMode="External"/><Relationship Id="rId214"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Marc.grant@att.com" TargetMode="External"/><Relationship Id="rId519"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149" Type="http://schemas.openxmlformats.org/officeDocument/2006/relationships/hyperlink" Target="mailto:Zheng.Zhao@verizonwireless.com" TargetMode="External"/><Relationship Id="rId1356"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62" Type="http://schemas.openxmlformats.org/officeDocument/2006/relationships/hyperlink" Target="mailto:Marc.grant@att.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1216" Type="http://schemas.openxmlformats.org/officeDocument/2006/relationships/hyperlink" Target="mailto:Zheng.Zhao@verizonwireless.com" TargetMode="External"/><Relationship Id="rId1423" Type="http://schemas.openxmlformats.org/officeDocument/2006/relationships/theme" Target="theme/theme1.xml"/><Relationship Id="rId225"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877" Type="http://schemas.openxmlformats.org/officeDocument/2006/relationships/hyperlink" Target="mailto:Marc.grant@att.com" TargetMode="External"/><Relationship Id="rId1062"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1367" Type="http://schemas.openxmlformats.org/officeDocument/2006/relationships/hyperlink" Target="mailto:Zheng.Zhao@verizonwireless.com" TargetMode="External"/><Relationship Id="rId73" Type="http://schemas.openxmlformats.org/officeDocument/2006/relationships/hyperlink" Target="mailto:Marc.grant@att.com" TargetMode="External"/><Relationship Id="rId169"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1227" Type="http://schemas.openxmlformats.org/officeDocument/2006/relationships/hyperlink" Target="mailto:Zheng.Zhao@verizonwireless.com" TargetMode="External"/><Relationship Id="rId4" Type="http://schemas.microsoft.com/office/2007/relationships/stylesWithEffects" Target="stylesWithEffects.xml"/><Relationship Id="rId236"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sebastian.thalanany@uscellular.com" TargetMode="External"/><Relationship Id="rId888" Type="http://schemas.openxmlformats.org/officeDocument/2006/relationships/hyperlink" Target="mailto:Marc.grant@att.com" TargetMode="External"/><Relationship Id="rId1073" Type="http://schemas.openxmlformats.org/officeDocument/2006/relationships/hyperlink" Target="mailto:zheng.zhao@verizonwireless.com" TargetMode="External"/><Relationship Id="rId1280"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1140" Type="http://schemas.openxmlformats.org/officeDocument/2006/relationships/hyperlink" Target="mailto:Zheng.Zhao@verizonwireless.com" TargetMode="External"/><Relationship Id="rId1378"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1238" Type="http://schemas.openxmlformats.org/officeDocument/2006/relationships/hyperlink" Target="mailto:ko-shou@kddi.com" TargetMode="External"/><Relationship Id="rId247" Type="http://schemas.openxmlformats.org/officeDocument/2006/relationships/hyperlink" Target="mailto:Zheng.zhao@verizonwireless.com" TargetMode="External"/><Relationship Id="rId899" Type="http://schemas.openxmlformats.org/officeDocument/2006/relationships/hyperlink" Target="mailto:Marc.grant@att.com" TargetMode="External"/><Relationship Id="rId1000"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305"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661" Type="http://schemas.openxmlformats.org/officeDocument/2006/relationships/hyperlink" Target="mailto:Marc.grant@att.com" TargetMode="External"/><Relationship Id="rId759"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291" Type="http://schemas.openxmlformats.org/officeDocument/2006/relationships/hyperlink" Target="mailto:Zheng.Zhao@verizonwireless.com" TargetMode="External"/><Relationship Id="rId1389" Type="http://schemas.openxmlformats.org/officeDocument/2006/relationships/hyperlink" Target="mailto:Zheng.Zhao@verizonwireless.com" TargetMode="External"/><Relationship Id="rId11" Type="http://schemas.openxmlformats.org/officeDocument/2006/relationships/hyperlink" Target="http://www.3gpp.org/Work-Items" TargetMode="External"/><Relationship Id="rId314"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1151" Type="http://schemas.openxmlformats.org/officeDocument/2006/relationships/hyperlink" Target="mailto:Zheng.Zhao@verizonwireless.com" TargetMode="External"/><Relationship Id="rId1249"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1109"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1095" Type="http://schemas.openxmlformats.org/officeDocument/2006/relationships/hyperlink" Target="mailto:zheng.zhao@verizonwireless.com" TargetMode="External"/><Relationship Id="rId1316" Type="http://schemas.openxmlformats.org/officeDocument/2006/relationships/hyperlink" Target="mailto:Zheng.Zhao@verizonwireless.com" TargetMode="External"/><Relationship Id="rId22" Type="http://schemas.openxmlformats.org/officeDocument/2006/relationships/hyperlink" Target="mailto:marc.grant@att.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162"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837" Type="http://schemas.openxmlformats.org/officeDocument/2006/relationships/hyperlink" Target="mailto:zheng.zhao@verizonwireless.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890" Type="http://schemas.openxmlformats.org/officeDocument/2006/relationships/hyperlink" Target="mailto:Zheng.zhao@verizonwireless.com" TargetMode="External"/><Relationship Id="rId904" Type="http://schemas.openxmlformats.org/officeDocument/2006/relationships/hyperlink" Target="mailto:Zheng.zhao@verizonwireless.com" TargetMode="External"/><Relationship Id="rId1327"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1173" Type="http://schemas.openxmlformats.org/officeDocument/2006/relationships/hyperlink" Target="mailto:Zheng.Zhao@verizonwireless.com" TargetMode="External"/><Relationship Id="rId138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848" Type="http://schemas.openxmlformats.org/officeDocument/2006/relationships/hyperlink" Target="mailto:Marc.grant@att.com" TargetMode="External"/><Relationship Id="rId1033"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1240" Type="http://schemas.openxmlformats.org/officeDocument/2006/relationships/hyperlink" Target="mailto:ko-shou@kddi.com" TargetMode="External"/><Relationship Id="rId1338"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zheng.zhao@verizonwireless.com" TargetMode="External"/><Relationship Id="rId1184" Type="http://schemas.openxmlformats.org/officeDocument/2006/relationships/hyperlink" Target="mailto:Zheng.Zhao@verizonwireless.com" TargetMode="External"/><Relationship Id="rId1405" Type="http://schemas.openxmlformats.org/officeDocument/2006/relationships/hyperlink" Target="mailto:marc.grant@att.com" TargetMode="External"/><Relationship Id="rId44" Type="http://schemas.openxmlformats.org/officeDocument/2006/relationships/hyperlink" Target="mailto:ko-shou@kddi.com" TargetMode="External"/><Relationship Id="rId554"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59" Type="http://schemas.openxmlformats.org/officeDocument/2006/relationships/hyperlink" Target="mailto:Marc.grant@att.com" TargetMode="External"/><Relationship Id="rId1391"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414" Type="http://schemas.openxmlformats.org/officeDocument/2006/relationships/hyperlink" Target="mailto:Marc.grant@att.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1044" Type="http://schemas.openxmlformats.org/officeDocument/2006/relationships/hyperlink" Target="mailto:zheng.zhao@verizonwireless.com" TargetMode="External"/><Relationship Id="rId1251" Type="http://schemas.openxmlformats.org/officeDocument/2006/relationships/hyperlink" Target="mailto:Zheng.Zhao@verizonwireless.com" TargetMode="External"/><Relationship Id="rId134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1111" Type="http://schemas.openxmlformats.org/officeDocument/2006/relationships/hyperlink" Target="mailto:sebastian.thalanany@uscellular.com" TargetMode="External"/><Relationship Id="rId55"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1195" Type="http://schemas.openxmlformats.org/officeDocument/2006/relationships/hyperlink" Target="mailto:Zheng.Zhao@verizonwireless.com" TargetMode="External"/><Relationship Id="rId1209" Type="http://schemas.openxmlformats.org/officeDocument/2006/relationships/hyperlink" Target="mailto:Zheng.Zhao@verizonwireless.com" TargetMode="External"/><Relationship Id="rId1416" Type="http://schemas.openxmlformats.org/officeDocument/2006/relationships/hyperlink" Target="mailto:clementhuang@google.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Marc.grant@att.com" TargetMode="External"/><Relationship Id="rId632" Type="http://schemas.openxmlformats.org/officeDocument/2006/relationships/hyperlink" Target="mailto:zheng.zhao@verizonwireless.com" TargetMode="External"/><Relationship Id="rId1055" Type="http://schemas.openxmlformats.org/officeDocument/2006/relationships/hyperlink" Target="mailto:zheng.zhao@verizonwireless.com" TargetMode="External"/><Relationship Id="rId1262"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937" Type="http://schemas.openxmlformats.org/officeDocument/2006/relationships/hyperlink" Target="mailto:Zheng.zhao@verizonwireless.com" TargetMode="External"/><Relationship Id="rId1122" Type="http://schemas.openxmlformats.org/officeDocument/2006/relationships/hyperlink" Target="mailto:ko-shou@kddi.com" TargetMode="External"/><Relationship Id="rId66" Type="http://schemas.openxmlformats.org/officeDocument/2006/relationships/hyperlink" Target="mailto:Marc.grant@att.com" TargetMode="External"/><Relationship Id="rId131"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990"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43"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1273" Type="http://schemas.openxmlformats.org/officeDocument/2006/relationships/hyperlink" Target="mailto:Zheng.Zhao@verizonwireless.com" TargetMode="External"/><Relationship Id="rId850" Type="http://schemas.openxmlformats.org/officeDocument/2006/relationships/hyperlink" Target="mailto:Marc.grant@att.com" TargetMode="External"/><Relationship Id="rId948" Type="http://schemas.openxmlformats.org/officeDocument/2006/relationships/hyperlink" Target="mailto:Zheng.zhao@verizonwireless.com" TargetMode="External"/><Relationship Id="rId1133" Type="http://schemas.openxmlformats.org/officeDocument/2006/relationships/hyperlink" Target="mailto:Zheng.Zhao@verizonwireless.com" TargetMode="External"/><Relationship Id="rId77" Type="http://schemas.openxmlformats.org/officeDocument/2006/relationships/hyperlink" Target="mailto:Marc.grant@att.com" TargetMode="External"/><Relationship Id="rId282"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1340" Type="http://schemas.openxmlformats.org/officeDocument/2006/relationships/hyperlink" Target="mailto:Zheng.Zhao@verizonwireless.com" TargetMode="External"/><Relationship Id="rId8" Type="http://schemas.openxmlformats.org/officeDocument/2006/relationships/endnotes" Target="endnotes.xml"/><Relationship Id="rId142"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1200" Type="http://schemas.openxmlformats.org/officeDocument/2006/relationships/hyperlink" Target="mailto:Zheng.zhao@verizonwireless.com" TargetMode="External"/><Relationship Id="rId654" Type="http://schemas.openxmlformats.org/officeDocument/2006/relationships/hyperlink" Target="mailto:Marc.grant@att.com" TargetMode="External"/><Relationship Id="rId861" Type="http://schemas.openxmlformats.org/officeDocument/2006/relationships/hyperlink" Target="mailto:Marc.grant@att.com" TargetMode="External"/><Relationship Id="rId959" Type="http://schemas.openxmlformats.org/officeDocument/2006/relationships/hyperlink" Target="mailto:Zheng.zhao@verizonwireless.com" TargetMode="External"/><Relationship Id="rId1284"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1144" Type="http://schemas.openxmlformats.org/officeDocument/2006/relationships/hyperlink" Target="mailto:Zheng.Zhao@verizonwireless.com" TargetMode="External"/><Relationship Id="rId1351"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1211"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65" Type="http://schemas.openxmlformats.org/officeDocument/2006/relationships/hyperlink" Target="mailto:Marc.grant@att.com" TargetMode="External"/><Relationship Id="rId872" Type="http://schemas.openxmlformats.org/officeDocument/2006/relationships/hyperlink" Target="mailto:Marc.grant@att.com" TargetMode="External"/><Relationship Id="rId1088" Type="http://schemas.openxmlformats.org/officeDocument/2006/relationships/hyperlink" Target="mailto:zheng.zhao@verizonwireless.com" TargetMode="External"/><Relationship Id="rId1295" Type="http://schemas.openxmlformats.org/officeDocument/2006/relationships/hyperlink" Target="mailto:Zheng.Zhao@verizonwireless.com" TargetMode="External"/><Relationship Id="rId1309" Type="http://schemas.openxmlformats.org/officeDocument/2006/relationships/hyperlink" Target="mailto:Zheng.Zhao@verizonwireless.com" TargetMode="External"/><Relationship Id="rId15" Type="http://schemas.openxmlformats.org/officeDocument/2006/relationships/hyperlink" Target="mailto:liubo1.bri@chinatelecom.cn"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1155" Type="http://schemas.openxmlformats.org/officeDocument/2006/relationships/hyperlink" Target="mailto:Zheng.Zhao@verizonwireless.com" TargetMode="External"/><Relationship Id="rId136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1222"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83" Type="http://schemas.openxmlformats.org/officeDocument/2006/relationships/hyperlink" Target="mailto:Marc.grant@att.com" TargetMode="External"/><Relationship Id="rId1099" Type="http://schemas.openxmlformats.org/officeDocument/2006/relationships/hyperlink" Target="mailto:zheng.zhao@verizonwireless.com" TargetMode="External"/><Relationship Id="rId26" Type="http://schemas.openxmlformats.org/officeDocument/2006/relationships/hyperlink" Target="mailto:leo.liuye@huawei.com" TargetMode="External"/><Relationship Id="rId231"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1166" Type="http://schemas.openxmlformats.org/officeDocument/2006/relationships/hyperlink" Target="mailto:Zheng.Zhao@verizonwireless.com" TargetMode="External"/><Relationship Id="rId137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908" Type="http://schemas.openxmlformats.org/officeDocument/2006/relationships/hyperlink" Target="mailto:Zheng.zhao@verizonwireless.com" TargetMode="External"/><Relationship Id="rId1233"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894" Type="http://schemas.openxmlformats.org/officeDocument/2006/relationships/hyperlink" Target="mailto:Marc.grant@att.com" TargetMode="External"/><Relationship Id="rId1177" Type="http://schemas.openxmlformats.org/officeDocument/2006/relationships/hyperlink" Target="mailto:Zheng.Zhao@verizonwireless.com" TargetMode="External"/><Relationship Id="rId1300" Type="http://schemas.openxmlformats.org/officeDocument/2006/relationships/hyperlink" Target="mailto:Zheng.Zhao@verizonwireless.com" TargetMode="External"/><Relationship Id="rId37" Type="http://schemas.openxmlformats.org/officeDocument/2006/relationships/hyperlink" Target="mailto:ko-shou@kddi.com" TargetMode="External"/><Relationship Id="rId102"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1384"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Marc.grant@att.com" TargetMode="External"/><Relationship Id="rId614"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1037" Type="http://schemas.openxmlformats.org/officeDocument/2006/relationships/hyperlink" Target="mailto:zheng.zhao@verizonwireless.com" TargetMode="External"/><Relationship Id="rId1244"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hyperlink" Target="mailto:zheng.zhao@verizonwireless.com" TargetMode="External"/><Relationship Id="rId1311" Type="http://schemas.openxmlformats.org/officeDocument/2006/relationships/hyperlink" Target="mailto:Zheng.Zhao@verizonwireless.com" TargetMode="External"/><Relationship Id="rId48" Type="http://schemas.openxmlformats.org/officeDocument/2006/relationships/hyperlink" Target="mailto:Karim.chabrak@telekom.de"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188" Type="http://schemas.openxmlformats.org/officeDocument/2006/relationships/hyperlink" Target="mailto:Zheng.Zhao@verizonwireless.com" TargetMode="External"/><Relationship Id="rId1395" Type="http://schemas.openxmlformats.org/officeDocument/2006/relationships/hyperlink" Target="mailto:Zheng.Zhao@verizonwireless.com" TargetMode="External"/><Relationship Id="rId1409" Type="http://schemas.openxmlformats.org/officeDocument/2006/relationships/hyperlink" Target="mailto:clementhuang@google.com" TargetMode="External"/><Relationship Id="rId197" Type="http://schemas.openxmlformats.org/officeDocument/2006/relationships/hyperlink" Target="mailto:zheng.zhao@verizonwireless.com" TargetMode="External"/><Relationship Id="rId418" Type="http://schemas.openxmlformats.org/officeDocument/2006/relationships/hyperlink" Target="mailto:Marc.grant@att.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zheng.zhao@verizonwireless.com" TargetMode="External"/><Relationship Id="rId1048" Type="http://schemas.openxmlformats.org/officeDocument/2006/relationships/hyperlink" Target="mailto:zheng.zhao@verizonwireless.com" TargetMode="External"/><Relationship Id="rId1255"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1115" Type="http://schemas.openxmlformats.org/officeDocument/2006/relationships/hyperlink" Target="mailto:masashi.fushiki@g.softbank.co.jp" TargetMode="External"/><Relationship Id="rId1322" Type="http://schemas.openxmlformats.org/officeDocument/2006/relationships/hyperlink" Target="mailto:Zheng.Zhao@verizonwireless.com" TargetMode="External"/><Relationship Id="rId59" Type="http://schemas.openxmlformats.org/officeDocument/2006/relationships/hyperlink" Target="mailto:sebastian.thalanany@uscellular.com" TargetMode="External"/><Relationship Id="rId124"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1199"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636"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1266" Type="http://schemas.openxmlformats.org/officeDocument/2006/relationships/hyperlink" Target="mailto:Zheng.Zhao@verizonwireless.com" TargetMode="External"/><Relationship Id="rId843" Type="http://schemas.openxmlformats.org/officeDocument/2006/relationships/hyperlink" Target="mailto:Marc.grant@att.com" TargetMode="External"/><Relationship Id="rId1126" Type="http://schemas.openxmlformats.org/officeDocument/2006/relationships/hyperlink" Target="mailto:Zheng.Zhao@verizonwireless.com" TargetMode="External"/><Relationship Id="rId275"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1333"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1400"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647" Type="http://schemas.openxmlformats.org/officeDocument/2006/relationships/hyperlink" Target="mailto:meng.wang@team.telstra.com" TargetMode="External"/><Relationship Id="rId854" Type="http://schemas.openxmlformats.org/officeDocument/2006/relationships/hyperlink" Target="mailto:Marc.grant@att.com" TargetMode="External"/><Relationship Id="rId1277"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1137" Type="http://schemas.openxmlformats.org/officeDocument/2006/relationships/hyperlink" Target="mailto:Zheng.Zhao@verizonwireless.com" TargetMode="External"/><Relationship Id="rId1344"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1190" Type="http://schemas.openxmlformats.org/officeDocument/2006/relationships/hyperlink" Target="mailto:Zheng.Zhao@verizonwireless.com" TargetMode="External"/><Relationship Id="rId1204" Type="http://schemas.openxmlformats.org/officeDocument/2006/relationships/hyperlink" Target="mailto:Zheng.zhao@verizonwireless.com" TargetMode="External"/><Relationship Id="rId1411" Type="http://schemas.openxmlformats.org/officeDocument/2006/relationships/hyperlink" Target="mailto:clementhuang@google.com" TargetMode="External"/><Relationship Id="rId213" Type="http://schemas.openxmlformats.org/officeDocument/2006/relationships/hyperlink" Target="mailto:meng.wang@team.telstra.com" TargetMode="External"/><Relationship Id="rId420" Type="http://schemas.openxmlformats.org/officeDocument/2006/relationships/hyperlink" Target="mailto:Marc.grant@att.com" TargetMode="External"/><Relationship Id="rId658" Type="http://schemas.openxmlformats.org/officeDocument/2006/relationships/hyperlink" Target="mailto:Marc.grant@att.com" TargetMode="External"/><Relationship Id="rId865" Type="http://schemas.openxmlformats.org/officeDocument/2006/relationships/hyperlink" Target="mailto:meng.wang@team.telstra.com" TargetMode="External"/><Relationship Id="rId1050" Type="http://schemas.openxmlformats.org/officeDocument/2006/relationships/hyperlink" Target="mailto:zheng.zhao@verizonwireless.com" TargetMode="External"/><Relationship Id="rId1288"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148" Type="http://schemas.openxmlformats.org/officeDocument/2006/relationships/hyperlink" Target="mailto:Zheng.Zhao@verizonwireless.com" TargetMode="External"/><Relationship Id="rId1355"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1215" Type="http://schemas.openxmlformats.org/officeDocument/2006/relationships/hyperlink" Target="mailto:Zheng.Zhao@verizonwireless.com" TargetMode="External"/><Relationship Id="rId1422" Type="http://schemas.openxmlformats.org/officeDocument/2006/relationships/fontTable" Target="fontTable.xml"/><Relationship Id="rId61" Type="http://schemas.openxmlformats.org/officeDocument/2006/relationships/hyperlink" Target="mailto:Zheng.zhao@verizonwireless.com" TargetMode="External"/><Relationship Id="rId571" Type="http://schemas.openxmlformats.org/officeDocument/2006/relationships/hyperlink" Target="mailto:Zheng.zhao@verizonwireless.com" TargetMode="External"/><Relationship Id="rId669" Type="http://schemas.openxmlformats.org/officeDocument/2006/relationships/hyperlink" Target="mailto:Marc.grant@att.com" TargetMode="External"/><Relationship Id="rId876" Type="http://schemas.openxmlformats.org/officeDocument/2006/relationships/hyperlink" Target="mailto:Marc.grant@att.com" TargetMode="External"/><Relationship Id="rId1299" Type="http://schemas.openxmlformats.org/officeDocument/2006/relationships/hyperlink" Target="mailto:Zheng.Zhao@verizonwireless.com" TargetMode="External"/><Relationship Id="rId19" Type="http://schemas.openxmlformats.org/officeDocument/2006/relationships/hyperlink" Target="mailto:Guo.shengxiang@zte.com.cn" TargetMode="External"/><Relationship Id="rId224"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1159" Type="http://schemas.openxmlformats.org/officeDocument/2006/relationships/hyperlink" Target="mailto:Zheng.Zhao@verizonwireless.com" TargetMode="External"/><Relationship Id="rId136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Marc.grant@att.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1226"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887" Type="http://schemas.openxmlformats.org/officeDocument/2006/relationships/hyperlink" Target="mailto:Marc.grant@att.com" TargetMode="External"/><Relationship Id="rId1072"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1377"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814" Type="http://schemas.openxmlformats.org/officeDocument/2006/relationships/hyperlink" Target="mailto:zheng.zhao@verizonwireless.com" TargetMode="External"/><Relationship Id="rId1237"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660" Type="http://schemas.openxmlformats.org/officeDocument/2006/relationships/hyperlink" Target="mailto:Marc.grant@att.com" TargetMode="External"/><Relationship Id="rId898" Type="http://schemas.openxmlformats.org/officeDocument/2006/relationships/hyperlink" Target="mailto:Marc.grant@att.com" TargetMode="External"/><Relationship Id="rId1083" Type="http://schemas.openxmlformats.org/officeDocument/2006/relationships/hyperlink" Target="mailto:zheng.zhao@verizonwireless.com" TargetMode="External"/><Relationship Id="rId1290" Type="http://schemas.openxmlformats.org/officeDocument/2006/relationships/hyperlink" Target="mailto:Zheng.Zhao@verizonwireless.com" TargetMode="External"/><Relationship Id="rId1304"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150" Type="http://schemas.openxmlformats.org/officeDocument/2006/relationships/hyperlink" Target="mailto:Zheng.Zhao@verizonwireless.com" TargetMode="External"/><Relationship Id="rId1388" Type="http://schemas.openxmlformats.org/officeDocument/2006/relationships/hyperlink" Target="mailto:Zheng.Zhao@verizonwireless.com" TargetMode="External"/><Relationship Id="rId10" Type="http://schemas.openxmlformats.org/officeDocument/2006/relationships/hyperlink" Target="http://www.3gpp.org/ftp/Specs/html-info/21900.htm" TargetMode="External"/><Relationship Id="rId94"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1248"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1010" Type="http://schemas.openxmlformats.org/officeDocument/2006/relationships/hyperlink" Target="mailto:zheng.zhao@verizonwireless.com" TargetMode="External"/><Relationship Id="rId1094" Type="http://schemas.openxmlformats.org/officeDocument/2006/relationships/hyperlink" Target="mailto:zheng.zhao@verizonwireless.com" TargetMode="External"/><Relationship Id="rId1108" Type="http://schemas.openxmlformats.org/officeDocument/2006/relationships/hyperlink" Target="mailto:zheng.zhao@verizonwireless.com" TargetMode="External"/><Relationship Id="rId1315" Type="http://schemas.openxmlformats.org/officeDocument/2006/relationships/hyperlink" Target="mailto:Zheng.Zhao@verizonwireless.com" TargetMode="External"/><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1399"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1161" Type="http://schemas.openxmlformats.org/officeDocument/2006/relationships/hyperlink" Target="mailto:Zheng.Zhao@verizonwireless.com" TargetMode="External"/><Relationship Id="rId1259" Type="http://schemas.openxmlformats.org/officeDocument/2006/relationships/hyperlink" Target="mailto:Zheng.Zhao@verizonwireless.com" TargetMode="External"/><Relationship Id="rId836" Type="http://schemas.openxmlformats.org/officeDocument/2006/relationships/hyperlink" Target="mailto:zheng.zhao@verizonwireless.com" TargetMode="External"/><Relationship Id="rId1021" Type="http://schemas.openxmlformats.org/officeDocument/2006/relationships/hyperlink" Target="mailto:zheng.zhao@verizonwireless.com" TargetMode="External"/><Relationship Id="rId1119" Type="http://schemas.openxmlformats.org/officeDocument/2006/relationships/hyperlink" Target="mailto:ko-shou@kddi.com" TargetMode="External"/><Relationship Id="rId903" Type="http://schemas.openxmlformats.org/officeDocument/2006/relationships/hyperlink" Target="mailto:Zheng.zhao@verizonwireless.com" TargetMode="External"/><Relationship Id="rId1326"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183" Type="http://schemas.openxmlformats.org/officeDocument/2006/relationships/hyperlink" Target="mailto:Zheng.Zhao@verizonwireless.com" TargetMode="External"/><Relationship Id="rId1390"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858" Type="http://schemas.openxmlformats.org/officeDocument/2006/relationships/hyperlink" Target="mailto:Marc.grant@att.com" TargetMode="External"/><Relationship Id="rId1043"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1250" Type="http://schemas.openxmlformats.org/officeDocument/2006/relationships/hyperlink" Target="mailto:Zheng.Zhao@verizonwireless.com" TargetMode="External"/><Relationship Id="rId1348" Type="http://schemas.openxmlformats.org/officeDocument/2006/relationships/hyperlink" Target="mailto:Zheng.Zhao@verizonwireless.com" TargetMode="External"/><Relationship Id="rId1110" Type="http://schemas.openxmlformats.org/officeDocument/2006/relationships/hyperlink" Target="mailto:zheng.zhao@verizonwireless.com" TargetMode="External"/><Relationship Id="rId1208" Type="http://schemas.openxmlformats.org/officeDocument/2006/relationships/hyperlink" Target="mailto:Zheng.Zhao@verizonwireless.com" TargetMode="External"/><Relationship Id="rId1415" Type="http://schemas.openxmlformats.org/officeDocument/2006/relationships/hyperlink" Target="mailto:Zheng.zhao@verizonwireless.com" TargetMode="External"/><Relationship Id="rId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zheng.zhao@verizonwireless.com" TargetMode="External"/><Relationship Id="rId1065" Type="http://schemas.openxmlformats.org/officeDocument/2006/relationships/hyperlink" Target="mailto:Zheng.zhao@verizonwireless.com" TargetMode="External"/><Relationship Id="rId1272"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1132" Type="http://schemas.openxmlformats.org/officeDocument/2006/relationships/hyperlink" Target="mailto:Zheng.Zhao@verizonwireless.com" TargetMode="External"/><Relationship Id="rId76" Type="http://schemas.openxmlformats.org/officeDocument/2006/relationships/hyperlink" Target="mailto:Marc.grant@att.com" TargetMode="External"/><Relationship Id="rId807"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1294" Type="http://schemas.openxmlformats.org/officeDocument/2006/relationships/hyperlink" Target="mailto:Zheng.Zhao@verizonwireless.com" TargetMode="External"/><Relationship Id="rId664" Type="http://schemas.openxmlformats.org/officeDocument/2006/relationships/hyperlink" Target="mailto:Marc.grant@att.com" TargetMode="External"/><Relationship Id="rId871" Type="http://schemas.openxmlformats.org/officeDocument/2006/relationships/hyperlink" Target="mailto:Marc.grant@att.com" TargetMode="External"/><Relationship Id="rId969"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1154" Type="http://schemas.openxmlformats.org/officeDocument/2006/relationships/hyperlink" Target="mailto:Zheng.Zhao@verizonwireless.com" TargetMode="External"/><Relationship Id="rId136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829" Type="http://schemas.openxmlformats.org/officeDocument/2006/relationships/hyperlink" Target="mailto:zheng.zhao@verizonwireless.com" TargetMode="External"/><Relationship Id="rId1014" Type="http://schemas.openxmlformats.org/officeDocument/2006/relationships/hyperlink" Target="mailto:zheng.zhao@verizonwireless.com" TargetMode="External"/><Relationship Id="rId1221" Type="http://schemas.openxmlformats.org/officeDocument/2006/relationships/hyperlink" Target="mailto:Zheng.Zhao@verizonwireless.com" TargetMode="External"/><Relationship Id="rId1319" Type="http://schemas.openxmlformats.org/officeDocument/2006/relationships/hyperlink" Target="mailto:Zheng.Zhao@verizonwireless.com" TargetMode="External"/><Relationship Id="rId25" Type="http://schemas.openxmlformats.org/officeDocument/2006/relationships/hyperlink" Target="mailto:marc.grant@att.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Marc.grant@att.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176" Type="http://schemas.openxmlformats.org/officeDocument/2006/relationships/hyperlink" Target="mailto:Zheng.Zhao@verizonwireless.com" TargetMode="External"/><Relationship Id="rId1383"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1243" Type="http://schemas.openxmlformats.org/officeDocument/2006/relationships/hyperlink" Target="mailto:Zheng.Zhao@verizonwireless.com" TargetMode="External"/><Relationship Id="rId613"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1103" Type="http://schemas.openxmlformats.org/officeDocument/2006/relationships/hyperlink" Target="mailto:zheng.zhao@verizonwireless.com" TargetMode="External"/><Relationship Id="rId1310" Type="http://schemas.openxmlformats.org/officeDocument/2006/relationships/hyperlink" Target="mailto:Zheng.Zhao@verizonwireless.com" TargetMode="External"/><Relationship Id="rId1408" Type="http://schemas.openxmlformats.org/officeDocument/2006/relationships/hyperlink" Target="mailto:clementhuang@google.com" TargetMode="External"/><Relationship Id="rId47" Type="http://schemas.openxmlformats.org/officeDocument/2006/relationships/hyperlink" Target="mailto:marc.grant@att.com" TargetMode="External"/><Relationship Id="rId196"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1198"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842" Type="http://schemas.openxmlformats.org/officeDocument/2006/relationships/hyperlink" Target="mailto:zheng.zhao@verizonwireless.com" TargetMode="External"/><Relationship Id="rId1058" Type="http://schemas.openxmlformats.org/officeDocument/2006/relationships/hyperlink" Target="mailto:Zheng.zhao@verizonwireless.com" TargetMode="External"/><Relationship Id="rId1265"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1125" Type="http://schemas.openxmlformats.org/officeDocument/2006/relationships/hyperlink" Target="mailto:gaoyuan@catt.cn" TargetMode="External"/><Relationship Id="rId1332" Type="http://schemas.openxmlformats.org/officeDocument/2006/relationships/hyperlink" Target="mailto:Zheng.Zhao@verizonwireless.com" TargetMode="External"/><Relationship Id="rId69" Type="http://schemas.openxmlformats.org/officeDocument/2006/relationships/hyperlink" Target="mailto:Marc.grant@att.com" TargetMode="External"/><Relationship Id="rId285"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1287" Type="http://schemas.openxmlformats.org/officeDocument/2006/relationships/hyperlink" Target="mailto:Zheng.Zhao@verizonwireless.com" TargetMode="External"/><Relationship Id="rId212" Type="http://schemas.openxmlformats.org/officeDocument/2006/relationships/hyperlink" Target="mailto:meng.wang@team.telstra.com" TargetMode="External"/><Relationship Id="rId657" Type="http://schemas.openxmlformats.org/officeDocument/2006/relationships/hyperlink" Target="mailto:Marc.grant@att.com" TargetMode="External"/><Relationship Id="rId864" Type="http://schemas.openxmlformats.org/officeDocument/2006/relationships/hyperlink" Target="mailto:meng.wang@team.telstra.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1147" Type="http://schemas.openxmlformats.org/officeDocument/2006/relationships/hyperlink" Target="mailto:Zheng.Zhao@verizonwireless.com" TargetMode="External"/><Relationship Id="rId1354"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1214" Type="http://schemas.openxmlformats.org/officeDocument/2006/relationships/hyperlink" Target="mailto:Zheng.Zhao@verizonwireless.com" TargetMode="External"/><Relationship Id="rId1421" Type="http://schemas.openxmlformats.org/officeDocument/2006/relationships/hyperlink" Target="mailto:pohanhsieh@cht.com.tw" TargetMode="External"/><Relationship Id="rId18" Type="http://schemas.openxmlformats.org/officeDocument/2006/relationships/hyperlink" Target="mailto:pohanhsieh@cht.com.tw"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86" Type="http://schemas.openxmlformats.org/officeDocument/2006/relationships/hyperlink" Target="mailto:Marc.grant@att.com" TargetMode="External"/><Relationship Id="rId2" Type="http://schemas.openxmlformats.org/officeDocument/2006/relationships/numbering" Target="numbering.xm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169" Type="http://schemas.openxmlformats.org/officeDocument/2006/relationships/hyperlink" Target="mailto:Zheng.Zhao@verizonwireless.com" TargetMode="External"/><Relationship Id="rId1376"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1236"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130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670" Type="http://schemas.openxmlformats.org/officeDocument/2006/relationships/hyperlink" Target="mailto:sebastian.thalanany@uscellular.com" TargetMode="External"/><Relationship Id="rId1093"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160" Type="http://schemas.openxmlformats.org/officeDocument/2006/relationships/hyperlink" Target="mailto:Zheng.Zhao@verizonwireless.com" TargetMode="External"/><Relationship Id="rId1398"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zheng.zhao@verizonwireless.com" TargetMode="External"/><Relationship Id="rId1258" Type="http://schemas.openxmlformats.org/officeDocument/2006/relationships/hyperlink" Target="mailto:Zheng.Zhao@verizonwireless.com" TargetMode="External"/><Relationship Id="rId1020" Type="http://schemas.openxmlformats.org/officeDocument/2006/relationships/hyperlink" Target="mailto:zheng.zhao@verizonwireless.com" TargetMode="External"/><Relationship Id="rId1118" Type="http://schemas.openxmlformats.org/officeDocument/2006/relationships/hyperlink" Target="mailto:pohanhsieh@cht.com.tw" TargetMode="External"/><Relationship Id="rId1325" Type="http://schemas.openxmlformats.org/officeDocument/2006/relationships/hyperlink" Target="mailto:Zheng.Zhao@verizonwireless.com" TargetMode="External"/><Relationship Id="rId902" Type="http://schemas.openxmlformats.org/officeDocument/2006/relationships/hyperlink" Target="mailto:Marc.grant@att.com" TargetMode="External"/><Relationship Id="rId31" Type="http://schemas.openxmlformats.org/officeDocument/2006/relationships/hyperlink" Target="mailto:Zheng.zhao@verizonwireless.com" TargetMode="External"/><Relationship Id="rId180"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182"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Marc.grant@att.com" TargetMode="External"/><Relationship Id="rId1042"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1347" Type="http://schemas.openxmlformats.org/officeDocument/2006/relationships/hyperlink" Target="mailto:Zheng.Zhao@verizonwireless.com" TargetMode="External"/><Relationship Id="rId53" Type="http://schemas.openxmlformats.org/officeDocument/2006/relationships/hyperlink" Target="mailto:Zheng.Zhao@verizonwireless.com" TargetMode="External"/><Relationship Id="rId1207" Type="http://schemas.openxmlformats.org/officeDocument/2006/relationships/hyperlink" Target="mailto:Zheng.Zhao@verizonwireless.com" TargetMode="External"/><Relationship Id="rId1414"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79" Type="http://schemas.openxmlformats.org/officeDocument/2006/relationships/hyperlink" Target="mailto:Marc.grant@att.com" TargetMode="External"/><Relationship Id="rId434" Type="http://schemas.openxmlformats.org/officeDocument/2006/relationships/hyperlink" Target="mailto:Zheng.zhao@verizonwireless.com" TargetMode="External"/><Relationship Id="rId641"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1271" Type="http://schemas.openxmlformats.org/officeDocument/2006/relationships/hyperlink" Target="mailto:Zheng.Zhao@verizonwireless.com" TargetMode="External"/><Relationship Id="rId1369"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1131" Type="http://schemas.openxmlformats.org/officeDocument/2006/relationships/hyperlink" Target="mailto:Zheng.Zhao@verizonwireless.com" TargetMode="External"/><Relationship Id="rId1229" Type="http://schemas.openxmlformats.org/officeDocument/2006/relationships/hyperlink" Target="mailto:Zheng.Zhao@verizonwireless.com" TargetMode="External"/><Relationship Id="rId75" Type="http://schemas.openxmlformats.org/officeDocument/2006/relationships/hyperlink" Target="mailto:Marc.grant@att.com" TargetMode="External"/><Relationship Id="rId806"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663" Type="http://schemas.openxmlformats.org/officeDocument/2006/relationships/hyperlink" Target="mailto:Marc.grant@att.com" TargetMode="External"/><Relationship Id="rId870" Type="http://schemas.openxmlformats.org/officeDocument/2006/relationships/hyperlink" Target="mailto:Marc.grant@att.com" TargetMode="External"/><Relationship Id="rId1086" Type="http://schemas.openxmlformats.org/officeDocument/2006/relationships/hyperlink" Target="mailto:zheng.zhao@verizonwireless.com" TargetMode="External"/><Relationship Id="rId1293" Type="http://schemas.openxmlformats.org/officeDocument/2006/relationships/hyperlink" Target="mailto:Zheng.Zhao@verizonwireless.com" TargetMode="External"/><Relationship Id="rId109"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1153"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360" Type="http://schemas.openxmlformats.org/officeDocument/2006/relationships/hyperlink" Target="mailto:Zheng.Zhao@verizonwireless.com" TargetMode="External"/><Relationship Id="rId1220" Type="http://schemas.openxmlformats.org/officeDocument/2006/relationships/hyperlink" Target="mailto:Zheng.Zhao@verizonwireless.com" TargetMode="External"/><Relationship Id="rId1318"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173"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92" Type="http://schemas.openxmlformats.org/officeDocument/2006/relationships/hyperlink" Target="mailto:Marc.grant@att.com" TargetMode="External"/><Relationship Id="rId100"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1175" Type="http://schemas.openxmlformats.org/officeDocument/2006/relationships/hyperlink" Target="mailto:Zheng.Zhao@verizonwireless.com" TargetMode="External"/><Relationship Id="rId1382"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1242" Type="http://schemas.openxmlformats.org/officeDocument/2006/relationships/hyperlink" Target="mailto:Zheng.Zhao@verizonwireless.com" TargetMode="External"/><Relationship Id="rId917" Type="http://schemas.openxmlformats.org/officeDocument/2006/relationships/hyperlink" Target="mailto:Zheng.zhao@verizonwireless.com" TargetMode="External"/><Relationship Id="rId1102" Type="http://schemas.openxmlformats.org/officeDocument/2006/relationships/hyperlink" Target="mailto:zheng.zhao@verizonwireless.com" TargetMode="External"/><Relationship Id="rId46" Type="http://schemas.openxmlformats.org/officeDocument/2006/relationships/hyperlink" Target="mailto:marc.grant@att.com" TargetMode="External"/><Relationship Id="rId1407" Type="http://schemas.openxmlformats.org/officeDocument/2006/relationships/hyperlink" Target="mailto:clementhuang@google.com" TargetMode="External"/><Relationship Id="rId195"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1197"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841" Type="http://schemas.openxmlformats.org/officeDocument/2006/relationships/hyperlink" Target="mailto:zheng.zhao@verizonwireless.com" TargetMode="External"/><Relationship Id="rId1264"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1124" Type="http://schemas.openxmlformats.org/officeDocument/2006/relationships/hyperlink" Target="mailto:gaoyuan@catt.cn" TargetMode="External"/><Relationship Id="rId1331" Type="http://schemas.openxmlformats.org/officeDocument/2006/relationships/hyperlink" Target="mailto:Zheng.Zhao@verizonwireless.com" TargetMode="External"/><Relationship Id="rId68" Type="http://schemas.openxmlformats.org/officeDocument/2006/relationships/hyperlink" Target="mailto:Marc.grant@att.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AC37A-A9D8-449F-844D-07CE1E191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108</Pages>
  <Words>57387</Words>
  <Characters>327110</Characters>
  <Application>Microsoft Office Word</Application>
  <DocSecurity>0</DocSecurity>
  <Lines>2725</Lines>
  <Paragraphs>767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383730</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tank</cp:lastModifiedBy>
  <cp:revision>3</cp:revision>
  <cp:lastPrinted>2000-02-29T02:31:00Z</cp:lastPrinted>
  <dcterms:created xsi:type="dcterms:W3CDTF">2019-11-30T12:55:00Z</dcterms:created>
  <dcterms:modified xsi:type="dcterms:W3CDTF">2019-11-30T12:56:00Z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